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2FD91F" w14:textId="2A270DCF" w:rsidR="00833726" w:rsidRPr="007D28A6" w:rsidRDefault="00833726" w:rsidP="006C326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7D28A6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27126EB4">
                <wp:extent cx="6617614" cy="976807"/>
                <wp:effectExtent l="19050" t="0" r="145415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7614" cy="976807"/>
                          <a:chOff x="76688" y="27549"/>
                          <a:chExt cx="6715955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708045" cy="1233673"/>
                            <a:chOff x="81420" y="27549"/>
                            <a:chExt cx="1813451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155669" y="99160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4952E51A" w:rsidR="00E62F77" w:rsidRDefault="00630D02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Hình học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28243" y="671981"/>
                              <a:ext cx="1351998" cy="47138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7777777" w:rsidR="00E62F77" w:rsidRPr="00EF47DA" w:rsidRDefault="00E62F77" w:rsidP="00833726">
                                <w:pPr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EF47DA">
                                  <w:rPr>
                                    <w:rFonts w:ascii="Chu Van An" w:eastAsia="Cambria Math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Chương 1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1"/>
                            <a:ext cx="5120836" cy="680679"/>
                            <a:chOff x="1671807" y="349901"/>
                            <a:chExt cx="5306235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306235" cy="681670"/>
                              <a:chOff x="1671807" y="349901"/>
                              <a:chExt cx="5306235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28184"/>
                                <a:ext cx="5202352" cy="552814"/>
                                <a:chOff x="1775690" y="428184"/>
                                <a:chExt cx="5202352" cy="552814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28184"/>
                                  <a:ext cx="5094338" cy="552814"/>
                                  <a:chOff x="1883704" y="428148"/>
                                  <a:chExt cx="5094338" cy="553223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65461"/>
                                    <a:ext cx="4073031" cy="485775"/>
                                    <a:chOff x="2905011" y="465461"/>
                                    <a:chExt cx="4073031" cy="485775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526598"/>
                                      <a:ext cx="4054955" cy="384992"/>
                                      <a:chOff x="2923087" y="526598"/>
                                      <a:chExt cx="4054955" cy="38499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9400" y="526598"/>
                                        <a:ext cx="3928642" cy="38499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4983AECE" w14:textId="7A62624B" w:rsidR="00E62F77" w:rsidRPr="00880C79" w:rsidRDefault="00677774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</w:pPr>
                                          <w:r w:rsidRPr="00880C79"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28"/>
                                              <w:szCs w:val="28"/>
                                            </w:rPr>
                                            <w:t>HỆ TRỤC TỌA ĐỘ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B51C13B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677774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➃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21.05pt;height:76.9pt;mso-position-horizontal-relative:char;mso-position-vertical-relative:line" coordorigin="766,275" coordsize="6715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">
                <v:group id="Group 19" o:spid="_x0000_s1027" style="position:absolute;left:766;top:275;width:17081;height:12337" coordorigin="814,275" coordsize="18134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1556;top:991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4952E51A" w:rsidR="00E62F77" w:rsidRDefault="00630D02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Hình học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282;top:6719;width:13520;height:47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7777777" w:rsidR="00E62F77" w:rsidRPr="00EF47DA" w:rsidRDefault="00E62F77" w:rsidP="00833726">
                          <w:pPr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EF47DA">
                            <w:rPr>
                              <w:rFonts w:ascii="Chu Van An" w:eastAsia="Cambria Math" w:hAnsi="Chu Van An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Chương 1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1208;height:680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3062;height:6816" coordorigin="16718,3499" coordsize="5306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281;width:52024;height:5528" coordorigin="17756,4281" coordsize="52023,55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281;width:50943;height:5528" coordorigin="18837,4281" coordsize="50943,55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654;width:40730;height:4858" coordorigin="29050,4654" coordsize="4073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5265;width:40550;height:3850" coordorigin="29230,5265" coordsize="40549,3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94;top:5265;width:39286;height:385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" adj="21322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4983AECE" w14:textId="7A62624B" w:rsidR="00E62F77" w:rsidRPr="00880C79" w:rsidRDefault="00677774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880C79"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8"/>
                                        <w:szCs w:val="28"/>
                                      </w:rPr>
                                      <w:t>HỆ TRỤC TỌA ĐỘ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B51C13B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677774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➃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7D28A6" w:rsidRDefault="00EC5D1C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3B821684" w:rsidR="00EC5D1C" w:rsidRPr="007D28A6" w:rsidRDefault="00C12161" w:rsidP="006C3267">
      <w:pPr>
        <w:spacing w:line="240" w:lineRule="auto"/>
        <w:ind w:left="284"/>
        <w:jc w:val="center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02660E9B">
                <wp:extent cx="6626582" cy="6610351"/>
                <wp:effectExtent l="0" t="0" r="22225" b="19050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6582" cy="6610351"/>
                          <a:chOff x="-39699" y="-2665"/>
                          <a:chExt cx="6524664" cy="2270538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16165" y="3129"/>
                            <a:ext cx="6501130" cy="226474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9CBB6C0" w14:textId="77777777" w:rsidR="00677774" w:rsidRDefault="00677774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369"/>
                                <w:gridCol w:w="3636"/>
                              </w:tblGrid>
                              <w:tr w:rsidR="00880C79" w:rsidRPr="005F522D" w14:paraId="7F47B42E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732D0DEE" w14:textId="7430F5F5" w:rsidR="00D4730B" w:rsidRPr="00D4730B" w:rsidRDefault="00D4730B" w:rsidP="00D4730B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Times New Roman" w:hAnsi="Chu Van An"/>
                                        <w:i/>
                                        <w:iCs/>
                                        <w:color w:val="FFFFFF" w:themeColor="light1"/>
                                        <w:kern w:val="24"/>
                                      </w:rPr>
                                      <w:t> 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Trục và độ dài đại số trên trục</w:t>
                                    </w:r>
                                  </w:p>
                                  <w:p w14:paraId="1F8B025C" w14:textId="6ED4C240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Trục toạ độ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68BB6539">
                                        <v:shapetype id="_x0000_t75" coordsize="21600,21600" o:spt="75" o:preferrelative="t" path="m@4@5l@4@11@9@11@9@5xe" filled="f" stroked="f">
                                          <v:stroke joinstyle="miter"/>
                                          <v:formulas>
                                            <v:f eqn="if lineDrawn pixelLineWidth 0"/>
                                            <v:f eqn="sum @0 1 0"/>
                                            <v:f eqn="sum 0 0 @1"/>
                                            <v:f eqn="prod @2 1 2"/>
                                            <v:f eqn="prod @3 21600 pixelWidth"/>
                                            <v:f eqn="prod @3 21600 pixelHeight"/>
                                            <v:f eqn="sum @0 0 1"/>
                                            <v:f eqn="prod @6 1 2"/>
                                            <v:f eqn="prod @7 21600 pixelWidth"/>
                                            <v:f eqn="sum @8 21600 0"/>
                                            <v:f eqn="prod @7 21600 pixelHeight"/>
                                            <v:f eqn="sum @10 21600 0"/>
                                          </v:formulas>
                                          <v:path o:extrusionok="f" gradientshapeok="t" o:connecttype="rect"/>
                                          <o:lock v:ext="edit" aspectratio="t"/>
                                        </v:shapetype>
                                        <v:shape id="_x0000_i379085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379085" DrawAspect="Content" ObjectID="_1686796727" r:id="rId1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32E646DC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Toạ độ của điểm trên trục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M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78272F9E">
                                        <v:shape id="_x0000_i379086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379086" DrawAspect="Content" ObjectID="_1686796728" r:id="rId1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ab/>
                                    </w:r>
                                  </w:p>
                                  <w:p w14:paraId="47392BAE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k là toạ độ của M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960" w:dyaOrig="340" w14:anchorId="125AC087">
                                        <v:shape id="_x0000_i379087" type="#_x0000_t75" style="width:48.75pt;height:16.5pt" o:ole="">
                                          <v:imagedata r:id="rId13" o:title=""/>
                                        </v:shape>
                                        <o:OLEObject Type="Embed" ProgID="Equation.DSMT4" ShapeID="_x0000_i379087" DrawAspect="Content" ObjectID="_1686796729" r:id="rId14"/>
                                      </w:object>
                                    </w:r>
                                  </w:p>
                                  <w:p w14:paraId="774D902B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4"/>
                                      </w:numPr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>Độ dài đại số của vectơ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Cho A, B trên trục (O;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3E98C5E6">
                                        <v:shape id="_x0000_i379088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379088" DrawAspect="Content" ObjectID="_1686796730" r:id="rId1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). </w:t>
                                    </w:r>
                                  </w:p>
                                  <w:p w14:paraId="75A0B947" w14:textId="77777777" w:rsidR="00880C79" w:rsidRPr="005F522D" w:rsidRDefault="00880C79" w:rsidP="00880C79">
                                    <w:pPr>
                                      <w:pStyle w:val="ListParagraph"/>
                                      <w:ind w:left="765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a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05ECCDA4">
                                        <v:shape id="_x0000_i379089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379089" DrawAspect="Content" ObjectID="_1686796731" r:id="rId1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880" w:dyaOrig="340" w14:anchorId="6899D22F">
                                        <v:shape id="_x0000_i379090" type="#_x0000_t75" style="width:43.5pt;height:16.5pt" o:ole="">
                                          <v:imagedata r:id="rId18" o:title=""/>
                                        </v:shape>
                                        <o:OLEObject Type="Embed" ProgID="Equation.DSMT4" ShapeID="_x0000_i379090" DrawAspect="Content" ObjectID="_1686796732" r:id="rId19"/>
                                      </w:object>
                                    </w:r>
                                  </w:p>
                                  <w:p w14:paraId="31F0DC25" w14:textId="77777777" w:rsidR="00880C79" w:rsidRPr="005F522D" w:rsidRDefault="00880C79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003A3AF5" w14:textId="77777777" w:rsidR="00880C79" w:rsidRPr="005F522D" w:rsidRDefault="00880C79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sym w:font="Wingdings" w:char="F0B2"/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Cs/>
                                        <w:color w:val="C00000"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Nhận xét:</w:t>
                                    </w:r>
                                  </w:p>
                                  <w:p w14:paraId="54F46F5E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70214B75">
                                        <v:shape id="_x0000_i379091" type="#_x0000_t75" style="width:20.25pt;height:16.5pt" o:ole="">
                                          <v:imagedata r:id="rId20" o:title=""/>
                                        </v:shape>
                                        <o:OLEObject Type="Embed" ProgID="Equation.DSMT4" ShapeID="_x0000_i379091" DrawAspect="Content" ObjectID="_1686796733" r:id="rId2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cùng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4858C768">
                                        <v:shape id="_x0000_i379092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379092" DrawAspect="Content" ObjectID="_1686796734" r:id="rId2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10E6BD05">
                                        <v:shape id="_x0000_i379093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379093" DrawAspect="Content" ObjectID="_1686796735" r:id="rId23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&gt;0</w:t>
                                    </w:r>
                                  </w:p>
                                  <w:p w14:paraId="406142FD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7EEE334B">
                                        <v:shape id="_x0000_i379094" type="#_x0000_t75" style="width:20.25pt;height:16.5pt" o:ole="">
                                          <v:imagedata r:id="rId20" o:title=""/>
                                        </v:shape>
                                        <o:OLEObject Type="Embed" ProgID="Equation.DSMT4" ShapeID="_x0000_i379094" DrawAspect="Content" ObjectID="_1686796736" r:id="rId24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ngược hướng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200" w:dyaOrig="260" w14:anchorId="1332B338">
                                        <v:shape id="_x0000_i379095" type="#_x0000_t75" style="width:9.75pt;height:13.5pt" o:ole="">
                                          <v:imagedata r:id="rId10" o:title=""/>
                                        </v:shape>
                                        <o:OLEObject Type="Embed" ProgID="Equation.DSMT4" ShapeID="_x0000_i379095" DrawAspect="Content" ObjectID="_1686796737" r:id="rId2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</w:rPr>
                                      <w:sym w:font="Symbol" w:char="F0DB"/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1B121F46">
                                        <v:shape id="_x0000_i379096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379096" DrawAspect="Content" ObjectID="_1686796738" r:id="rId26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&lt;0</w:t>
                                    </w:r>
                                  </w:p>
                                  <w:p w14:paraId="6E53C3F7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2"/>
                                      </w:rPr>
                                      <w:object w:dxaOrig="400" w:dyaOrig="340" w14:anchorId="21466F30">
                                        <v:shape id="_x0000_i379097" type="#_x0000_t75" style="width:20.25pt;height:16.5pt" o:ole="">
                                          <v:imagedata r:id="rId16" o:title=""/>
                                        </v:shape>
                                        <o:OLEObject Type="Embed" ProgID="Equation.DSMT4" ShapeID="_x0000_i379097" DrawAspect="Content" ObjectID="_1686796739" r:id="rId2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=b–a</w:t>
                                    </w:r>
                                  </w:p>
                                  <w:p w14:paraId="1E91D5B1" w14:textId="77777777" w:rsidR="00880C79" w:rsidRPr="005F522D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AB =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6"/>
                                        <w:sz w:val="24"/>
                                        <w:szCs w:val="22"/>
                                      </w:rPr>
                                      <w:object w:dxaOrig="1880" w:dyaOrig="380" w14:anchorId="2624451A">
                                        <v:shape id="_x0000_i379098" type="#_x0000_t75" style="width:93.75pt;height:18.75pt" o:ole="">
                                          <v:imagedata r:id="rId28" o:title=""/>
                                        </v:shape>
                                        <o:OLEObject Type="Embed" ProgID="Equation.DSMT4" ShapeID="_x0000_i379098" DrawAspect="Content" ObjectID="_1686796740" r:id="rId29"/>
                                      </w:object>
                                    </w:r>
                                  </w:p>
                                  <w:p w14:paraId="5E026FEA" w14:textId="77777777" w:rsidR="00880C79" w:rsidRPr="00B63C8E" w:rsidRDefault="00880C79" w:rsidP="00880C79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Nếu A(a), B(b), I là trung điểm của AB thì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26"/>
                                        <w:sz w:val="24"/>
                                        <w:szCs w:val="22"/>
                                      </w:rPr>
                                      <w:object w:dxaOrig="920" w:dyaOrig="680" w14:anchorId="587BC6EB">
                                        <v:shape id="_x0000_i379099" type="#_x0000_t75" style="width:45.75pt;height:33.75pt" o:ole="">
                                          <v:imagedata r:id="rId30" o:title=""/>
                                        </v:shape>
                                        <o:OLEObject Type="Embed" ProgID="Equation.DSMT4" ShapeID="_x0000_i379099" DrawAspect="Content" ObjectID="_1686796741" r:id="rId31"/>
                                      </w:object>
                                    </w:r>
                                  </w:p>
                                  <w:p w14:paraId="5BBF9D9F" w14:textId="4B5A3079" w:rsidR="00B63C8E" w:rsidRPr="005F522D" w:rsidRDefault="00B63C8E" w:rsidP="00B63C8E">
                                    <w:pPr>
                                      <w:pStyle w:val="ListParagraph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610ED10C" w14:textId="77777777" w:rsidR="00880C79" w:rsidRPr="005F522D" w:rsidRDefault="00880C79" w:rsidP="00880C79">
                                    <w:pPr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1F713F6D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104E275A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7381CEC0" w14:textId="77777777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1076B5F8" w14:textId="21487373" w:rsidR="00880C79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23A745F" wp14:editId="678F2538">
                                          <wp:extent cx="1425374" cy="268106"/>
                                          <wp:effectExtent l="0" t="0" r="3810" b="0"/>
                                          <wp:docPr id="492" name="Picture 492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2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29379" cy="26885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34F32A5F" w14:textId="6FAD5640" w:rsidR="00D4730B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67D2C9FC" w14:textId="77777777" w:rsidR="00D4730B" w:rsidRPr="005F522D" w:rsidRDefault="00D4730B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A2F28CA" w14:textId="77777777" w:rsidR="00880C79" w:rsidRDefault="00880C79" w:rsidP="00D4730B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noProof/>
                                      </w:rPr>
                                      <w:drawing>
                                        <wp:inline distT="0" distB="0" distL="0" distR="0" wp14:anchorId="7CD851AD" wp14:editId="59BF6338">
                                          <wp:extent cx="1305852" cy="657225"/>
                                          <wp:effectExtent l="0" t="0" r="8890" b="0"/>
                                          <wp:docPr id="493" name="Picture 493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3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15430" cy="662046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1BB57AA" w14:textId="77777777" w:rsidR="00D4730B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0BF1DB3" w14:textId="77777777" w:rsidR="00D4730B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  <w:p w14:paraId="352FA131" w14:textId="624F826D" w:rsidR="00D4730B" w:rsidRPr="005F522D" w:rsidRDefault="00D4730B" w:rsidP="00880C79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Cs w:val="24"/>
                                      </w:rPr>
                                    </w:pPr>
                                  </w:p>
                                </w:tc>
                              </w:tr>
                              <w:tr w:rsidR="00507581" w:rsidRPr="005F522D" w14:paraId="62AE5C00" w14:textId="77777777" w:rsidTr="00D4730B">
                                <w:trPr>
                                  <w:trHeight w:val="1867"/>
                                  <w:jc w:val="center"/>
                                </w:trPr>
                                <w:tc>
                                  <w:tcPr>
                                    <w:tcW w:w="6775" w:type="dxa"/>
                                    <w:shd w:val="clear" w:color="auto" w:fill="FEFFF7"/>
                                  </w:tcPr>
                                  <w:p w14:paraId="09A58C09" w14:textId="77777777" w:rsidR="00B63C8E" w:rsidRDefault="00B63C8E" w:rsidP="00507581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</w:pPr>
                                  </w:p>
                                  <w:p w14:paraId="7312ED1B" w14:textId="2EF9F1BD" w:rsidR="00507581" w:rsidRDefault="00507581" w:rsidP="00507581">
                                    <w:pPr>
                                      <w:jc w:val="both"/>
                                      <w:rPr>
                                        <w:rFonts w:ascii="MS Mincho" w:eastAsia="MS Mincho" w:hAnsi="MS Mincho" w:cs="MS Mincho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B63C8E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6"/>
                                        <w:szCs w:val="26"/>
                                      </w:rPr>
                                      <w:sym w:font="Wingdings" w:char="F06D"/>
                                    </w:r>
                                    <w:r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  <w:t xml:space="preserve"> </w: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Hệ trục toạ độ</w:t>
                                    </w:r>
                                    <w:r w:rsidR="00B63C8E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381F253D" w14:textId="4B63F0B8" w:rsidR="00507581" w:rsidRPr="005F522D" w:rsidRDefault="00B63C8E" w:rsidP="00507581">
                                    <w:p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Yu Gothic" w:eastAsia="Yu Gothic" w:hAnsi="Yu Gothic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>☞</w:t>
                                    </w:r>
                                    <w:r w:rsidR="00507581"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  <w:t>.</w:t>
                                    </w:r>
                                    <w:r w:rsidR="00507581" w:rsidRPr="00D00440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Định nghĩa:</w:t>
                                    </w:r>
                                    <w:r w:rsidR="00507581" w:rsidRPr="005F522D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1DE45587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Cs w:val="24"/>
                                      </w:rPr>
                                      <w:t xml:space="preserve">Hệ trục toạ độ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3085D47E">
                                        <v:shape id="_x0000_i379100" type="#_x0000_t75" style="width:41.25pt;height:21pt" o:ole="">
                                          <v:imagedata r:id="rId34" o:title=""/>
                                        </v:shape>
                                        <o:OLEObject Type="Embed" ProgID="Equation.DSMT4" ShapeID="_x0000_i379100" DrawAspect="Content" ObjectID="_1686796742" r:id="rId35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</w:t>
                                    </w:r>
                                  </w:p>
                                  <w:p w14:paraId="5BB1D0A4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O : gốc toạ độ</w:t>
                                    </w:r>
                                  </w:p>
                                  <w:p w14:paraId="4F9E110C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620" w:dyaOrig="400" w14:anchorId="1935C2E9">
                                        <v:shape id="_x0000_i379101" type="#_x0000_t75" style="width:30.75pt;height:20.25pt" o:ole="">
                                          <v:imagedata r:id="rId36" o:title=""/>
                                        </v:shape>
                                        <o:OLEObject Type="Embed" ProgID="Equation.DSMT4" ShapeID="_x0000_i379101" DrawAspect="Content" ObjectID="_1686796743" r:id="rId37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hoành Ox</w:t>
                                    </w:r>
                                  </w:p>
                                  <w:p w14:paraId="7E00E1A8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3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Trục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620" w:dyaOrig="420" w14:anchorId="3E833604">
                                        <v:shape id="_x0000_i379102" type="#_x0000_t75" style="width:30.75pt;height:21pt" o:ole="">
                                          <v:imagedata r:id="rId38" o:title=""/>
                                        </v:shape>
                                        <o:OLEObject Type="Embed" ProgID="Equation.DSMT4" ShapeID="_x0000_i379102" DrawAspect="Content" ObjectID="_1686796744" r:id="rId39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: trục tung Oy</w:t>
                                    </w:r>
                                  </w:p>
                                  <w:p w14:paraId="02DDE43E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2"/>
                                      </w:rPr>
                                      <w:object w:dxaOrig="380" w:dyaOrig="380" w14:anchorId="4ABC1B55">
                                        <v:shape id="_x0000_i379103" type="#_x0000_t75" style="width:18.75pt;height:18.75pt" o:ole="">
                                          <v:imagedata r:id="rId40" o:title=""/>
                                        </v:shape>
                                        <o:OLEObject Type="Embed" ProgID="Equation.DSMT4" ShapeID="_x0000_i379103" DrawAspect="Content" ObjectID="_1686796745" r:id="rId41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là các vectơ đơn vị </w:t>
                                    </w:r>
                                  </w:p>
                                  <w:p w14:paraId="1589DBE5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Hệ </w:t>
                                    </w:r>
                                    <w:r w:rsidRPr="005F522D">
                                      <w:rPr>
                                        <w:rFonts w:ascii="Chu Van An" w:eastAsiaTheme="minorHAnsi" w:hAnsi="Chu Van An" w:cs="Chu Van An"/>
                                        <w:position w:val="-12"/>
                                        <w:sz w:val="24"/>
                                        <w:szCs w:val="22"/>
                                      </w:rPr>
                                      <w:object w:dxaOrig="820" w:dyaOrig="420" w14:anchorId="2D716A97">
                                        <v:shape id="_x0000_i379104" type="#_x0000_t75" style="width:41.25pt;height:21pt" o:ole="">
                                          <v:imagedata r:id="rId34" o:title=""/>
                                        </v:shape>
                                        <o:OLEObject Type="Embed" ProgID="Equation.DSMT4" ShapeID="_x0000_i379104" DrawAspect="Content" ObjectID="_1686796746" r:id="rId42"/>
                                      </w:object>
                                    </w: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 xml:space="preserve"> còn kí hiệu Oxy</w:t>
                                    </w:r>
                                  </w:p>
                                  <w:p w14:paraId="64C58A9A" w14:textId="77777777" w:rsidR="00507581" w:rsidRPr="005F522D" w:rsidRDefault="00507581" w:rsidP="00507581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 w:rsidRPr="005F522D"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  <w:t>Mặt phẳng toạ độ Oxy.</w:t>
                                    </w:r>
                                  </w:p>
                                  <w:p w14:paraId="13F859E4" w14:textId="77777777" w:rsidR="00507581" w:rsidRDefault="00507581" w:rsidP="00D4730B">
                                    <w:pPr>
                                      <w:jc w:val="both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230" w:type="dxa"/>
                                    <w:shd w:val="clear" w:color="auto" w:fill="auto"/>
                                  </w:tcPr>
                                  <w:p w14:paraId="332B1EA0" w14:textId="77777777" w:rsidR="00507581" w:rsidRDefault="00507581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</w:p>
                                  <w:p w14:paraId="399D4D61" w14:textId="1CBCA477" w:rsidR="00B63C8E" w:rsidRPr="005F522D" w:rsidRDefault="00B63C8E" w:rsidP="00B63C8E">
                                    <w:pPr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5471042C" wp14:editId="238C9DA0">
                                          <wp:extent cx="2170439" cy="1695450"/>
                                          <wp:effectExtent l="0" t="0" r="1270" b="0"/>
                                          <wp:docPr id="494" name="Picture 494" descr="Hệ trục tọa độ trong mặt phẳng - Toán học, vật lý, hóa học phổ thông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0" name="Picture 806" descr="Hệ trục tọa độ trong mặt phẳng - Toán học, vật lý, hóa học phổ thông"/>
                                                  <pic:cNvPicPr>
                                                    <a:picLocks noChangeAspect="1" noChangeArrowheads="1"/>
                                                  </pic:cNvPicPr>
                                                </pic:nvPicPr>
                                                <pic:blipFill>
                                                  <a:blip r:embed="rId43">
                                                    <a:extLst>
                                                      <a:ext uri="{28A0092B-C50C-407E-A947-70E740481C1C}">
                                                        <a14:useLocalDpi xmlns:a14="http://schemas.microsoft.com/office/drawing/2010/main" val="0"/>
                                                      </a:ext>
                                                    </a:extLst>
                                                  </a:blip>
                                                  <a:srcRect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 bwMode="auto">
                                                  <a:xfrm>
                                                    <a:off x="0" y="0"/>
                                                    <a:ext cx="2173421" cy="169777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  <a:noFill/>
                                                  <a:ln>
                                                    <a:noFill/>
                                                  </a:ln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70362878" w14:textId="77777777" w:rsidR="00880C79" w:rsidRDefault="00880C79" w:rsidP="00880C79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FB3E0E5" w14:textId="57291006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22C78018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A89D675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39699" y="-2665"/>
                            <a:ext cx="1225738" cy="145988"/>
                            <a:chOff x="-39699" y="-2665"/>
                            <a:chExt cx="1225738" cy="14598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39699" y="-2665"/>
                              <a:ext cx="1126416" cy="12432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1.8pt;height:520.5pt;mso-position-horizontal-relative:char;mso-position-vertical-relative:line" coordorigin="-396,-26" coordsize="65246,227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">
                <v:shape id="Rectangle: Diagonal Corners Rounded 244" o:spid="_x0000_s1071" style="position:absolute;left:-161;top:31;width:65010;height:22647;visibility:visible;mso-wrap-style:square;v-text-anchor:middle" coordsize="6501130,22647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" adj="-11796480,,5400" path="m21447,l6441160,v33121,,59970,26849,59970,59970l6501130,2243297v,11845,-9602,21447,-21447,21447l59970,2264744c26849,2264744,,2237895,,2204774l,21447c,9602,9602,,21447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21447,0;6441160,0;6501130,59970;6501130,2243297;6479683,2264744;59970,2264744;0,2204774;0,21447;21447,0" o:connectangles="0,0,0,0,0,0,0,0,0" textboxrect="0,0,6501130,2264744"/>
                  <v:textbox>
                    <w:txbxContent>
                      <w:p w14:paraId="562B948E" w14:textId="56BF3736" w:rsidR="00E62F77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9CBB6C0" w14:textId="77777777" w:rsidR="00677774" w:rsidRDefault="00677774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369"/>
                          <w:gridCol w:w="3636"/>
                        </w:tblGrid>
                        <w:tr w:rsidR="00880C79" w:rsidRPr="005F522D" w14:paraId="7F47B42E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732D0DEE" w14:textId="7430F5F5" w:rsidR="00D4730B" w:rsidRPr="00D4730B" w:rsidRDefault="00D4730B" w:rsidP="00D4730B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Trục và độ dài đại số trên trục</w:t>
                              </w:r>
                            </w:p>
                            <w:p w14:paraId="1F8B025C" w14:textId="6ED4C240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Trục toạ độ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68BB6539">
                                  <v:shape id="_x0000_i379085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379085" DrawAspect="Content" ObjectID="_1686796727" r:id="rId4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)</w:t>
                              </w:r>
                            </w:p>
                            <w:p w14:paraId="32E646DC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Toạ độ của điểm trên trục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M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78272F9E">
                                  <v:shape id="_x0000_i379086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379086" DrawAspect="Content" ObjectID="_1686796728" r:id="rId4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ab/>
                              </w:r>
                            </w:p>
                            <w:p w14:paraId="47392BAE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k là toạ độ của M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960" w:dyaOrig="340" w14:anchorId="125AC087">
                                  <v:shape id="_x0000_i379087" type="#_x0000_t75" style="width:48.75pt;height:16.5pt" o:ole="">
                                    <v:imagedata r:id="rId13" o:title=""/>
                                  </v:shape>
                                  <o:OLEObject Type="Embed" ProgID="Equation.DSMT4" ShapeID="_x0000_i379087" DrawAspect="Content" ObjectID="_1686796729" r:id="rId46"/>
                                </w:object>
                              </w:r>
                            </w:p>
                            <w:p w14:paraId="774D902B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4"/>
                                </w:numPr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>Độ dài đại số của vectơ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Cho A, B trên trục (O;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3E98C5E6">
                                  <v:shape id="_x0000_i379088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379088" DrawAspect="Content" ObjectID="_1686796730" r:id="rId47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). </w:t>
                              </w:r>
                            </w:p>
                            <w:p w14:paraId="75A0B947" w14:textId="77777777" w:rsidR="00880C79" w:rsidRPr="005F522D" w:rsidRDefault="00880C79" w:rsidP="00880C79">
                              <w:pPr>
                                <w:pStyle w:val="ListParagraph"/>
                                <w:ind w:left="765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a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05ECCDA4">
                                  <v:shape id="_x0000_i379089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379089" DrawAspect="Content" ObjectID="_1686796731" r:id="rId48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880" w:dyaOrig="340" w14:anchorId="6899D22F">
                                  <v:shape id="_x0000_i379090" type="#_x0000_t75" style="width:43.5pt;height:16.5pt" o:ole="">
                                    <v:imagedata r:id="rId18" o:title=""/>
                                  </v:shape>
                                  <o:OLEObject Type="Embed" ProgID="Equation.DSMT4" ShapeID="_x0000_i379090" DrawAspect="Content" ObjectID="_1686796732" r:id="rId49"/>
                                </w:object>
                              </w:r>
                            </w:p>
                            <w:p w14:paraId="31F0DC25" w14:textId="77777777" w:rsidR="00880C79" w:rsidRPr="005F522D" w:rsidRDefault="00880C79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  <w:p w14:paraId="003A3AF5" w14:textId="77777777" w:rsidR="00880C79" w:rsidRPr="005F522D" w:rsidRDefault="00880C79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C0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Nhận xét:</w:t>
                              </w:r>
                            </w:p>
                            <w:p w14:paraId="54F46F5E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70214B75">
                                  <v:shape id="_x0000_i379091" type="#_x0000_t75" style="width:20.25pt;height:16.5pt" o:ole="">
                                    <v:imagedata r:id="rId20" o:title=""/>
                                  </v:shape>
                                  <o:OLEObject Type="Embed" ProgID="Equation.DSMT4" ShapeID="_x0000_i379091" DrawAspect="Content" ObjectID="_1686796733" r:id="rId50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cùng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4858C768">
                                  <v:shape id="_x0000_i379092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379092" DrawAspect="Content" ObjectID="_1686796734" r:id="rId51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10E6BD05">
                                  <v:shape id="_x0000_i379093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379093" DrawAspect="Content" ObjectID="_1686796735" r:id="rId5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&gt;0</w:t>
                              </w:r>
                            </w:p>
                            <w:p w14:paraId="406142FD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7EEE334B">
                                  <v:shape id="_x0000_i379094" type="#_x0000_t75" style="width:20.25pt;height:16.5pt" o:ole="">
                                    <v:imagedata r:id="rId20" o:title=""/>
                                  </v:shape>
                                  <o:OLEObject Type="Embed" ProgID="Equation.DSMT4" ShapeID="_x0000_i379094" DrawAspect="Content" ObjectID="_1686796736" r:id="rId5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ngược hướng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200" w:dyaOrig="260" w14:anchorId="1332B338">
                                  <v:shape id="_x0000_i379095" type="#_x0000_t75" style="width:9.75pt;height:13.5pt" o:ole="">
                                    <v:imagedata r:id="rId10" o:title=""/>
                                  </v:shape>
                                  <o:OLEObject Type="Embed" ProgID="Equation.DSMT4" ShapeID="_x0000_i379095" DrawAspect="Content" ObjectID="_1686796737" r:id="rId54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</w:rPr>
                                <w:sym w:font="Symbol" w:char="F0DB"/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1B121F46">
                                  <v:shape id="_x0000_i379096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379096" DrawAspect="Content" ObjectID="_1686796738" r:id="rId55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&lt;0</w:t>
                              </w:r>
                            </w:p>
                            <w:p w14:paraId="6E53C3F7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2"/>
                                </w:rPr>
                                <w:object w:dxaOrig="400" w:dyaOrig="340" w14:anchorId="21466F30">
                                  <v:shape id="_x0000_i379097" type="#_x0000_t75" style="width:20.25pt;height:16.5pt" o:ole="">
                                    <v:imagedata r:id="rId16" o:title=""/>
                                  </v:shape>
                                  <o:OLEObject Type="Embed" ProgID="Equation.DSMT4" ShapeID="_x0000_i379097" DrawAspect="Content" ObjectID="_1686796739" r:id="rId56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=b–a</w:t>
                              </w:r>
                            </w:p>
                            <w:p w14:paraId="1E91D5B1" w14:textId="77777777" w:rsidR="00880C79" w:rsidRPr="005F522D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AB =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6"/>
                                  <w:sz w:val="24"/>
                                  <w:szCs w:val="22"/>
                                </w:rPr>
                                <w:object w:dxaOrig="1880" w:dyaOrig="380" w14:anchorId="2624451A">
                                  <v:shape id="_x0000_i379098" type="#_x0000_t75" style="width:93.75pt;height:18.75pt" o:ole="">
                                    <v:imagedata r:id="rId28" o:title=""/>
                                  </v:shape>
                                  <o:OLEObject Type="Embed" ProgID="Equation.DSMT4" ShapeID="_x0000_i379098" DrawAspect="Content" ObjectID="_1686796740" r:id="rId57"/>
                                </w:object>
                              </w:r>
                            </w:p>
                            <w:p w14:paraId="5E026FEA" w14:textId="77777777" w:rsidR="00880C79" w:rsidRPr="00B63C8E" w:rsidRDefault="00880C79" w:rsidP="00880C79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Nếu A(a), B(b), I là trung điểm của AB thì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26"/>
                                  <w:sz w:val="24"/>
                                  <w:szCs w:val="22"/>
                                </w:rPr>
                                <w:object w:dxaOrig="920" w:dyaOrig="680" w14:anchorId="587BC6EB">
                                  <v:shape id="_x0000_i379099" type="#_x0000_t75" style="width:45.75pt;height:33.75pt" o:ole="">
                                    <v:imagedata r:id="rId30" o:title=""/>
                                  </v:shape>
                                  <o:OLEObject Type="Embed" ProgID="Equation.DSMT4" ShapeID="_x0000_i379099" DrawAspect="Content" ObjectID="_1686796741" r:id="rId58"/>
                                </w:object>
                              </w:r>
                            </w:p>
                            <w:p w14:paraId="5BBF9D9F" w14:textId="4B5A3079" w:rsidR="00B63C8E" w:rsidRPr="005F522D" w:rsidRDefault="00B63C8E" w:rsidP="00B63C8E">
                              <w:pPr>
                                <w:pStyle w:val="ListParagraph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610ED10C" w14:textId="77777777" w:rsidR="00880C79" w:rsidRPr="005F522D" w:rsidRDefault="00880C79" w:rsidP="00880C79">
                              <w:pPr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1F713F6D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104E275A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7381CEC0" w14:textId="77777777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1076B5F8" w14:textId="21487373" w:rsidR="00880C79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23A745F" wp14:editId="678F2538">
                                    <wp:extent cx="1425374" cy="268106"/>
                                    <wp:effectExtent l="0" t="0" r="3810" b="0"/>
                                    <wp:docPr id="492" name="Picture 4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2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29379" cy="26885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34F32A5F" w14:textId="6FAD5640" w:rsidR="00D4730B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67D2C9FC" w14:textId="77777777" w:rsidR="00D4730B" w:rsidRPr="005F522D" w:rsidRDefault="00D4730B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A2F28CA" w14:textId="77777777" w:rsidR="00880C79" w:rsidRDefault="00880C79" w:rsidP="00D4730B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noProof/>
                                </w:rPr>
                                <w:drawing>
                                  <wp:inline distT="0" distB="0" distL="0" distR="0" wp14:anchorId="7CD851AD" wp14:editId="59BF6338">
                                    <wp:extent cx="1305852" cy="657225"/>
                                    <wp:effectExtent l="0" t="0" r="8890" b="0"/>
                                    <wp:docPr id="493" name="Picture 4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3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15430" cy="662046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1BB57AA" w14:textId="77777777" w:rsidR="00D4730B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0BF1DB3" w14:textId="77777777" w:rsidR="00D4730B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  <w:p w14:paraId="352FA131" w14:textId="624F826D" w:rsidR="00D4730B" w:rsidRPr="005F522D" w:rsidRDefault="00D4730B" w:rsidP="00880C79">
                              <w:pPr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Cs w:val="24"/>
                                </w:rPr>
                              </w:pPr>
                            </w:p>
                          </w:tc>
                        </w:tr>
                        <w:tr w:rsidR="00507581" w:rsidRPr="005F522D" w14:paraId="62AE5C00" w14:textId="77777777" w:rsidTr="00D4730B">
                          <w:trPr>
                            <w:trHeight w:val="1867"/>
                            <w:jc w:val="center"/>
                          </w:trPr>
                          <w:tc>
                            <w:tcPr>
                              <w:tcW w:w="6775" w:type="dxa"/>
                              <w:shd w:val="clear" w:color="auto" w:fill="FEFFF7"/>
                            </w:tcPr>
                            <w:p w14:paraId="09A58C09" w14:textId="77777777" w:rsidR="00B63C8E" w:rsidRDefault="00B63C8E" w:rsidP="00507581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</w:pPr>
                            </w:p>
                            <w:p w14:paraId="7312ED1B" w14:textId="2EF9F1BD" w:rsidR="00507581" w:rsidRDefault="00507581" w:rsidP="00507581">
                              <w:pPr>
                                <w:jc w:val="both"/>
                                <w:rPr>
                                  <w:rFonts w:ascii="MS Mincho" w:eastAsia="MS Mincho" w:hAnsi="MS Mincho" w:cs="MS Mincho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B63C8E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FF0000"/>
                                  <w:kern w:val="24"/>
                                  <w:sz w:val="26"/>
                                  <w:szCs w:val="26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Hệ trục toạ độ</w:t>
                              </w:r>
                              <w:r w:rsidR="00B63C8E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381F253D" w14:textId="4B63F0B8" w:rsidR="00507581" w:rsidRPr="005F522D" w:rsidRDefault="00B63C8E" w:rsidP="00507581">
                              <w:p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Yu Gothic" w:eastAsia="Yu Gothic" w:hAnsi="Yu Gothic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>☞</w:t>
                              </w:r>
                              <w:r w:rsidR="00507581"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507581" w:rsidRPr="00D00440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Định nghĩa:</w:t>
                              </w:r>
                              <w:r w:rsidR="00507581" w:rsidRPr="005F522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1DE45587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b/>
                                  <w:i/>
                                  <w:szCs w:val="24"/>
                                </w:rPr>
                                <w:t xml:space="preserve">Hệ trục toạ độ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3085D47E">
                                  <v:shape id="_x0000_i379100" type="#_x0000_t75" style="width:41.25pt;height:21pt" o:ole="">
                                    <v:imagedata r:id="rId34" o:title=""/>
                                  </v:shape>
                                  <o:OLEObject Type="Embed" ProgID="Equation.DSMT4" ShapeID="_x0000_i379100" DrawAspect="Content" ObjectID="_1686796742" r:id="rId59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</w:t>
                              </w:r>
                            </w:p>
                            <w:p w14:paraId="5BB1D0A4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O : gốc toạ độ</w:t>
                              </w:r>
                            </w:p>
                            <w:p w14:paraId="4F9E110C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620" w:dyaOrig="400" w14:anchorId="1935C2E9">
                                  <v:shape id="_x0000_i379101" type="#_x0000_t75" style="width:30.75pt;height:20.25pt" o:ole="">
                                    <v:imagedata r:id="rId36" o:title=""/>
                                  </v:shape>
                                  <o:OLEObject Type="Embed" ProgID="Equation.DSMT4" ShapeID="_x0000_i379101" DrawAspect="Content" ObjectID="_1686796743" r:id="rId60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hoành Ox</w:t>
                              </w:r>
                            </w:p>
                            <w:p w14:paraId="7E00E1A8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3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Trục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620" w:dyaOrig="420" w14:anchorId="3E833604">
                                  <v:shape id="_x0000_i379102" type="#_x0000_t75" style="width:30.75pt;height:21pt" o:ole="">
                                    <v:imagedata r:id="rId38" o:title=""/>
                                  </v:shape>
                                  <o:OLEObject Type="Embed" ProgID="Equation.DSMT4" ShapeID="_x0000_i379102" DrawAspect="Content" ObjectID="_1686796744" r:id="rId61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: trục tung Oy</w:t>
                              </w:r>
                            </w:p>
                            <w:p w14:paraId="02DDE43E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2"/>
                                </w:rPr>
                                <w:object w:dxaOrig="380" w:dyaOrig="380" w14:anchorId="4ABC1B55">
                                  <v:shape id="_x0000_i379103" type="#_x0000_t75" style="width:18.75pt;height:18.75pt" o:ole="">
                                    <v:imagedata r:id="rId40" o:title=""/>
                                  </v:shape>
                                  <o:OLEObject Type="Embed" ProgID="Equation.DSMT4" ShapeID="_x0000_i379103" DrawAspect="Content" ObjectID="_1686796745" r:id="rId62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là các vectơ đơn vị </w:t>
                              </w:r>
                            </w:p>
                            <w:p w14:paraId="1589DBE5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Hệ </w:t>
                              </w:r>
                              <w:r w:rsidRPr="005F522D">
                                <w:rPr>
                                  <w:rFonts w:ascii="Chu Van An" w:eastAsiaTheme="minorHAnsi" w:hAnsi="Chu Van An" w:cs="Chu Van An"/>
                                  <w:position w:val="-12"/>
                                  <w:sz w:val="24"/>
                                  <w:szCs w:val="22"/>
                                </w:rPr>
                                <w:object w:dxaOrig="820" w:dyaOrig="420" w14:anchorId="2D716A97">
                                  <v:shape id="_x0000_i379104" type="#_x0000_t75" style="width:41.25pt;height:21pt" o:ole="">
                                    <v:imagedata r:id="rId34" o:title=""/>
                                  </v:shape>
                                  <o:OLEObject Type="Embed" ProgID="Equation.DSMT4" ShapeID="_x0000_i379104" DrawAspect="Content" ObjectID="_1686796746" r:id="rId63"/>
                                </w:object>
                              </w: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 xml:space="preserve"> còn kí hiệu Oxy</w:t>
                              </w:r>
                            </w:p>
                            <w:p w14:paraId="64C58A9A" w14:textId="77777777" w:rsidR="00507581" w:rsidRPr="005F522D" w:rsidRDefault="00507581" w:rsidP="00507581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 w:rsidRPr="005F522D"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  <w:t>Mặt phẳng toạ độ Oxy.</w:t>
                              </w:r>
                            </w:p>
                            <w:p w14:paraId="13F859E4" w14:textId="77777777" w:rsidR="00507581" w:rsidRDefault="00507581" w:rsidP="00D4730B">
                              <w:pPr>
                                <w:jc w:val="both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c>
                          <w:tc>
                            <w:tcPr>
                              <w:tcW w:w="3230" w:type="dxa"/>
                              <w:shd w:val="clear" w:color="auto" w:fill="auto"/>
                            </w:tcPr>
                            <w:p w14:paraId="332B1EA0" w14:textId="77777777" w:rsidR="00507581" w:rsidRDefault="00507581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</w:p>
                            <w:p w14:paraId="399D4D61" w14:textId="1CBCA477" w:rsidR="00B63C8E" w:rsidRPr="005F522D" w:rsidRDefault="00B63C8E" w:rsidP="00B63C8E">
                              <w:pPr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5471042C" wp14:editId="238C9DA0">
                                    <wp:extent cx="2170439" cy="1695450"/>
                                    <wp:effectExtent l="0" t="0" r="1270" b="0"/>
                                    <wp:docPr id="494" name="Picture 494" descr="Hệ trục tọa độ trong mặt phẳng - Toán học, vật lý, hóa học phổ thông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6" descr="Hệ trục tọa độ trong mặt phẳng - Toán học, vật lý, hóa học phổ thông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173421" cy="169777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70362878" w14:textId="77777777" w:rsidR="00880C79" w:rsidRDefault="00880C79" w:rsidP="00880C79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FB3E0E5" w14:textId="57291006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22C78018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A89D675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396;top:-26;width:12256;height:1459" coordorigin="-396,-26" coordsize="12257,14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396;top:-26;width:11263;height:12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EF089C7" w14:textId="5CE25448" w:rsidR="00D00440" w:rsidRPr="007D28A6" w:rsidRDefault="00D00440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71C848D0" w14:textId="2B9E3AAA" w:rsidR="00D00440" w:rsidRPr="007D28A6" w:rsidRDefault="00D00440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</w:p>
    <w:p w14:paraId="28DFEB7C" w14:textId="6F39AFFD" w:rsidR="008A36A9" w:rsidRPr="007D28A6" w:rsidRDefault="008A36A9" w:rsidP="006C326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0CB4AAD7" wp14:editId="68B8A25A">
                <wp:extent cx="6615197" cy="8800185"/>
                <wp:effectExtent l="0" t="0" r="14605" b="20320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8800185"/>
                          <a:chOff x="-12333" y="-4628"/>
                          <a:chExt cx="6513454" cy="3918427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7"/>
                            <a:ext cx="6501130" cy="3913836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4435F94E" w14:textId="2ED499A5" w:rsidR="00E62F77" w:rsidRDefault="00E62F77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tbl>
                              <w:tblPr>
                                <w:tblStyle w:val="TableGrid"/>
                                <w:tblW w:w="10005" w:type="dxa"/>
                                <w:jc w:val="center"/>
                                <w:tblBorders>
                                  <w:top w:val="dashSmallGap" w:sz="4" w:space="0" w:color="0000CC"/>
                                  <w:left w:val="dashDotStroked" w:sz="24" w:space="0" w:color="FF0000"/>
                                  <w:bottom w:val="dashSmallGap" w:sz="4" w:space="0" w:color="0000CC"/>
                                  <w:right w:val="dashSmallGap" w:sz="4" w:space="0" w:color="0000CC"/>
                                  <w:insideH w:val="dashSmallGap" w:sz="4" w:space="0" w:color="0000CC"/>
                                  <w:insideV w:val="dashSmallGap" w:sz="4" w:space="0" w:color="0000CC"/>
                                </w:tblBorders>
                                <w:shd w:val="clear" w:color="auto" w:fill="FFFFCC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6946"/>
                                <w:gridCol w:w="3059"/>
                              </w:tblGrid>
                              <w:tr w:rsidR="000524EF" w:rsidRPr="00797F0F" w14:paraId="60229227" w14:textId="77777777" w:rsidTr="002E5760">
                                <w:trPr>
                                  <w:trHeight w:val="5266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07F14D42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①</w:t>
                                    </w:r>
                                    <w:r w:rsidRPr="00797F0F"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vectơ</w:t>
                                    </w:r>
                                  </w:p>
                                  <w:p w14:paraId="4F2D922D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200" w:dyaOrig="260" w14:anchorId="36F88DDA">
                                        <v:shape id="_x0000_i379105" type="#_x0000_t75" style="width:9.75pt;height:13.5pt" o:ole="">
                                          <v:imagedata r:id="rId64" o:title=""/>
                                        </v:shape>
                                        <o:OLEObject Type="Embed" ProgID="Equation.DSMT4" ShapeID="_x0000_i379105" DrawAspect="Content" ObjectID="_1686796747" r:id="rId65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= (x; y)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10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1100" w:dyaOrig="380" w14:anchorId="7866AB99">
                                        <v:shape id="_x0000_i379106" type="#_x0000_t75" style="width:55.5pt;height:18.75pt" o:ole="">
                                          <v:imagedata r:id="rId66" o:title=""/>
                                        </v:shape>
                                        <o:OLEObject Type="Embed" ProgID="Equation.DSMT4" ShapeID="_x0000_i379106" DrawAspect="Content" ObjectID="_1686796748" r:id="rId67"/>
                                      </w:object>
                                    </w:r>
                                  </w:p>
                                  <w:p w14:paraId="224DA0D7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5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b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15D210C2">
                                        <v:shape id="_x0000_i379107" type="#_x0000_t75" style="width:9.75pt;height:13.5pt" o:ole="">
                                          <v:imagedata r:id="rId64" o:title=""/>
                                        </v:shape>
                                        <o:OLEObject Type="Embed" ProgID="Equation.DSMT4" ShapeID="_x0000_i379107" DrawAspect="Content" ObjectID="_1686796749" r:id="rId6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(x; y),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60" w:dyaOrig="340" w14:anchorId="36D9A5D7">
                                        <v:shape id="_x0000_i379108" type="#_x0000_t75" style="width:13.5pt;height:16.5pt" o:ole="">
                                          <v:imagedata r:id="rId69" o:title=""/>
                                        </v:shape>
                                        <o:OLEObject Type="Embed" ProgID="Equation.DSMT4" ShapeID="_x0000_i379108" DrawAspect="Content" ObjectID="_1686796750" r:id="rId7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A2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17201F71" w14:textId="77777777" w:rsidR="000524EF" w:rsidRPr="00797F0F" w:rsidRDefault="000524EF" w:rsidP="000524EF">
                                    <w:pPr>
                                      <w:pStyle w:val="ListParagraph"/>
                                      <w:spacing w:line="276" w:lineRule="auto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sym w:font="Wingdings 2" w:char="F043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639" w:dyaOrig="340" w14:anchorId="56BBE7E5">
                                        <v:shape id="_x0000_i379109" type="#_x0000_t75" style="width:31.5pt;height:16.5pt" o:ole="">
                                          <v:imagedata r:id="rId71" o:title=""/>
                                        </v:shape>
                                        <o:OLEObject Type="Embed" ProgID="Equation.DSMT4" ShapeID="_x0000_i379109" DrawAspect="Content" ObjectID="_1686796751" r:id="rId7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28"/>
                                        <w:sz w:val="24"/>
                                        <w:szCs w:val="24"/>
                                      </w:rPr>
                                      <w:object w:dxaOrig="760" w:dyaOrig="680" w14:anchorId="01BC1E47">
                                        <v:shape id="_x0000_i379110" type="#_x0000_t75" style="width:37.5pt;height:34.5pt" o:ole="">
                                          <v:imagedata r:id="rId73" o:title=""/>
                                        </v:shape>
                                        <o:OLEObject Type="Embed" ProgID="Equation.DSMT4" ShapeID="_x0000_i379110" DrawAspect="Content" ObjectID="_1686796752" r:id="rId74"/>
                                      </w:object>
                                    </w:r>
                                  </w:p>
                                  <w:p w14:paraId="4662E288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Mỗi vectơ được hoàn toàn xác định khi biết toạ độ của nó</w:t>
                                    </w:r>
                                  </w:p>
                                  <w:p w14:paraId="5A9942E3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6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800" w:dyaOrig="380" w14:anchorId="28E2345B">
                                        <v:shape id="_x0000_i379111" type="#_x0000_t75" style="width:90.75pt;height:19.5pt" o:ole="">
                                          <v:imagedata r:id="rId75" o:title=""/>
                                        </v:shape>
                                        <o:OLEObject Type="Embed" ProgID="Equation.DSMT4" ShapeID="_x0000_i379111" DrawAspect="Content" ObjectID="_1686796753" r:id="rId76"/>
                                      </w:object>
                                    </w:r>
                                  </w:p>
                                  <w:p w14:paraId="44A7E33E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②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điểm</w:t>
                                    </w:r>
                                  </w:p>
                                  <w:p w14:paraId="77C5A720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M(x; y)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60" w:dyaOrig="340" w14:anchorId="08FF4122">
                                        <v:shape id="_x0000_i379112" type="#_x0000_t75" style="width:22.5pt;height:16.5pt" o:ole="">
                                          <v:imagedata r:id="rId77" o:title=""/>
                                        </v:shape>
                                        <o:OLEObject Type="Embed" ProgID="Equation.DSMT4" ShapeID="_x0000_i379112" DrawAspect="Content" ObjectID="_1686796754" r:id="rId7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(x; y)</w:t>
                                    </w:r>
                                  </w:p>
                                  <w:p w14:paraId="74A95C26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Nếu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Ox, MM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5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thì x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60" w:dyaOrig="440" w14:anchorId="43727710">
                                        <v:shape id="_x0000_i379113" type="#_x0000_t75" style="width:27.75pt;height:21.75pt" o:ole="">
                                          <v:imagedata r:id="rId79" o:title=""/>
                                        </v:shape>
                                        <o:OLEObject Type="Embed" ProgID="Equation.DSMT4" ShapeID="_x0000_i379113" DrawAspect="Content" ObjectID="_1686796755" r:id="rId8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, y =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position w:val="-14"/>
                                        <w:sz w:val="24"/>
                                        <w:szCs w:val="24"/>
                                      </w:rPr>
                                      <w:object w:dxaOrig="580" w:dyaOrig="440" w14:anchorId="194E861E">
                                        <v:shape id="_x0000_i379114" type="#_x0000_t75" style="width:29.25pt;height:21pt" o:ole="">
                                          <v:imagedata r:id="rId81" o:title=""/>
                                        </v:shape>
                                        <o:OLEObject Type="Embed" ProgID="Equation.DSMT4" ShapeID="_x0000_i379114" DrawAspect="Content" ObjectID="_1686796756" r:id="rId82"/>
                                      </w:object>
                                    </w:r>
                                  </w:p>
                                  <w:p w14:paraId="204122CE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Nếu 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Ox  thì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7DE0FC31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7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M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Oy  thì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M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 xml:space="preserve"> = 0</w:t>
                                    </w:r>
                                  </w:p>
                                  <w:p w14:paraId="3B37EF51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MS Mincho" w:hAnsi="Cambria Math" w:cs="Cambria Math"/>
                                        <w:b/>
                                        <w:iCs/>
                                        <w:color w:val="FF0000"/>
                                        <w:sz w:val="24"/>
                                        <w:szCs w:val="24"/>
                                      </w:rPr>
                                      <w:t>③</w:t>
                                    </w:r>
                                    <w:r w:rsidRPr="00797F0F">
                                      <w:rPr>
                                        <w:rFonts w:ascii="Chu Van An" w:eastAsia="Yu Gothic Medium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Liên hệ giữa toạ độ của điểm và vectơ trong mặt phẳng </w:t>
                                    </w:r>
                                  </w:p>
                                  <w:p w14:paraId="6BE4D8A8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455883E4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4"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object w:dxaOrig="400" w:dyaOrig="340" w14:anchorId="747BF68D">
                                        <v:shape id="_x0000_i379115" type="#_x0000_t75" style="width:20.25pt;height:16.5pt" o:ole="">
                                          <v:imagedata r:id="rId83" o:title=""/>
                                        </v:shape>
                                        <o:OLEObject Type="Embed" ProgID="Equation.DSMT4" ShapeID="_x0000_i379115" DrawAspect="Content" ObjectID="_1686796757" r:id="rId8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= (x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x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;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B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 xml:space="preserve"> – y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  <w:vertAlign w:val="subscript"/>
                                      </w:rPr>
                                      <w:t>A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  <w:bdr w:val="single" w:sz="4" w:space="0" w:color="auto"/>
                                      </w:rPr>
                                      <w:t>)</w:t>
                                    </w:r>
                                  </w:p>
                                  <w:p w14:paraId="6FC89A2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7DCF4360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1358BF7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EB659B3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449C1293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281767B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5BDCD015" wp14:editId="7523E5DA">
                                          <wp:extent cx="1163117" cy="1100808"/>
                                          <wp:effectExtent l="0" t="0" r="0" b="4445"/>
                                          <wp:docPr id="495" name="Picture 49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5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164940" cy="110253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2BAB27CC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29C85174" wp14:editId="53B9AFAB">
                                          <wp:extent cx="1695450" cy="1334342"/>
                                          <wp:effectExtent l="0" t="0" r="0" b="0"/>
                                          <wp:docPr id="508" name="Picture 508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8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00425" cy="1338258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65B0E" w:rsidRPr="00797F0F" w14:paraId="768AD6A0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294DC23A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④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 xml:space="preserve">Toạ độ của các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position w:val="-10"/>
                                        <w:sz w:val="24"/>
                                        <w:szCs w:val="24"/>
                                      </w:rPr>
                                      <w:object w:dxaOrig="1420" w:dyaOrig="320" w14:anchorId="52AE6E44">
                                        <v:shape id="_x0000_i379116" type="#_x0000_t75" style="width:71.25pt;height:15.75pt" o:ole="">
                                          <v:imagedata r:id="rId87" o:title=""/>
                                        </v:shape>
                                        <o:OLEObject Type="Embed" ProgID="Equation.DSMT4" ShapeID="_x0000_i379116" DrawAspect="Content" ObjectID="_1686796758" r:id="rId8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color w:val="0000CC"/>
                                        <w:sz w:val="24"/>
                                        <w:szCs w:val="24"/>
                                      </w:rPr>
                                      <w:t>:</w:t>
                                    </w:r>
                                  </w:p>
                                  <w:p w14:paraId="2720FFAB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08C9080A">
                                        <v:shape id="_x0000_i379117" type="#_x0000_t75" style="width:9.75pt;height:13.5pt" o:ole="">
                                          <v:imagedata r:id="rId89" o:title=""/>
                                        </v:shape>
                                        <o:OLEObject Type="Embed" ProgID="Equation.DSMT4" ShapeID="_x0000_i379117" DrawAspect="Content" ObjectID="_1686796759" r:id="rId9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2346193D">
                                        <v:shape id="_x0000_i379118" type="#_x0000_t75" style="width:9.75pt;height:13.5pt" o:ole="">
                                          <v:imagedata r:id="rId91" o:title=""/>
                                        </v:shape>
                                        <o:OLEObject Type="Embed" ProgID="Equation.DSMT4" ShapeID="_x0000_i379118" DrawAspect="Content" ObjectID="_1686796760" r:id="rId92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</w:t>
                                    </w:r>
                                  </w:p>
                                  <w:p w14:paraId="37FCF95F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5342F613">
                                        <v:shape id="_x0000_i379119" type="#_x0000_t75" style="width:27pt;height:13.5pt" o:ole="">
                                          <v:imagedata r:id="rId93" o:title=""/>
                                        </v:shape>
                                        <o:OLEObject Type="Embed" ProgID="Equation.DSMT4" ShapeID="_x0000_i379119" DrawAspect="Content" ObjectID="_1686796761" r:id="rId94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+v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7EF77877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540" w:dyaOrig="260" w14:anchorId="4AE72A97">
                                        <v:shape id="_x0000_i379120" type="#_x0000_t75" style="width:27pt;height:13.5pt" o:ole="">
                                          <v:imagedata r:id="rId95" o:title=""/>
                                        </v:shape>
                                        <o:OLEObject Type="Embed" ProgID="Equation.DSMT4" ShapeID="_x0000_i379120" DrawAspect="Content" ObjectID="_1686796762" r:id="rId96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 xml:space="preserve">1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–v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</w:t>
                                    </w:r>
                                  </w:p>
                                  <w:p w14:paraId="76D56DF4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9"/>
                                      </w:numPr>
                                      <w:spacing w:line="276" w:lineRule="auto"/>
                                      <w:ind w:firstLine="134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k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2159CE14">
                                        <v:shape id="_x0000_i379121" type="#_x0000_t75" style="width:9.75pt;height:13.5pt" o:ole="">
                                          <v:imagedata r:id="rId97" o:title=""/>
                                        </v:shape>
                                        <o:OLEObject Type="Embed" ProgID="Equation.DSMT4" ShapeID="_x0000_i379121" DrawAspect="Content" ObjectID="_1686796763" r:id="rId98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 (ku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ku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</w:t>
                                    </w:r>
                                  </w:p>
                                  <w:p w14:paraId="74E82C3D" w14:textId="77777777" w:rsidR="000524EF" w:rsidRPr="00797F0F" w:rsidRDefault="000524EF" w:rsidP="000524EF">
                                    <w:pPr>
                                      <w:pStyle w:val="ListParagraph"/>
                                      <w:numPr>
                                        <w:ilvl w:val="0"/>
                                        <w:numId w:val="8"/>
                                      </w:num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iCs/>
                                        <w:sz w:val="24"/>
                                        <w:szCs w:val="24"/>
                                      </w:rPr>
                                      <w:t>Nhận xét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: Hai vectơ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0D43AC56">
                                        <v:shape id="_x0000_i379122" type="#_x0000_t75" style="width:9pt;height:12.75pt" o:ole="">
                                          <v:imagedata r:id="rId89" o:title=""/>
                                        </v:shape>
                                        <o:OLEObject Type="Embed" ProgID="Equation.DSMT4" ShapeID="_x0000_i379122" DrawAspect="Content" ObjectID="_1686796764" r:id="rId99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u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),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78371543">
                                        <v:shape id="_x0000_i379123" type="#_x0000_t75" style="width:8.25pt;height:12pt" o:ole="">
                                          <v:imagedata r:id="rId91" o:title=""/>
                                        </v:shape>
                                        <o:OLEObject Type="Embed" ProgID="Equation.DSMT4" ShapeID="_x0000_i379123" DrawAspect="Content" ObjectID="_1686796765" r:id="rId100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=(v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1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v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2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 với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260" w14:anchorId="7437AA1E">
                                        <v:shape id="_x0000_i379124" type="#_x0000_t75" style="width:8.25pt;height:10.5pt" o:ole="">
                                          <v:imagedata r:id="rId91" o:title=""/>
                                        </v:shape>
                                        <o:OLEObject Type="Embed" ProgID="Equation.DSMT4" ShapeID="_x0000_i379124" DrawAspect="Content" ObjectID="_1686796766" r:id="rId101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≠ </w:t>
                                    </w: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4"/>
                                        <w:sz w:val="24"/>
                                        <w:szCs w:val="24"/>
                                      </w:rPr>
                                      <w:object w:dxaOrig="200" w:dyaOrig="320" w14:anchorId="168627A1">
                                        <v:shape id="_x0000_i379125" type="#_x0000_t75" style="width:8.25pt;height:14.25pt" o:ole="">
                                          <v:imagedata r:id="rId102" o:title=""/>
                                        </v:shape>
                                        <o:OLEObject Type="Embed" ProgID="Equation.DSMT4" ShapeID="_x0000_i379125" DrawAspect="Content" ObjectID="_1686796767" r:id="rId103"/>
                                      </w:objec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cùng phương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DB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24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k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CE"/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R sao cho:</w:t>
                                    </w:r>
                                  </w:p>
                                  <w:p w14:paraId="09F61115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MS Mincho" w:hAnsi="Chu Van An" w:cs="Chu Van An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32"/>
                                        <w:sz w:val="24"/>
                                        <w:szCs w:val="24"/>
                                      </w:rPr>
                                      <w:object w:dxaOrig="1060" w:dyaOrig="760" w14:anchorId="33AB002A">
                                        <v:shape id="_x0000_i379126" type="#_x0000_t75" style="width:45pt;height:33pt" o:ole="">
                                          <v:imagedata r:id="rId104" o:title=""/>
                                        </v:shape>
                                        <o:OLEObject Type="Embed" ProgID="Equation.DSMT4" ShapeID="_x0000_i379126" DrawAspect="Content" ObjectID="_1686796768" r:id="rId105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74421D11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276205F2" w14:textId="3F394080" w:rsidR="000524EF" w:rsidRPr="00797F0F" w:rsidRDefault="00265B0E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126C3217" wp14:editId="0E1C50EE">
                                          <wp:extent cx="1428750" cy="1351817"/>
                                          <wp:effectExtent l="0" t="0" r="0" b="1270"/>
                                          <wp:docPr id="65" name="Picture 65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06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432674" cy="1355529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  <w:tr w:rsidR="00265B0E" w:rsidRPr="00797F0F" w14:paraId="47427705" w14:textId="77777777" w:rsidTr="002E5760">
                                <w:trPr>
                                  <w:trHeight w:val="2645"/>
                                  <w:jc w:val="center"/>
                                </w:trPr>
                                <w:tc>
                                  <w:tcPr>
                                    <w:tcW w:w="6946" w:type="dxa"/>
                                    <w:shd w:val="clear" w:color="auto" w:fill="FEFFF7"/>
                                  </w:tcPr>
                                  <w:p w14:paraId="47589D6E" w14:textId="77777777" w:rsidR="000524EF" w:rsidRPr="00797F0F" w:rsidRDefault="000524EF" w:rsidP="000524EF">
                                    <w:pPr>
                                      <w:spacing w:line="276" w:lineRule="auto"/>
                                      <w:rPr>
                                        <w:rFonts w:ascii="Chu Van An" w:eastAsia="Times New Roman" w:hAnsi="Chu Van An" w:cs="Chu Van An"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ambria Math" w:eastAsia="Yu Gothic" w:hAnsi="Cambria Math" w:cs="Cambria Math"/>
                                        <w:b/>
                                        <w:bCs/>
                                        <w:color w:val="FF0000"/>
                                        <w:kern w:val="24"/>
                                        <w:sz w:val="24"/>
                                        <w:szCs w:val="24"/>
                                      </w:rPr>
                                      <w:t>⑤</w:t>
                                    </w:r>
                                    <w:r w:rsidRPr="00797F0F"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  <w:t xml:space="preserve">. </w:t>
                                    </w:r>
                                    <w:r w:rsidRPr="00797F0F">
                                      <w:rPr>
                                        <w:rFonts w:ascii="Chu Van An" w:hAnsi="Chu Van An" w:cs="Chu Van An"/>
                                        <w:b/>
                                        <w:color w:val="0000CC"/>
                                        <w:sz w:val="24"/>
                                        <w:szCs w:val="24"/>
                                      </w:rPr>
                                      <w:t>Toạ độ của trung điểm đoạn thẳng, của trọng tâm tam giác</w:t>
                                    </w:r>
                                  </w:p>
                                  <w:p w14:paraId="2D9C4E9E" w14:textId="51DE3376" w:rsidR="000524EF" w:rsidRPr="000524E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Cho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). I là trung điểm của AB thì:</w:t>
                                    </w:r>
                                  </w:p>
                                  <w:p w14:paraId="6080CC14" w14:textId="77777777" w:rsidR="000524EF" w:rsidRPr="000524E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20" w:dyaOrig="680" w14:anchorId="42321955">
                                        <v:shape id="_x0000_i379127" type="#_x0000_t75" style="width:45.75pt;height:34.5pt" o:ole="">
                                          <v:imagedata r:id="rId107" o:title=""/>
                                        </v:shape>
                                        <o:OLEObject Type="Embed" ProgID="Equation.DSMT4" ShapeID="_x0000_i379127" DrawAspect="Content" ObjectID="_1686796769" r:id="rId108"/>
                                      </w:objec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,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I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 = </w:t>
                                    </w:r>
                                    <w:r w:rsidRPr="000524EF">
                                      <w:rPr>
                                        <w:rFonts w:ascii="Chu Van An" w:eastAsiaTheme="minorHAnsi" w:hAnsi="Chu Van An" w:cs="Chu Van An"/>
                                        <w:iCs/>
                                        <w:position w:val="-24"/>
                                        <w:sz w:val="24"/>
                                        <w:szCs w:val="24"/>
                                      </w:rPr>
                                      <w:object w:dxaOrig="900" w:dyaOrig="680" w14:anchorId="1702B610">
                                        <v:shape id="_x0000_i379128" type="#_x0000_t75" style="width:45pt;height:34.5pt" o:ole="">
                                          <v:imagedata r:id="rId109" o:title=""/>
                                        </v:shape>
                                        <o:OLEObject Type="Embed" ProgID="Equation.DSMT4" ShapeID="_x0000_i379128" DrawAspect="Content" ObjectID="_1686796770" r:id="rId110"/>
                                      </w:object>
                                    </w:r>
                                  </w:p>
                                  <w:p w14:paraId="4821FC73" w14:textId="35F4D503" w:rsidR="000524EF" w:rsidRPr="000524E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0524EF">
                                      <w:rPr>
                                        <w:rFonts w:ascii="MS Mincho" w:eastAsia="MS Mincho" w:hAnsi="MS Mincho" w:cs="MS Mincho" w:hint="eastAsia"/>
                                        <w:b/>
                                        <w:iCs/>
                                        <w:color w:val="0000CC"/>
                                        <w:sz w:val="24"/>
                                        <w:szCs w:val="24"/>
                                      </w:rPr>
                                      <w:sym w:font="Wingdings 2" w:char="F097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Cho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với A(x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A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B(x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B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), C(x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; y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  <w:vertAlign w:val="subscript"/>
                                      </w:rPr>
                                      <w:t>C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 xml:space="preserve">). G là trọng tâm của </w:t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sym w:font="Symbol" w:char="F044"/>
                                    </w:r>
                                    <w:r w:rsidRPr="000524EF"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  <w:t>ABC thì:</w:t>
                                    </w:r>
                                  </w:p>
                                  <w:p w14:paraId="5ADE91CE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eastAsia="Yu Gothic" w:hAnsi="Chu Van An" w:cs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eastAsiaTheme="minorHAnsi" w:hAnsi="Chu Van An" w:cs="Chu Van An"/>
                                        <w:i/>
                                        <w:position w:val="-60"/>
                                        <w:sz w:val="24"/>
                                        <w:szCs w:val="24"/>
                                      </w:rPr>
                                      <w:object w:dxaOrig="2040" w:dyaOrig="1320" w14:anchorId="5E0F31AB">
                                        <v:shape id="_x0000_i379129" type="#_x0000_t75" style="width:102pt;height:66pt" o:ole="">
                                          <v:imagedata r:id="rId111" o:title=""/>
                                        </v:shape>
                                        <o:OLEObject Type="Embed" ProgID="Equation.DSMT4" ShapeID="_x0000_i379129" DrawAspect="Content" ObjectID="_1686796771" r:id="rId112"/>
                                      </w:object>
                                    </w:r>
                                  </w:p>
                                </w:tc>
                                <w:tc>
                                  <w:tcPr>
                                    <w:tcW w:w="3059" w:type="dxa"/>
                                    <w:shd w:val="clear" w:color="auto" w:fill="auto"/>
                                  </w:tcPr>
                                  <w:p w14:paraId="278C775C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52CBD0FF" w14:textId="231D3D27" w:rsidR="000524EF" w:rsidRPr="00797F0F" w:rsidRDefault="00265B0E" w:rsidP="00265B0E">
                                    <w:pPr>
                                      <w:spacing w:line="276" w:lineRule="auto"/>
                                      <w:jc w:val="center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noProof/>
                                      </w:rPr>
                                      <w:drawing>
                                        <wp:inline distT="0" distB="0" distL="0" distR="0" wp14:anchorId="33BFB70B" wp14:editId="2DBA085A">
                                          <wp:extent cx="1350817" cy="526695"/>
                                          <wp:effectExtent l="0" t="0" r="1905" b="6985"/>
                                          <wp:docPr id="66" name="Picture 66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3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352608" cy="527393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  <w:p w14:paraId="701DB8E6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</w:p>
                                  <w:p w14:paraId="3F4B4FD5" w14:textId="77777777" w:rsidR="000524EF" w:rsidRPr="00797F0F" w:rsidRDefault="000524EF" w:rsidP="000524EF">
                                    <w:pPr>
                                      <w:spacing w:line="276" w:lineRule="auto"/>
                                      <w:jc w:val="both"/>
                                      <w:rPr>
                                        <w:rFonts w:ascii="Chu Van An" w:hAnsi="Chu Van An" w:cs="Chu Van An"/>
                                        <w:iCs/>
                                        <w:sz w:val="24"/>
                                        <w:szCs w:val="24"/>
                                      </w:rPr>
                                    </w:pPr>
                                    <w:r w:rsidRPr="00797F0F">
                                      <w:rPr>
                                        <w:rFonts w:ascii="Chu Van An" w:hAnsi="Chu Van An" w:cs="Chu Van An"/>
                                        <w:noProof/>
                                        <w:sz w:val="24"/>
                                        <w:szCs w:val="24"/>
                                      </w:rPr>
                                      <w:drawing>
                                        <wp:inline distT="0" distB="0" distL="0" distR="0" wp14:anchorId="1882833C" wp14:editId="61F142E0">
                                          <wp:extent cx="1758251" cy="1200647"/>
                                          <wp:effectExtent l="0" t="0" r="0" b="0"/>
                                          <wp:docPr id="507" name="Picture 507"/>
                                          <wp:cNvGraphicFramePr>
                                            <a:graphicFrameLocks xmlns:a="http://schemas.openxmlformats.org/drawingml/2006/main" noChangeAspect="1"/>
                                          </wp:cNvGraphicFramePr>
                                          <a:graphic xmlns:a="http://schemas.openxmlformats.org/drawingml/2006/main">
                                            <a:graphicData uri="http://schemas.openxmlformats.org/drawingml/2006/picture">
                                              <pic:pic xmlns:pic="http://schemas.openxmlformats.org/drawingml/2006/picture">
                                                <pic:nvPicPr>
                                                  <pic:cNvPr id="1" name=""/>
                                                  <pic:cNvPicPr/>
                                                </pic:nvPicPr>
                                                <pic:blipFill>
                                                  <a:blip r:embed="rId114"/>
                                                  <a:stretch>
                                                    <a:fillRect/>
                                                  </a:stretch>
                                                </pic:blipFill>
                                                <pic:spPr>
                                                  <a:xfrm>
                                                    <a:off x="0" y="0"/>
                                                    <a:ext cx="1759445" cy="1201462"/>
                                                  </a:xfrm>
                                                  <a:prstGeom prst="rect">
                                                    <a:avLst/>
                                                  </a:prstGeom>
                                                </pic:spPr>
                                              </pic:pic>
                                            </a:graphicData>
                                          </a:graphic>
                                        </wp:inline>
                                      </w:drawing>
                                    </w:r>
                                  </w:p>
                                </w:tc>
                              </w:tr>
                            </w:tbl>
                            <w:p w14:paraId="6E00FD0B" w14:textId="77777777" w:rsidR="000524EF" w:rsidRDefault="000524E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498A2279" w14:textId="535955A5" w:rsid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2537850B" w14:textId="5DF7B243" w:rsid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27EA82F" w14:textId="77777777" w:rsidR="00797F0F" w:rsidRPr="00797F0F" w:rsidRDefault="00797F0F" w:rsidP="00797F0F">
                              <w:pPr>
                                <w:spacing w:before="60" w:after="60" w:line="276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A9F85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4A99ECA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A3D7C28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3D0DD07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5EBC2ED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745E752D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66C23595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38E873F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4DE747DD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  <w:p w14:paraId="3CBCCA2B" w14:textId="77777777" w:rsidR="00E62F77" w:rsidRPr="00797F0F" w:rsidRDefault="00E62F77" w:rsidP="00797F0F">
                              <w:pPr>
                                <w:spacing w:before="60" w:after="60" w:line="276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6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7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8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B4AAD7" id="_x0000_s1075" style="width:520.9pt;height:692.95pt;mso-position-horizontal-relative:char;mso-position-vertical-relative:line" coordorigin="-123,-46" coordsize="65134,391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">
                <v:shape id="Rectangle: Diagonal Corners Rounded 2" o:spid="_x0000_s1076" style="position:absolute;width:65011;height:39137;visibility:visible;mso-wrap-style:square;v-text-anchor:middle" coordsize="6501130,3913836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" adj="-11796480,,5400" path="m37064,l6397492,v57238,,103638,46400,103638,103638l6501130,3876772v,20470,-16594,37064,-37064,37064l103638,3913836c46400,3913836,,3867436,,3810198l,37064c,16594,16594,,37064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37064,0;6397492,0;6501130,103638;6501130,3876772;6464066,3913836;103638,3913836;0,3810198;0,37064;37064,0" o:connectangles="0,0,0,0,0,0,0,0,0" textboxrect="0,0,6501130,3913836"/>
                  <v:textbox>
                    <w:txbxContent>
                      <w:p w14:paraId="4435F94E" w14:textId="2ED499A5" w:rsidR="00E62F77" w:rsidRDefault="00E62F77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tbl>
                        <w:tblPr>
                          <w:tblStyle w:val="TableGrid"/>
                          <w:tblW w:w="10005" w:type="dxa"/>
                          <w:jc w:val="center"/>
                          <w:tblBorders>
                            <w:top w:val="dashSmallGap" w:sz="4" w:space="0" w:color="0000CC"/>
                            <w:left w:val="dashDotStroked" w:sz="24" w:space="0" w:color="FF0000"/>
                            <w:bottom w:val="dashSmallGap" w:sz="4" w:space="0" w:color="0000CC"/>
                            <w:right w:val="dashSmallGap" w:sz="4" w:space="0" w:color="0000CC"/>
                            <w:insideH w:val="dashSmallGap" w:sz="4" w:space="0" w:color="0000CC"/>
                            <w:insideV w:val="dashSmallGap" w:sz="4" w:space="0" w:color="0000CC"/>
                          </w:tblBorders>
                          <w:shd w:val="clear" w:color="auto" w:fill="FFFFCC"/>
                          <w:tblLook w:val="04A0" w:firstRow="1" w:lastRow="0" w:firstColumn="1" w:lastColumn="0" w:noHBand="0" w:noVBand="1"/>
                        </w:tblPr>
                        <w:tblGrid>
                          <w:gridCol w:w="6946"/>
                          <w:gridCol w:w="3059"/>
                        </w:tblGrid>
                        <w:tr w:rsidR="000524EF" w:rsidRPr="00797F0F" w14:paraId="60229227" w14:textId="77777777" w:rsidTr="002E5760">
                          <w:trPr>
                            <w:trHeight w:val="5266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07F14D42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7F0F"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vectơ</w:t>
                              </w:r>
                            </w:p>
                            <w:p w14:paraId="4F2D922D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200" w:dyaOrig="260" w14:anchorId="36F88DDA">
                                  <v:shape id="_x0000_i379105" type="#_x0000_t75" style="width:9.75pt;height:13.5pt" o:ole="">
                                    <v:imagedata r:id="rId64" o:title=""/>
                                  </v:shape>
                                  <o:OLEObject Type="Embed" ProgID="Equation.DSMT4" ShapeID="_x0000_i379105" DrawAspect="Content" ObjectID="_1686796747" r:id="rId11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= (x; y)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10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1100" w:dyaOrig="380" w14:anchorId="7866AB99">
                                  <v:shape id="_x0000_i379106" type="#_x0000_t75" style="width:55.5pt;height:18.75pt" o:ole="">
                                    <v:imagedata r:id="rId66" o:title=""/>
                                  </v:shape>
                                  <o:OLEObject Type="Embed" ProgID="Equation.DSMT4" ShapeID="_x0000_i379106" DrawAspect="Content" ObjectID="_1686796748" r:id="rId116"/>
                                </w:object>
                              </w:r>
                            </w:p>
                            <w:p w14:paraId="224DA0D7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5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b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15D210C2">
                                  <v:shape id="_x0000_i379107" type="#_x0000_t75" style="width:9.75pt;height:13.5pt" o:ole="">
                                    <v:imagedata r:id="rId64" o:title=""/>
                                  </v:shape>
                                  <o:OLEObject Type="Embed" ProgID="Equation.DSMT4" ShapeID="_x0000_i379107" DrawAspect="Content" ObjectID="_1686796749" r:id="rId11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(x; y),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340" w14:anchorId="36D9A5D7">
                                  <v:shape id="_x0000_i379108" type="#_x0000_t75" style="width:13.5pt;height:16.5pt" o:ole="">
                                    <v:imagedata r:id="rId69" o:title=""/>
                                  </v:shape>
                                  <o:OLEObject Type="Embed" ProgID="Equation.DSMT4" ShapeID="_x0000_i379108" DrawAspect="Content" ObjectID="_1686796750" r:id="rId118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A2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17201F71" w14:textId="77777777" w:rsidR="000524EF" w:rsidRPr="00797F0F" w:rsidRDefault="000524EF" w:rsidP="000524EF">
                              <w:pPr>
                                <w:pStyle w:val="ListParagraph"/>
                                <w:spacing w:line="276" w:lineRule="auto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sym w:font="Wingdings 2" w:char="F043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639" w:dyaOrig="340" w14:anchorId="56BBE7E5">
                                  <v:shape id="_x0000_i379109" type="#_x0000_t75" style="width:31.5pt;height:16.5pt" o:ole="">
                                    <v:imagedata r:id="rId71" o:title=""/>
                                  </v:shape>
                                  <o:OLEObject Type="Embed" ProgID="Equation.DSMT4" ShapeID="_x0000_i379109" DrawAspect="Content" ObjectID="_1686796751" r:id="rId11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760" w:dyaOrig="680" w14:anchorId="01BC1E47">
                                  <v:shape id="_x0000_i379110" type="#_x0000_t75" style="width:37.5pt;height:34.5pt" o:ole="">
                                    <v:imagedata r:id="rId73" o:title=""/>
                                  </v:shape>
                                  <o:OLEObject Type="Embed" ProgID="Equation.DSMT4" ShapeID="_x0000_i379110" DrawAspect="Content" ObjectID="_1686796752" r:id="rId120"/>
                                </w:object>
                              </w:r>
                            </w:p>
                            <w:p w14:paraId="4662E288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Mỗi vectơ được hoàn toàn xác định khi biết toạ độ của nó</w:t>
                              </w:r>
                            </w:p>
                            <w:p w14:paraId="5A9942E3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6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0"/>
                                  <w:sz w:val="24"/>
                                  <w:szCs w:val="24"/>
                                </w:rPr>
                                <w:object w:dxaOrig="1800" w:dyaOrig="380" w14:anchorId="28E2345B">
                                  <v:shape id="_x0000_i379111" type="#_x0000_t75" style="width:90.75pt;height:19.5pt" o:ole="">
                                    <v:imagedata r:id="rId75" o:title=""/>
                                  </v:shape>
                                  <o:OLEObject Type="Embed" ProgID="Equation.DSMT4" ShapeID="_x0000_i379111" DrawAspect="Content" ObjectID="_1686796753" r:id="rId121"/>
                                </w:object>
                              </w:r>
                            </w:p>
                            <w:p w14:paraId="44A7E33E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>Toạ độ của điểm</w:t>
                              </w:r>
                            </w:p>
                            <w:p w14:paraId="77C5A720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M(x; y)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60" w:dyaOrig="340" w14:anchorId="08FF4122">
                                  <v:shape id="_x0000_i379112" type="#_x0000_t75" style="width:22.5pt;height:16.5pt" o:ole="">
                                    <v:imagedata r:id="rId77" o:title=""/>
                                  </v:shape>
                                  <o:OLEObject Type="Embed" ProgID="Equation.DSMT4" ShapeID="_x0000_i379112" DrawAspect="Content" ObjectID="_1686796754" r:id="rId122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(x; y)</w:t>
                              </w:r>
                            </w:p>
                            <w:p w14:paraId="74A95C26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Nếu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Ox, MM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5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thì x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60" w:dyaOrig="440" w14:anchorId="43727710">
                                  <v:shape id="_x0000_i379113" type="#_x0000_t75" style="width:27.75pt;height:21.75pt" o:ole="">
                                    <v:imagedata r:id="rId79" o:title=""/>
                                  </v:shape>
                                  <o:OLEObject Type="Embed" ProgID="Equation.DSMT4" ShapeID="_x0000_i379113" DrawAspect="Content" ObjectID="_1686796755" r:id="rId123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, y =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580" w:dyaOrig="440" w14:anchorId="194E861E">
                                  <v:shape id="_x0000_i379114" type="#_x0000_t75" style="width:29.25pt;height:21pt" o:ole="">
                                    <v:imagedata r:id="rId81" o:title=""/>
                                  </v:shape>
                                  <o:OLEObject Type="Embed" ProgID="Equation.DSMT4" ShapeID="_x0000_i379114" DrawAspect="Content" ObjectID="_1686796756" r:id="rId124"/>
                                </w:object>
                              </w:r>
                            </w:p>
                            <w:p w14:paraId="204122CE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Nếu 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Ox  thì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7DE0FC31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7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M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Oy  thì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M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= 0</w:t>
                              </w:r>
                            </w:p>
                            <w:p w14:paraId="3B37EF51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MS Mincho" w:hAnsi="Cambria Math" w:cs="Cambria Math"/>
                                  <w:b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③</w:t>
                              </w:r>
                              <w:r w:rsidRPr="00797F0F">
                                <w:rPr>
                                  <w:rFonts w:ascii="Chu Van An" w:eastAsia="Yu Gothic Medium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Liên hệ giữa toạ độ của điểm và vectơ trong mặt phẳng </w:t>
                              </w:r>
                            </w:p>
                            <w:p w14:paraId="6BE4D8A8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455883E4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4"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object w:dxaOrig="400" w:dyaOrig="340" w14:anchorId="747BF68D">
                                  <v:shape id="_x0000_i379115" type="#_x0000_t75" style="width:20.25pt;height:16.5pt" o:ole="">
                                    <v:imagedata r:id="rId83" o:title=""/>
                                  </v:shape>
                                  <o:OLEObject Type="Embed" ProgID="Equation.DSMT4" ShapeID="_x0000_i379115" DrawAspect="Content" ObjectID="_1686796757" r:id="rId12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= (x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x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;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B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– y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  <w:vertAlign w:val="subscript"/>
                                </w:rPr>
                                <w:t>A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>)</w:t>
                              </w:r>
                            </w:p>
                            <w:p w14:paraId="6FC89A2A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7DCF4360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1358BF7A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EB659B3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449C1293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281767B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DCD015" wp14:editId="7523E5DA">
                                    <wp:extent cx="1163117" cy="1100808"/>
                                    <wp:effectExtent l="0" t="0" r="0" b="4445"/>
                                    <wp:docPr id="495" name="Picture 4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5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164940" cy="110253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2BAB27CC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C85174" wp14:editId="53B9AFAB">
                                    <wp:extent cx="1695450" cy="1334342"/>
                                    <wp:effectExtent l="0" t="0" r="0" b="0"/>
                                    <wp:docPr id="508" name="Picture 5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8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00425" cy="1338258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65B0E" w:rsidRPr="00797F0F" w14:paraId="768AD6A0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294DC23A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④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 xml:space="preserve">Toạ độ của các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position w:val="-10"/>
                                  <w:sz w:val="24"/>
                                  <w:szCs w:val="24"/>
                                </w:rPr>
                                <w:object w:dxaOrig="1420" w:dyaOrig="320" w14:anchorId="52AE6E44">
                                  <v:shape id="_x0000_i379116" type="#_x0000_t75" style="width:71.25pt;height:15.75pt" o:ole="">
                                    <v:imagedata r:id="rId87" o:title=""/>
                                  </v:shape>
                                  <o:OLEObject Type="Embed" ProgID="Equation.DSMT4" ShapeID="_x0000_i379116" DrawAspect="Content" ObjectID="_1686796758" r:id="rId126"/>
                                </w:objec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>:</w:t>
                              </w:r>
                            </w:p>
                            <w:p w14:paraId="2720FFAB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08C9080A">
                                  <v:shape id="_x0000_i379117" type="#_x0000_t75" style="width:9.75pt;height:13.5pt" o:ole="">
                                    <v:imagedata r:id="rId89" o:title=""/>
                                  </v:shape>
                                  <o:OLEObject Type="Embed" ProgID="Equation.DSMT4" ShapeID="_x0000_i379117" DrawAspect="Content" ObjectID="_1686796759" r:id="rId127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2346193D">
                                  <v:shape id="_x0000_i379118" type="#_x0000_t75" style="width:9.75pt;height:13.5pt" o:ole="">
                                    <v:imagedata r:id="rId91" o:title=""/>
                                  </v:shape>
                                  <o:OLEObject Type="Embed" ProgID="Equation.DSMT4" ShapeID="_x0000_i379118" DrawAspect="Content" ObjectID="_1686796760" r:id="rId128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</w:t>
                              </w:r>
                            </w:p>
                            <w:p w14:paraId="37FCF95F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5342F613">
                                  <v:shape id="_x0000_i379119" type="#_x0000_t75" style="width:27pt;height:13.5pt" o:ole="">
                                    <v:imagedata r:id="rId93" o:title=""/>
                                  </v:shape>
                                  <o:OLEObject Type="Embed" ProgID="Equation.DSMT4" ShapeID="_x0000_i379119" DrawAspect="Content" ObjectID="_1686796761" r:id="rId129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+v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EF77877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540" w:dyaOrig="260" w14:anchorId="4AE72A97">
                                  <v:shape id="_x0000_i379120" type="#_x0000_t75" style="width:27pt;height:13.5pt" o:ole="">
                                    <v:imagedata r:id="rId95" o:title=""/>
                                  </v:shape>
                                  <o:OLEObject Type="Embed" ProgID="Equation.DSMT4" ShapeID="_x0000_i379120" DrawAspect="Content" ObjectID="_1686796762" r:id="rId130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 xml:space="preserve">1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–v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</w:t>
                              </w:r>
                            </w:p>
                            <w:p w14:paraId="76D56DF4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spacing w:line="276" w:lineRule="auto"/>
                                <w:ind w:firstLine="134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k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2159CE14">
                                  <v:shape id="_x0000_i379121" type="#_x0000_t75" style="width:9.75pt;height:13.5pt" o:ole="">
                                    <v:imagedata r:id="rId97" o:title=""/>
                                  </v:shape>
                                  <o:OLEObject Type="Embed" ProgID="Equation.DSMT4" ShapeID="_x0000_i379121" DrawAspect="Content" ObjectID="_1686796763" r:id="rId131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 (ku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ku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</w:t>
                              </w:r>
                            </w:p>
                            <w:p w14:paraId="74E82C3D" w14:textId="77777777" w:rsidR="000524EF" w:rsidRPr="00797F0F" w:rsidRDefault="000524EF" w:rsidP="000524EF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iCs/>
                                  <w:sz w:val="24"/>
                                  <w:szCs w:val="24"/>
                                </w:rPr>
                                <w:t>Nhận xét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: Hai vectơ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0D43AC56">
                                  <v:shape id="_x0000_i379122" type="#_x0000_t75" style="width:9pt;height:12.75pt" o:ole="">
                                    <v:imagedata r:id="rId89" o:title=""/>
                                  </v:shape>
                                  <o:OLEObject Type="Embed" ProgID="Equation.DSMT4" ShapeID="_x0000_i379122" DrawAspect="Content" ObjectID="_1686796764" r:id="rId132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u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),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78371543">
                                  <v:shape id="_x0000_i379123" type="#_x0000_t75" style="width:8.25pt;height:12pt" o:ole="">
                                    <v:imagedata r:id="rId91" o:title=""/>
                                  </v:shape>
                                  <o:OLEObject Type="Embed" ProgID="Equation.DSMT4" ShapeID="_x0000_i379123" DrawAspect="Content" ObjectID="_1686796765" r:id="rId133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=(v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1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v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2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 với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260" w14:anchorId="7437AA1E">
                                  <v:shape id="_x0000_i379124" type="#_x0000_t75" style="width:8.25pt;height:10.5pt" o:ole="">
                                    <v:imagedata r:id="rId91" o:title=""/>
                                  </v:shape>
                                  <o:OLEObject Type="Embed" ProgID="Equation.DSMT4" ShapeID="_x0000_i379124" DrawAspect="Content" ObjectID="_1686796766" r:id="rId134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≠ </w:t>
                              </w: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4"/>
                                  <w:sz w:val="24"/>
                                  <w:szCs w:val="24"/>
                                </w:rPr>
                                <w:object w:dxaOrig="200" w:dyaOrig="320" w14:anchorId="168627A1">
                                  <v:shape id="_x0000_i379125" type="#_x0000_t75" style="width:8.25pt;height:14.25pt" o:ole="">
                                    <v:imagedata r:id="rId102" o:title=""/>
                                  </v:shape>
                                  <o:OLEObject Type="Embed" ProgID="Equation.DSMT4" ShapeID="_x0000_i379125" DrawAspect="Content" ObjectID="_1686796767" r:id="rId135"/>
                                </w:objec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cùng phương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DB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24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k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CE"/>
                              </w:r>
                              <w:r w:rsidRPr="00797F0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R sao cho:</w:t>
                              </w:r>
                            </w:p>
                            <w:p w14:paraId="09F61115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MS Mincho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Cs/>
                                  <w:position w:val="-32"/>
                                  <w:sz w:val="24"/>
                                  <w:szCs w:val="24"/>
                                </w:rPr>
                                <w:object w:dxaOrig="1060" w:dyaOrig="760" w14:anchorId="33AB002A">
                                  <v:shape id="_x0000_i379126" type="#_x0000_t75" style="width:45pt;height:33pt" o:ole="">
                                    <v:imagedata r:id="rId104" o:title=""/>
                                  </v:shape>
                                  <o:OLEObject Type="Embed" ProgID="Equation.DSMT4" ShapeID="_x0000_i379126" DrawAspect="Content" ObjectID="_1686796768" r:id="rId136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74421D11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276205F2" w14:textId="3F394080" w:rsidR="000524EF" w:rsidRPr="00797F0F" w:rsidRDefault="00265B0E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126C3217" wp14:editId="0E1C50EE">
                                    <wp:extent cx="1428750" cy="1351817"/>
                                    <wp:effectExtent l="0" t="0" r="0" b="1270"/>
                                    <wp:docPr id="65" name="Picture 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06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432674" cy="1355529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  <w:tr w:rsidR="00265B0E" w:rsidRPr="00797F0F" w14:paraId="47427705" w14:textId="77777777" w:rsidTr="002E5760">
                          <w:trPr>
                            <w:trHeight w:val="2645"/>
                            <w:jc w:val="center"/>
                          </w:trPr>
                          <w:tc>
                            <w:tcPr>
                              <w:tcW w:w="6946" w:type="dxa"/>
                              <w:shd w:val="clear" w:color="auto" w:fill="FEFFF7"/>
                            </w:tcPr>
                            <w:p w14:paraId="47589D6E" w14:textId="77777777" w:rsidR="000524EF" w:rsidRPr="00797F0F" w:rsidRDefault="000524EF" w:rsidP="000524EF">
                              <w:pPr>
                                <w:spacing w:line="276" w:lineRule="auto"/>
                                <w:rPr>
                                  <w:rFonts w:ascii="Chu Van An" w:eastAsia="Times New Roman" w:hAnsi="Chu Van An" w:cs="Chu Van An"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ambria Math" w:eastAsia="Yu Gothic" w:hAnsi="Cambria Math" w:cs="Cambria Math"/>
                                  <w:b/>
                                  <w:bCs/>
                                  <w:color w:val="FF0000"/>
                                  <w:kern w:val="24"/>
                                  <w:sz w:val="24"/>
                                  <w:szCs w:val="24"/>
                                </w:rPr>
                                <w:t>⑤</w:t>
                              </w:r>
                              <w:r w:rsidRPr="00797F0F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797F0F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Toạ độ của trung điểm đoạn thẳng, của trọng tâm tam giác</w:t>
                              </w:r>
                            </w:p>
                            <w:p w14:paraId="2D9C4E9E" w14:textId="51DE3376" w:rsidR="000524EF" w:rsidRPr="000524E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Cho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). I là trung điểm của AB thì:</w:t>
                              </w:r>
                            </w:p>
                            <w:p w14:paraId="6080CC14" w14:textId="77777777" w:rsidR="000524EF" w:rsidRPr="000524E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20" w:dyaOrig="680" w14:anchorId="42321955">
                                  <v:shape id="_x0000_i379127" type="#_x0000_t75" style="width:45.75pt;height:34.5pt" o:ole="">
                                    <v:imagedata r:id="rId107" o:title=""/>
                                  </v:shape>
                                  <o:OLEObject Type="Embed" ProgID="Equation.DSMT4" ShapeID="_x0000_i379127" DrawAspect="Content" ObjectID="_1686796769" r:id="rId137"/>
                                </w:objec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,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I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 = </w:t>
                              </w:r>
                              <w:r w:rsidRPr="000524EF">
                                <w:rPr>
                                  <w:rFonts w:ascii="Chu Van An" w:eastAsiaTheme="minorHAnsi" w:hAnsi="Chu Van An" w:cs="Chu Van An"/>
                                  <w:iCs/>
                                  <w:position w:val="-24"/>
                                  <w:sz w:val="24"/>
                                  <w:szCs w:val="24"/>
                                </w:rPr>
                                <w:object w:dxaOrig="900" w:dyaOrig="680" w14:anchorId="1702B610">
                                  <v:shape id="_x0000_i379128" type="#_x0000_t75" style="width:45pt;height:34.5pt" o:ole="">
                                    <v:imagedata r:id="rId109" o:title=""/>
                                  </v:shape>
                                  <o:OLEObject Type="Embed" ProgID="Equation.DSMT4" ShapeID="_x0000_i379128" DrawAspect="Content" ObjectID="_1686796770" r:id="rId138"/>
                                </w:object>
                              </w:r>
                            </w:p>
                            <w:p w14:paraId="4821FC73" w14:textId="35F4D503" w:rsidR="000524EF" w:rsidRPr="000524E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0524EF">
                                <w:rPr>
                                  <w:rFonts w:ascii="MS Mincho" w:eastAsia="MS Mincho" w:hAnsi="MS Mincho" w:cs="MS Mincho" w:hint="eastAsia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97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với A(x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A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B(x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B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), C(x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; y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  <w:vertAlign w:val="subscript"/>
                                </w:rPr>
                                <w:t>C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 xml:space="preserve">). G là trọng tâm của </w:t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sym w:font="Symbol" w:char="F044"/>
                              </w:r>
                              <w:r w:rsidRPr="000524EF"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  <w:t>ABC thì:</w:t>
                              </w:r>
                            </w:p>
                            <w:p w14:paraId="5ADE91CE" w14:textId="77777777" w:rsidR="000524EF" w:rsidRPr="00797F0F" w:rsidRDefault="000524EF" w:rsidP="000524EF">
                              <w:pPr>
                                <w:spacing w:line="276" w:lineRule="auto"/>
                                <w:jc w:val="center"/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eastAsiaTheme="minorHAnsi" w:hAnsi="Chu Van An" w:cs="Chu Van An"/>
                                  <w:i/>
                                  <w:position w:val="-60"/>
                                  <w:sz w:val="24"/>
                                  <w:szCs w:val="24"/>
                                </w:rPr>
                                <w:object w:dxaOrig="2040" w:dyaOrig="1320" w14:anchorId="5E0F31AB">
                                  <v:shape id="_x0000_i379129" type="#_x0000_t75" style="width:102pt;height:66pt" o:ole="">
                                    <v:imagedata r:id="rId111" o:title=""/>
                                  </v:shape>
                                  <o:OLEObject Type="Embed" ProgID="Equation.DSMT4" ShapeID="_x0000_i379129" DrawAspect="Content" ObjectID="_1686796771" r:id="rId139"/>
                                </w:object>
                              </w:r>
                            </w:p>
                          </w:tc>
                          <w:tc>
                            <w:tcPr>
                              <w:tcW w:w="3059" w:type="dxa"/>
                              <w:shd w:val="clear" w:color="auto" w:fill="auto"/>
                            </w:tcPr>
                            <w:p w14:paraId="278C775C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52CBD0FF" w14:textId="231D3D27" w:rsidR="000524EF" w:rsidRPr="00797F0F" w:rsidRDefault="00265B0E" w:rsidP="00265B0E">
                              <w:pPr>
                                <w:spacing w:line="276" w:lineRule="auto"/>
                                <w:jc w:val="center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noProof/>
                                </w:rPr>
                                <w:drawing>
                                  <wp:inline distT="0" distB="0" distL="0" distR="0" wp14:anchorId="33BFB70B" wp14:editId="2DBA085A">
                                    <wp:extent cx="1350817" cy="526695"/>
                                    <wp:effectExtent l="0" t="0" r="1905" b="6985"/>
                                    <wp:docPr id="66" name="Picture 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3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352608" cy="527393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701DB8E6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  <w:p w14:paraId="3F4B4FD5" w14:textId="77777777" w:rsidR="000524EF" w:rsidRPr="00797F0F" w:rsidRDefault="000524EF" w:rsidP="000524EF">
                              <w:pPr>
                                <w:spacing w:line="276" w:lineRule="auto"/>
                                <w:jc w:val="both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797F0F">
                                <w:rPr>
                                  <w:rFonts w:ascii="Chu Van An" w:hAnsi="Chu Van An" w:cs="Chu Van An"/>
                                  <w:noProof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882833C" wp14:editId="61F142E0">
                                    <wp:extent cx="1758251" cy="1200647"/>
                                    <wp:effectExtent l="0" t="0" r="0" b="0"/>
                                    <wp:docPr id="507" name="Picture 5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1" name=""/>
                                            <pic:cNvPicPr/>
                                          </pic:nvPicPr>
                                          <pic:blipFill>
                                            <a:blip r:embed="rId114"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1759445" cy="1201462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14:paraId="6E00FD0B" w14:textId="77777777" w:rsidR="000524EF" w:rsidRDefault="000524E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498A2279" w14:textId="535955A5" w:rsid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2537850B" w14:textId="5DF7B243" w:rsid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27EA82F" w14:textId="77777777" w:rsidR="00797F0F" w:rsidRPr="00797F0F" w:rsidRDefault="00797F0F" w:rsidP="00797F0F">
                        <w:pPr>
                          <w:spacing w:before="60" w:after="60" w:line="276" w:lineRule="auto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A9F85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4A99ECA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A3D7C28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3D0DD07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5EBC2ED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745E752D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66C23595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38E873F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4DE747DD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  <w:p w14:paraId="3CBCCA2B" w14:textId="77777777" w:rsidR="00E62F77" w:rsidRPr="00797F0F" w:rsidRDefault="00E62F77" w:rsidP="00797F0F">
                        <w:pPr>
                          <w:spacing w:before="60" w:after="60" w:line="276" w:lineRule="auto"/>
                          <w:ind w:left="288" w:firstLine="288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797F0F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x1fwgAAANo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om8Hcl3AC5eAMAAP//AwBQSwECLQAUAAYACAAAACEA2+H2y+4AAACFAQAAEwAAAAAAAAAAAAAA&#10;AAAAAAAAW0NvbnRlbnRfVHlwZXNdLnhtbFBLAQItABQABgAIAAAAIQBa9CxbvwAAABUBAAALAAAA&#10;AAAAAAAAAAAAAB8BAABfcmVscy8ucmVsc1BLAQItABQABgAIAAAAIQDNCx1fwgAAANoAAAAPAAAA&#10;AAAAAAAAAAAAAAcCAABkcnMvZG93bnJldi54bWxQSwUGAAAAAAMAAwC3AAAA9gIAAAAA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5B4A748" w14:textId="61A5193D" w:rsidR="00993994" w:rsidRPr="007D28A6" w:rsidRDefault="00162692" w:rsidP="006C3267">
      <w:pPr>
        <w:spacing w:line="240" w:lineRule="auto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lastRenderedPageBreak/>
        <w:t xml:space="preserve">   </w:t>
      </w:r>
      <w:r w:rsidR="00993994"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661C10EF" wp14:editId="3FDDB976">
                <wp:extent cx="3325091" cy="504563"/>
                <wp:effectExtent l="0" t="0" r="85090" b="29210"/>
                <wp:docPr id="203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204" name="Group 204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205" name="Group 205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206" name="Group 20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207" name="Rectangle: Single Corner Snipped 207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08" name="Group 208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209" name="Group 209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210" name="Arrow: Chevron 210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5C0399F7" w14:textId="77777777" w:rsidR="00E62F77" w:rsidRPr="00531501" w:rsidRDefault="00E62F77" w:rsidP="00993994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1" name="Group 211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212" name="Freeform: Shape 212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3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7049430C" w14:textId="77777777" w:rsidR="00E62F77" w:rsidRDefault="00E62F77" w:rsidP="00993994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14" name="Group 214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215" name="Freeform: Shape 215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16" name="Flowchart: Terminator 216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17" name="Flowchart: Direct Access Storage 217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18" name="Flowchart: Preparation 218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219" name="Group 219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220" name="Freeform: Shape 220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221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5A7A2E84" w14:textId="77777777" w:rsidR="00E62F77" w:rsidRDefault="00E62F77" w:rsidP="00993994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61C10EF" id="_x0000_s108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">
                <v:group id="Group 204" o:spid="_x0000_s108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">
                  <v:group id="Group 205" o:spid="_x0000_s108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">
                    <v:group id="Group 206" o:spid="_x0000_s108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">
                      <v:shape id="Rectangle: Single Corner Snipped 207" o:spid="_x0000_s108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208" o:spid="_x0000_s108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">
                        <v:group id="Group 209" o:spid="_x0000_s108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">
                          <v:shape id="Arrow: Chevron 210" o:spid="_x0000_s108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" adj="2098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5C0399F7" w14:textId="77777777" w:rsidR="00E62F77" w:rsidRPr="00531501" w:rsidRDefault="00E62F77" w:rsidP="00993994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211" o:spid="_x0000_s108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MhmxAAAANw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gFrzPxCMjlEwAA//8DAFBLAQItABQABgAIAAAAIQDb4fbL7gAAAIUBAAATAAAAAAAAAAAA&#10;AAAAAAAAAABbQ29udGVudF9UeXBlc10ueG1sUEsBAi0AFAAGAAgAAAAhAFr0LFu/AAAAFQEAAAsA&#10;AAAAAAAAAAAAAAAAHwEAAF9yZWxzLy5yZWxzUEsBAi0AFAAGAAgAAAAhAHp0yGbEAAAA3AAAAA8A&#10;AAAAAAAAAAAAAAAABwIAAGRycy9kb3ducmV2LnhtbFBLBQYAAAAAAwADALcAAAD4AgAAAAA=&#10;">
                            <v:shape id="Freeform: Shape 212" o:spid="_x0000_s108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9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7049430C" w14:textId="77777777" w:rsidR="00E62F77" w:rsidRDefault="00E62F77" w:rsidP="00993994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14" o:spid="_x0000_s109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        <v:shape id="Freeform: Shape 215" o:spid="_x0000_s109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6ecA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nj0Ac8z4QjI+QMAAP//AwBQSwECLQAUAAYACAAAACEA2+H2y+4AAACFAQAAEwAAAAAAAAAA&#10;AAAAAAAAAAAAW0NvbnRlbnRfVHlwZXNdLnhtbFBLAQItABQABgAIAAAAIQBa9CxbvwAAABUBAAAL&#10;AAAAAAAAAAAAAAAAAB8BAABfcmVscy8ucmVsc1BLAQItABQABgAIAAAAIQCc6ecA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16" o:spid="_x0000_s109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217" o:spid="_x0000_s109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218" o:spid="_x0000_s109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219" o:spid="_x0000_s109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: Shape 220" o:spid="_x0000_s109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9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" filled="f" stroked="f">
                    <v:textbox>
                      <w:txbxContent>
                        <w:p w14:paraId="5A7A2E84" w14:textId="77777777" w:rsidR="00E62F77" w:rsidRDefault="00E62F77" w:rsidP="00993994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31C3EF9C" w:rsidR="00993994" w:rsidRPr="007D28A6" w:rsidRDefault="00993994" w:rsidP="006C326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04513209">
                <wp:extent cx="6547104" cy="3600450"/>
                <wp:effectExtent l="0" t="19050" r="25400" b="19050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600450"/>
                          <a:chOff x="0" y="0"/>
                          <a:chExt cx="6547104" cy="3834288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88"/>
                            <a:ext cx="6547104" cy="3573700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E5DAE2" w14:textId="77777777" w:rsidR="00A17E76" w:rsidRDefault="00A17E76" w:rsidP="0050604D">
                              <w:pPr>
                                <w:jc w:val="both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F439D3F" w14:textId="240E58AF" w:rsidR="0050604D" w:rsidRDefault="00E62F77" w:rsidP="0050604D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Phương pháp: 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Sử dụng các </w:t>
                              </w:r>
                              <w:r w:rsidR="00905D5A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tính chất </w:t>
                              </w:r>
                              <w:r w:rsidR="00281982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của tọa độ điểm, vecto </w:t>
                              </w:r>
                              <w:r w:rsidR="00905D5A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 xml:space="preserve">và </w:t>
                              </w:r>
                              <w:r w:rsidR="0050604D" w:rsidRPr="005F522D"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  <w:t>kiến thức cơ bản sau:</w:t>
                              </w:r>
                            </w:p>
                            <w:p w14:paraId="273995AC" w14:textId="04BE9C97" w:rsidR="00D90B2C" w:rsidRPr="00E4398F" w:rsidRDefault="00E4398F" w:rsidP="00E4398F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①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Tọa độ của vecto</w:t>
                              </w:r>
                              <w:r w:rsidR="000C666E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: </w:t>
                              </w:r>
                              <w:r w:rsidR="000C666E" w:rsidRPr="009F573D">
                                <w:rPr>
                                  <w:position w:val="-14"/>
                                </w:rPr>
                                <w:object w:dxaOrig="2360" w:dyaOrig="440" w14:anchorId="34F37C9E">
                                  <v:shape id="_x0000_i379135" type="#_x0000_t75" style="width:117.75pt;height:21.75pt" o:ole="">
                                    <v:imagedata r:id="rId140" o:title=""/>
                                  </v:shape>
                                  <o:OLEObject Type="Embed" ProgID="Equation.DSMT4" ShapeID="_x0000_i379135" DrawAspect="Content" ObjectID="_1686796772" r:id="rId141"/>
                                </w:object>
                              </w:r>
                              <w:r w:rsidR="00A60410" w:rsidRPr="00E4398F">
                                <w:rPr>
                                  <w:rFonts w:ascii="Chu Van An" w:eastAsiaTheme="minorHAnsi" w:hAnsi="Chu Van An" w:cs="Chu Van An"/>
                                  <w:i/>
                                  <w:sz w:val="24"/>
                                  <w:szCs w:val="24"/>
                                  <w:bdr w:val="single" w:sz="4" w:space="0" w:color="auto"/>
                                </w:rPr>
                                <w:t xml:space="preserve"> </w:t>
                              </w:r>
                            </w:p>
                            <w:p w14:paraId="73784FEC" w14:textId="5E8204CC" w:rsidR="00D90B2C" w:rsidRPr="00E4398F" w:rsidRDefault="00E4398F" w:rsidP="00E4398F">
                              <w:pPr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②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 </w: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Tọa độ trung điểm </w:t>
                              </w:r>
                              <w:r w:rsidR="00D90B2C"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200" w:dyaOrig="260" w14:anchorId="63BC800D">
                                  <v:shape id="_x0000_i379130" type="#_x0000_t75" style="width:9.75pt;height:12.75pt" o:ole="">
                                    <v:imagedata r:id="rId142" o:title=""/>
                                  </v:shape>
                                  <o:OLEObject Type="Embed" ProgID="Equation.DSMT4" ShapeID="_x0000_i379130" DrawAspect="Content" ObjectID="_1686796773" r:id="rId143"/>
                                </w:objec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của đoạn </w:t>
                              </w:r>
                              <w:r w:rsidR="00D90B2C" w:rsidRPr="005F522D">
                                <w:rPr>
                                  <w:rFonts w:eastAsiaTheme="minorHAnsi"/>
                                  <w:position w:val="-4"/>
                                  <w:lang w:val="pt-BR"/>
                                </w:rPr>
                                <w:object w:dxaOrig="400" w:dyaOrig="260" w14:anchorId="51897193">
                                  <v:shape id="_x0000_i379131" type="#_x0000_t75" style="width:20.25pt;height:12.75pt" o:ole="">
                                    <v:imagedata r:id="rId144" o:title=""/>
                                  </v:shape>
                                  <o:OLEObject Type="Embed" ProgID="Equation.DSMT4" ShapeID="_x0000_i379131" DrawAspect="Content" ObjectID="_1686796774" r:id="rId145"/>
                                </w:object>
                              </w:r>
                              <w:r w:rsidR="00D90B2C" w:rsidRPr="00E439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là: </w:t>
                              </w:r>
                              <w:r w:rsidRPr="00E4398F">
                                <w:rPr>
                                  <w:rFonts w:ascii="Chu Van An" w:hAnsi="Chu Van An" w:cs="Chu Van An"/>
                                  <w:position w:val="-24"/>
                                </w:rPr>
                                <w:object w:dxaOrig="2680" w:dyaOrig="620" w14:anchorId="263613D5">
                                  <v:shape id="_x0000_i379140" type="#_x0000_t75" style="width:134.25pt;height:31.5pt" o:ole="">
                                    <v:imagedata r:id="rId146" o:title=""/>
                                  </v:shape>
                                  <o:OLEObject Type="Embed" ProgID="Equation.DSMT4" ShapeID="_x0000_i379140" DrawAspect="Content" ObjectID="_1686796775" r:id="rId147"/>
                                </w:object>
                              </w:r>
                            </w:p>
                            <w:p w14:paraId="19E4C86B" w14:textId="0511B40E" w:rsidR="000C666E" w:rsidRPr="00811AD0" w:rsidRDefault="00E4398F" w:rsidP="00E4398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③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Cho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99" w:dyaOrig="400" w14:anchorId="54FB0F4D">
                                  <v:shape id="_x0000_i379132" type="#_x0000_t75" style="width:114.75pt;height:20.25pt" o:ole="">
                                    <v:imagedata r:id="rId148" o:title=""/>
                                  </v:shape>
                                  <o:OLEObject Type="Embed" ProgID="Equation.DSMT4" ShapeID="_x0000_i379132" DrawAspect="Content" ObjectID="_1686796776" r:id="rId149"/>
                                </w:objec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.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>Khi đó:</w:t>
                              </w:r>
                            </w:p>
                            <w:p w14:paraId="78E95EB9" w14:textId="77777777" w:rsidR="000C666E" w:rsidRPr="00811AD0" w:rsidRDefault="000C666E" w:rsidP="00810E1A">
                              <w:pPr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3E86E978">
                                  <v:shape id="_x0000_i379136" type="#_x0000_t75" style="width:113.25pt;height:20.25pt" o:ole="">
                                    <v:imagedata r:id="rId150" o:title=""/>
                                  </v:shape>
                                  <o:OLEObject Type="Embed" ProgID="Equation.DSMT4" ShapeID="_x0000_i379136" DrawAspect="Content" ObjectID="_1686796777" r:id="rId151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2BE3E5B4" w14:textId="77777777" w:rsidR="000C666E" w:rsidRPr="00811AD0" w:rsidRDefault="000C666E" w:rsidP="00810E1A">
                              <w:pPr>
                                <w:widowControl w:val="0"/>
                                <w:numPr>
                                  <w:ilvl w:val="0"/>
                                  <w:numId w:val="13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30" w:after="0" w:line="240" w:lineRule="auto"/>
                                <w:ind w:hanging="294"/>
                                <w:jc w:val="both"/>
                                <w:rPr>
                                  <w:rFonts w:ascii="Chu Van An" w:hAnsi="Chu Van An" w:cs="Chu Van An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260" w:dyaOrig="400" w14:anchorId="58B7867F">
                                  <v:shape id="_x0000_i379133" type="#_x0000_t75" style="width:113.25pt;height:20.25pt" o:ole="">
                                    <v:imagedata r:id="rId152" o:title=""/>
                                  </v:shape>
                                  <o:OLEObject Type="Embed" ProgID="Equation.DSMT4" ShapeID="_x0000_i379133" DrawAspect="Content" ObjectID="_1686796778" r:id="rId153"/>
                                </w:object>
                              </w:r>
                              <w:r w:rsidRPr="00811AD0">
                                <w:rPr>
                                  <w:rFonts w:ascii="Chu Van An" w:hAnsi="Chu Van An" w:cs="Chu Van An"/>
                                </w:rPr>
                                <w:t>;</w:t>
                              </w:r>
                            </w:p>
                            <w:p w14:paraId="4644A0F4" w14:textId="7CC258D5" w:rsidR="000C666E" w:rsidRPr="000C666E" w:rsidRDefault="000C666E" w:rsidP="00810E1A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hanging="294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  <w:r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2320" w:dyaOrig="400" w14:anchorId="13AF912D">
                                  <v:shape id="_x0000_i379134" type="#_x0000_t75" style="width:116.25pt;height:20.25pt" o:ole="">
                                    <v:imagedata r:id="rId154" o:title=""/>
                                  </v:shape>
                                  <o:OLEObject Type="Embed" ProgID="Equation.DSMT4" ShapeID="_x0000_i379134" DrawAspect="Content" ObjectID="_1686796779" r:id="rId155"/>
                                </w:object>
                              </w:r>
                            </w:p>
                            <w:p w14:paraId="11B1A372" w14:textId="4CF92B35" w:rsidR="000C666E" w:rsidRPr="00811AD0" w:rsidRDefault="00E4398F" w:rsidP="00E4398F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rPr>
                                  <w:rFonts w:ascii="Chu Van An" w:hAnsi="Chu Van An" w:cs="Chu Van An"/>
                                </w:rPr>
                              </w:pPr>
                              <w:r>
                                <w:rPr>
                                  <w:rFonts w:ascii="Cambria Math" w:hAnsi="Cambria Math" w:cs="Chu Van An"/>
                                  <w:color w:val="7030A0"/>
                                </w:rPr>
                                <w:t>④</w:t>
                              </w:r>
                              <w:r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. </w:t>
                              </w:r>
                              <w:r w:rsidR="000C666E" w:rsidRPr="000C666E">
                                <w:rPr>
                                  <w:rFonts w:ascii="Chu Van An" w:hAnsi="Chu Van An" w:cs="Chu Van An"/>
                                  <w:color w:val="7030A0"/>
                                </w:rPr>
                                <w:t xml:space="preserve">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999" w:dyaOrig="400" w14:anchorId="5603C1DE">
                                  <v:shape id="_x0000_i379137" type="#_x0000_t75" style="width:50.25pt;height:20.25pt" o:ole="">
                                    <v:imagedata r:id="rId156" o:title=""/>
                                  </v:shape>
                                  <o:OLEObject Type="Embed" ProgID="Equation.DSMT4" ShapeID="_x0000_i379137" DrawAspect="Content" ObjectID="_1686796780" r:id="rId157"/>
                                </w:objec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  <w:position w:val="-14"/>
                                </w:rPr>
                                <w:object w:dxaOrig="1140" w:dyaOrig="420" w14:anchorId="69313F4E">
                                  <v:shape id="_x0000_i379138" type="#_x0000_t75" style="width:57pt;height:21.75pt" o:ole="">
                                    <v:imagedata r:id="rId158" o:title=""/>
                                  </v:shape>
                                  <o:OLEObject Type="Embed" ProgID="Equation.DSMT4" ShapeID="_x0000_i379138" DrawAspect="Content" ObjectID="_1686796781" r:id="rId159"/>
                                </w:object>
                              </w:r>
                              <w:r w:rsidR="000C666E" w:rsidRPr="00811AD0">
                                <w:rPr>
                                  <w:rFonts w:ascii="Chu Van An" w:hAnsi="Chu Van An" w:cs="Chu Van An"/>
                                </w:rPr>
                                <w:t xml:space="preserve"> thì </w:t>
                              </w:r>
                              <w:r w:rsidR="000C666E" w:rsidRPr="000C666E">
                                <w:rPr>
                                  <w:rFonts w:ascii="Chu Van An" w:hAnsi="Chu Van An" w:cs="Chu Van An"/>
                                  <w:position w:val="-30"/>
                                </w:rPr>
                                <w:object w:dxaOrig="1719" w:dyaOrig="720" w14:anchorId="2156957D">
                                  <v:shape id="_x0000_i379139" type="#_x0000_t75" style="width:84.75pt;height:35.25pt" o:ole="">
                                    <v:imagedata r:id="rId160" o:title=""/>
                                  </v:shape>
                                  <o:OLEObject Type="Embed" ProgID="Equation.DSMT4" ShapeID="_x0000_i379139" DrawAspect="Content" ObjectID="_1686796782" r:id="rId161"/>
                                </w:object>
                              </w:r>
                              <w:r w:rsidR="000C666E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</w:p>
                            <w:p w14:paraId="46D6DD23" w14:textId="77777777" w:rsidR="000C666E" w:rsidRPr="000C666E" w:rsidRDefault="000C666E" w:rsidP="000C666E">
                              <w:pPr>
                                <w:ind w:left="426"/>
                                <w:rPr>
                                  <w:rFonts w:ascii="Chu Van An" w:hAnsi="Chu Van An" w:cs="Chu Van An"/>
                                  <w:bCs/>
                                  <w:lang w:val="de-DE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220616" cy="571533"/>
                            <a:chOff x="150812" y="0"/>
                            <a:chExt cx="6220985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220985" cy="485775"/>
                              <a:chOff x="150812" y="0"/>
                              <a:chExt cx="6220985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9" y="0"/>
                                <a:ext cx="6187698" cy="485775"/>
                                <a:chOff x="184099" y="0"/>
                                <a:chExt cx="6187698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9" y="38090"/>
                                  <a:ext cx="6187698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727531" cy="485775"/>
                                  <a:chOff x="1502180" y="0"/>
                                  <a:chExt cx="4727531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72712"/>
                                    <a:ext cx="4617997" cy="401245"/>
                                    <a:chOff x="1611714" y="72712"/>
                                    <a:chExt cx="4617997" cy="401245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721183" y="72712"/>
                                      <a:ext cx="4508528" cy="373064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61F0596D" w:rsidR="00E62F77" w:rsidRPr="00EF14A1" w:rsidRDefault="00EF14A1" w:rsidP="00017D5F">
                                        <w:pPr>
                                          <w:spacing w:line="256" w:lineRule="auto"/>
                                          <w:jc w:val="center"/>
                                          <w:rPr>
                                            <w:rFonts w:ascii="Chu Van An" w:eastAsia="Times New Roman" w:hAnsi="Chu Van An" w:cs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EF14A1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toạ độ vectơ thoả mãn điều kiện cho trước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75164B7" w14:textId="77777777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099" style="width:515.5pt;height:283.5pt;mso-position-horizontal-relative:char;mso-position-vertical-relative:line" coordsize="65471,3834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">
                <v:shape id="Rectangle: Diagonal Corners Rounded 1" o:spid="_x0000_s1100" style="position:absolute;top:2605;width:65471;height:3573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56948;6547104,3539858;6532329,3573700;112179,3573700;0,3316752;0,33842;14775,0" o:connectangles="0,0,0,0,0,0,0,0,0" textboxrect="0,0,6435090,1533525"/>
                  <v:textbox>
                    <w:txbxContent>
                      <w:p w14:paraId="73E5DAE2" w14:textId="77777777" w:rsidR="00A17E76" w:rsidRDefault="00A17E76" w:rsidP="0050604D">
                        <w:pPr>
                          <w:jc w:val="both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F439D3F" w14:textId="240E58AF" w:rsidR="0050604D" w:rsidRDefault="00E62F77" w:rsidP="0050604D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="0050604D" w:rsidRPr="005F522D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  <w:t xml:space="preserve">Phương pháp: </w:t>
                        </w:r>
                        <w:r w:rsidR="0050604D"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Sử dụng các </w:t>
                        </w:r>
                        <w:r w:rsidR="00905D5A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tính chất </w:t>
                        </w:r>
                        <w:r w:rsidR="00281982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của tọa độ điểm, vecto </w:t>
                        </w:r>
                        <w:r w:rsidR="00905D5A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 xml:space="preserve">và </w:t>
                        </w:r>
                        <w:r w:rsidR="0050604D" w:rsidRPr="005F522D"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  <w:t>kiến thức cơ bản sau:</w:t>
                        </w:r>
                      </w:p>
                      <w:p w14:paraId="273995AC" w14:textId="04BE9C97" w:rsidR="00D90B2C" w:rsidRPr="00E4398F" w:rsidRDefault="00E4398F" w:rsidP="00E4398F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①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>Tọa độ của vecto</w:t>
                        </w:r>
                        <w:r w:rsidR="000C666E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: </w:t>
                        </w:r>
                        <w:r w:rsidR="000C666E" w:rsidRPr="009F573D">
                          <w:rPr>
                            <w:position w:val="-14"/>
                          </w:rPr>
                          <w:object w:dxaOrig="2360" w:dyaOrig="440" w14:anchorId="34F37C9E">
                            <v:shape id="_x0000_i379135" type="#_x0000_t75" style="width:117.75pt;height:21.75pt" o:ole="">
                              <v:imagedata r:id="rId140" o:title=""/>
                            </v:shape>
                            <o:OLEObject Type="Embed" ProgID="Equation.DSMT4" ShapeID="_x0000_i379135" DrawAspect="Content" ObjectID="_1686796772" r:id="rId162"/>
                          </w:object>
                        </w:r>
                        <w:r w:rsidR="00A60410" w:rsidRPr="00E4398F">
                          <w:rPr>
                            <w:rFonts w:ascii="Chu Van An" w:eastAsiaTheme="minorHAnsi" w:hAnsi="Chu Van An" w:cs="Chu Van An"/>
                            <w:i/>
                            <w:sz w:val="24"/>
                            <w:szCs w:val="24"/>
                            <w:bdr w:val="single" w:sz="4" w:space="0" w:color="auto"/>
                          </w:rPr>
                          <w:t xml:space="preserve"> </w:t>
                        </w:r>
                      </w:p>
                      <w:p w14:paraId="73784FEC" w14:textId="5E8204CC" w:rsidR="00D90B2C" w:rsidRPr="00E4398F" w:rsidRDefault="00E4398F" w:rsidP="00E4398F">
                        <w:pPr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②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 </w: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Tọa độ trung điểm </w:t>
                        </w:r>
                        <w:r w:rsidR="00D90B2C"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200" w:dyaOrig="260" w14:anchorId="63BC800D">
                            <v:shape id="_x0000_i379130" type="#_x0000_t75" style="width:9.75pt;height:12.75pt" o:ole="">
                              <v:imagedata r:id="rId142" o:title=""/>
                            </v:shape>
                            <o:OLEObject Type="Embed" ProgID="Equation.DSMT4" ShapeID="_x0000_i379130" DrawAspect="Content" ObjectID="_1686796773" r:id="rId163"/>
                          </w:objec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của đoạn </w:t>
                        </w:r>
                        <w:r w:rsidR="00D90B2C" w:rsidRPr="005F522D">
                          <w:rPr>
                            <w:rFonts w:eastAsiaTheme="minorHAnsi"/>
                            <w:position w:val="-4"/>
                            <w:lang w:val="pt-BR"/>
                          </w:rPr>
                          <w:object w:dxaOrig="400" w:dyaOrig="260" w14:anchorId="51897193">
                            <v:shape id="_x0000_i379131" type="#_x0000_t75" style="width:20.25pt;height:12.75pt" o:ole="">
                              <v:imagedata r:id="rId144" o:title=""/>
                            </v:shape>
                            <o:OLEObject Type="Embed" ProgID="Equation.DSMT4" ShapeID="_x0000_i379131" DrawAspect="Content" ObjectID="_1686796774" r:id="rId164"/>
                          </w:object>
                        </w:r>
                        <w:r w:rsidR="00D90B2C" w:rsidRPr="00E4398F">
                          <w:rPr>
                            <w:rFonts w:ascii="Chu Van An" w:hAnsi="Chu Van An" w:cs="Chu Van An"/>
                            <w:lang w:val="pt-BR"/>
                          </w:rPr>
                          <w:t xml:space="preserve"> là: </w:t>
                        </w:r>
                        <w:r w:rsidRPr="00E4398F">
                          <w:rPr>
                            <w:rFonts w:ascii="Chu Van An" w:hAnsi="Chu Van An" w:cs="Chu Van An"/>
                            <w:position w:val="-24"/>
                          </w:rPr>
                          <w:object w:dxaOrig="2680" w:dyaOrig="620" w14:anchorId="263613D5">
                            <v:shape id="_x0000_i379140" type="#_x0000_t75" style="width:134.25pt;height:31.5pt" o:ole="">
                              <v:imagedata r:id="rId146" o:title=""/>
                            </v:shape>
                            <o:OLEObject Type="Embed" ProgID="Equation.DSMT4" ShapeID="_x0000_i379140" DrawAspect="Content" ObjectID="_1686796775" r:id="rId165"/>
                          </w:object>
                        </w:r>
                      </w:p>
                      <w:p w14:paraId="19E4C86B" w14:textId="0511B40E" w:rsidR="000C666E" w:rsidRPr="00811AD0" w:rsidRDefault="00E4398F" w:rsidP="00E4398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③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Cho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99" w:dyaOrig="400" w14:anchorId="54FB0F4D">
                            <v:shape id="_x0000_i379132" type="#_x0000_t75" style="width:114.75pt;height:20.25pt" o:ole="">
                              <v:imagedata r:id="rId148" o:title=""/>
                            </v:shape>
                            <o:OLEObject Type="Embed" ProgID="Equation.DSMT4" ShapeID="_x0000_i379132" DrawAspect="Content" ObjectID="_1686796776" r:id="rId166"/>
                          </w:objec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.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>Khi đó:</w:t>
                        </w:r>
                      </w:p>
                      <w:p w14:paraId="78E95EB9" w14:textId="77777777" w:rsidR="000C666E" w:rsidRPr="00811AD0" w:rsidRDefault="000C666E" w:rsidP="00810E1A">
                        <w:pPr>
                          <w:widowControl w:val="0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3E86E978">
                            <v:shape id="_x0000_i379136" type="#_x0000_t75" style="width:113.25pt;height:20.25pt" o:ole="">
                              <v:imagedata r:id="rId150" o:title=""/>
                            </v:shape>
                            <o:OLEObject Type="Embed" ProgID="Equation.DSMT4" ShapeID="_x0000_i379136" DrawAspect="Content" ObjectID="_1686796777" r:id="rId167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2BE3E5B4" w14:textId="77777777" w:rsidR="000C666E" w:rsidRPr="00811AD0" w:rsidRDefault="000C666E" w:rsidP="00810E1A">
                        <w:pPr>
                          <w:widowControl w:val="0"/>
                          <w:numPr>
                            <w:ilvl w:val="0"/>
                            <w:numId w:val="13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30" w:after="0" w:line="240" w:lineRule="auto"/>
                          <w:ind w:hanging="294"/>
                          <w:jc w:val="both"/>
                          <w:rPr>
                            <w:rFonts w:ascii="Chu Van An" w:hAnsi="Chu Van An" w:cs="Chu Van An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260" w:dyaOrig="400" w14:anchorId="58B7867F">
                            <v:shape id="_x0000_i379133" type="#_x0000_t75" style="width:113.25pt;height:20.25pt" o:ole="">
                              <v:imagedata r:id="rId152" o:title=""/>
                            </v:shape>
                            <o:OLEObject Type="Embed" ProgID="Equation.DSMT4" ShapeID="_x0000_i379133" DrawAspect="Content" ObjectID="_1686796778" r:id="rId168"/>
                          </w:object>
                        </w:r>
                        <w:r w:rsidRPr="00811AD0">
                          <w:rPr>
                            <w:rFonts w:ascii="Chu Van An" w:hAnsi="Chu Van An" w:cs="Chu Van An"/>
                          </w:rPr>
                          <w:t>;</w:t>
                        </w:r>
                      </w:p>
                      <w:p w14:paraId="4644A0F4" w14:textId="7CC258D5" w:rsidR="000C666E" w:rsidRPr="000C666E" w:rsidRDefault="000C666E" w:rsidP="00810E1A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hanging="294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  <w:r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2320" w:dyaOrig="400" w14:anchorId="13AF912D">
                            <v:shape id="_x0000_i379134" type="#_x0000_t75" style="width:116.25pt;height:20.25pt" o:ole="">
                              <v:imagedata r:id="rId154" o:title=""/>
                            </v:shape>
                            <o:OLEObject Type="Embed" ProgID="Equation.DSMT4" ShapeID="_x0000_i379134" DrawAspect="Content" ObjectID="_1686796779" r:id="rId169"/>
                          </w:object>
                        </w:r>
                      </w:p>
                      <w:p w14:paraId="11B1A372" w14:textId="4CF92B35" w:rsidR="000C666E" w:rsidRPr="00811AD0" w:rsidRDefault="00E4398F" w:rsidP="00E4398F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rPr>
                            <w:rFonts w:ascii="Chu Van An" w:hAnsi="Chu Van An" w:cs="Chu Van An"/>
                          </w:rPr>
                        </w:pPr>
                        <w:r>
                          <w:rPr>
                            <w:rFonts w:ascii="Cambria Math" w:hAnsi="Cambria Math" w:cs="Chu Van An"/>
                            <w:color w:val="7030A0"/>
                          </w:rPr>
                          <w:t>④</w:t>
                        </w:r>
                        <w:r>
                          <w:rPr>
                            <w:rFonts w:ascii="Chu Van An" w:hAnsi="Chu Van An" w:cs="Chu Van An"/>
                            <w:color w:val="7030A0"/>
                          </w:rPr>
                          <w:t xml:space="preserve">. </w:t>
                        </w:r>
                        <w:r w:rsidR="000C666E" w:rsidRPr="000C666E">
                          <w:rPr>
                            <w:rFonts w:ascii="Chu Van An" w:hAnsi="Chu Van An" w:cs="Chu Van An"/>
                            <w:color w:val="7030A0"/>
                          </w:rPr>
                          <w:t xml:space="preserve"> </w: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999" w:dyaOrig="400" w14:anchorId="5603C1DE">
                            <v:shape id="_x0000_i379137" type="#_x0000_t75" style="width:50.25pt;height:20.25pt" o:ole="">
                              <v:imagedata r:id="rId156" o:title=""/>
                            </v:shape>
                            <o:OLEObject Type="Embed" ProgID="Equation.DSMT4" ShapeID="_x0000_i379137" DrawAspect="Content" ObjectID="_1686796780" r:id="rId170"/>
                          </w:objec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="000C666E" w:rsidRPr="00811AD0">
                          <w:rPr>
                            <w:rFonts w:ascii="Chu Van An" w:hAnsi="Chu Van An" w:cs="Chu Van An"/>
                            <w:position w:val="-14"/>
                          </w:rPr>
                          <w:object w:dxaOrig="1140" w:dyaOrig="420" w14:anchorId="69313F4E">
                            <v:shape id="_x0000_i379138" type="#_x0000_t75" style="width:57pt;height:21.75pt" o:ole="">
                              <v:imagedata r:id="rId158" o:title=""/>
                            </v:shape>
                            <o:OLEObject Type="Embed" ProgID="Equation.DSMT4" ShapeID="_x0000_i379138" DrawAspect="Content" ObjectID="_1686796781" r:id="rId171"/>
                          </w:object>
                        </w:r>
                        <w:r w:rsidR="000C666E" w:rsidRPr="00811AD0">
                          <w:rPr>
                            <w:rFonts w:ascii="Chu Van An" w:hAnsi="Chu Van An" w:cs="Chu Van An"/>
                          </w:rPr>
                          <w:t xml:space="preserve"> thì </w:t>
                        </w:r>
                        <w:r w:rsidR="000C666E" w:rsidRPr="000C666E">
                          <w:rPr>
                            <w:rFonts w:ascii="Chu Van An" w:hAnsi="Chu Van An" w:cs="Chu Van An"/>
                            <w:position w:val="-30"/>
                          </w:rPr>
                          <w:object w:dxaOrig="1719" w:dyaOrig="720" w14:anchorId="2156957D">
                            <v:shape id="_x0000_i379139" type="#_x0000_t75" style="width:84.75pt;height:35.25pt" o:ole="">
                              <v:imagedata r:id="rId160" o:title=""/>
                            </v:shape>
                            <o:OLEObject Type="Embed" ProgID="Equation.DSMT4" ShapeID="_x0000_i379139" DrawAspect="Content" ObjectID="_1686796782" r:id="rId172"/>
                          </w:object>
                        </w:r>
                        <w:r w:rsidR="000C666E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</w:p>
                      <w:p w14:paraId="46D6DD23" w14:textId="77777777" w:rsidR="000C666E" w:rsidRPr="000C666E" w:rsidRDefault="000C666E" w:rsidP="000C666E">
                        <w:pPr>
                          <w:ind w:left="426"/>
                          <w:rPr>
                            <w:rFonts w:ascii="Chu Van An" w:hAnsi="Chu Van An" w:cs="Chu Van An"/>
                            <w:bCs/>
                            <w:lang w:val="de-DE"/>
                          </w:rPr>
                        </w:pPr>
                      </w:p>
                    </w:txbxContent>
                  </v:textbox>
                </v:shape>
                <v:group id="Group 464" o:spid="_x0000_s1101" style="position:absolute;left:1508;width:62206;height:5715" coordorigin="1508" coordsize="62209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02" style="position:absolute;left:1508;width:62209;height:4857" coordorigin="1508" coordsize="622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03" style="position:absolute;left:1840;width:61877;height:4857" coordorigin="1840" coordsize="6187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04" style="position:absolute;left:1840;top:380;width:61877;height:4476;visibility:visible;mso-wrap-style:square;v-text-anchor:middle" coordsize="6187698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" path="m,l6032974,r154724,154724l6187698,447554,,447554,,xe" fillcolor="#efddf6 [663]" stroked="f" strokeweight="1.25pt">
                        <v:fill r:id="rId173" o:title="" color2="#fffff7" type="pattern"/>
                        <v:path arrowok="t" o:connecttype="custom" o:connectlocs="0,0;6032974,0;6187698,154724;6187698,447554;0,447554;0,0" o:connectangles="0,0,0,0,0,0"/>
                      </v:shape>
                      <v:group id="Group 468" o:spid="_x0000_s1105" style="position:absolute;left:15021;width:47276;height:4857" coordorigin="15021" coordsize="472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06" style="position:absolute;left:16117;top:727;width:46180;height:4012" coordorigin="16117,727" coordsize="46179,40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07" type="#_x0000_t55" style="position:absolute;left:17211;top:727;width:45086;height:37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" adj="21217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61F0596D" w:rsidR="00E62F77" w:rsidRPr="00EF14A1" w:rsidRDefault="00EF14A1" w:rsidP="00017D5F">
                                  <w:pPr>
                                    <w:spacing w:line="256" w:lineRule="auto"/>
                                    <w:jc w:val="center"/>
                                    <w:rPr>
                                      <w:rFonts w:ascii="Chu Van An" w:eastAsia="Times New Roman" w:hAnsi="Chu Van An" w:cs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EF14A1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toạ độ vectơ thoả mãn điều kiện cho trước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0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0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1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575164B7" w14:textId="77777777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1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1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1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1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1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 id="Flowchart: Preparation 479" o:spid="_x0000_s111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1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7567EE98" w:rsidR="00EC5D1C" w:rsidRPr="007D28A6" w:rsidRDefault="00EC5D1C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61F622C" w14:textId="77777777" w:rsidR="00EF14A1" w:rsidRPr="007D28A6" w:rsidRDefault="00EF14A1" w:rsidP="00810E1A">
      <w:pPr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toạ độ Oxy,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20" w14:anchorId="70122809">
          <v:shape id="_x0000_i377354" type="#_x0000_t75" style="width:84pt;height:21pt" o:ole="">
            <v:imagedata r:id="rId174" o:title=""/>
          </v:shape>
          <o:OLEObject Type="Embed" ProgID="Equation.DSMT4" ShapeID="_x0000_i377354" DrawAspect="Content" ObjectID="_1686794996" r:id="rId17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Tọa độ của vectơ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45" w14:anchorId="0396D989">
          <v:shape id="_x0000_i377355" type="#_x0000_t75" style="width:62.25pt;height:17.25pt" o:ole="">
            <v:imagedata r:id="rId176" o:title=""/>
          </v:shape>
          <o:OLEObject Type="Embed" ProgID="Equation.DSMT4" ShapeID="_x0000_i377355" DrawAspect="Content" ObjectID="_1686794997" r:id="rId17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</w:t>
      </w:r>
    </w:p>
    <w:p w14:paraId="1D05F280" w14:textId="5ABEC8F7" w:rsidR="00EF14A1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20" w14:anchorId="4D23FE69">
          <v:shape id="_x0000_i377356" type="#_x0000_t75" style="width:45.75pt;height:21pt" o:ole="">
            <v:imagedata r:id="rId178" o:title=""/>
          </v:shape>
          <o:OLEObject Type="Embed" ProgID="Equation.DSMT4" ShapeID="_x0000_i377356" DrawAspect="Content" ObjectID="_1686794998" r:id="rId179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20" w14:anchorId="78E3F156">
          <v:shape id="_x0000_i377357" type="#_x0000_t75" style="width:49.5pt;height:21pt" o:ole="">
            <v:imagedata r:id="rId180" o:title=""/>
          </v:shape>
          <o:OLEObject Type="Embed" ProgID="Equation.DSMT4" ShapeID="_x0000_i377357" DrawAspect="Content" ObjectID="_1686794999" r:id="rId181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5BAE5F5C">
          <v:shape id="_x0000_i377358" type="#_x0000_t75" style="width:51pt;height:21pt" o:ole="">
            <v:imagedata r:id="rId182" o:title=""/>
          </v:shape>
          <o:OLEObject Type="Embed" ProgID="Equation.DSMT4" ShapeID="_x0000_i377358" DrawAspect="Content" ObjectID="_1686795000" r:id="rId183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20" w14:anchorId="4B8D34A6">
          <v:shape id="_x0000_i377359" type="#_x0000_t75" style="width:46.5pt;height:21pt" o:ole="">
            <v:imagedata r:id="rId184" o:title=""/>
          </v:shape>
          <o:OLEObject Type="Embed" ProgID="Equation.DSMT4" ShapeID="_x0000_i377359" DrawAspect="Content" ObjectID="_1686795001" r:id="rId185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834DB0A" w14:textId="60AC5489" w:rsidR="00EF14A1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EC3CD7F" w14:textId="77777777" w:rsidR="00EF14A1" w:rsidRPr="007D28A6" w:rsidRDefault="00EF14A1" w:rsidP="006C3267">
      <w:pPr>
        <w:spacing w:line="240" w:lineRule="auto"/>
        <w:ind w:left="992"/>
        <w:jc w:val="both"/>
        <w:rPr>
          <w:rFonts w:ascii="Chu Van An" w:hAnsi="Chu Van An" w:cs="Chu Van An"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68AF6A2F" w14:textId="7E0C0E54" w:rsidR="00EF14A1" w:rsidRPr="007D28A6" w:rsidRDefault="0040398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7D28A6">
        <w:rPr>
          <w:rFonts w:ascii="Chu Van An" w:hAnsi="Chu Van An" w:cs="Chu Van An"/>
          <w:sz w:val="24"/>
          <w:szCs w:val="24"/>
        </w:rPr>
        <w:t xml:space="preserve">Ta có: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0329912F">
          <v:shape id="_x0000_i377360" type="#_x0000_t75" style="width:68.25pt;height:21pt" o:ole="">
            <v:imagedata r:id="rId186" o:title=""/>
          </v:shape>
          <o:OLEObject Type="Embed" ProgID="Equation.DSMT4" ShapeID="_x0000_i377360" DrawAspect="Content" ObjectID="_1686795002" r:id="rId187"/>
        </w:object>
      </w:r>
      <w:r w:rsidR="00EF14A1" w:rsidRPr="007D28A6">
        <w:rPr>
          <w:rFonts w:ascii="Chu Van An" w:hAnsi="Chu Van An" w:cs="Chu Van An"/>
          <w:sz w:val="24"/>
          <w:szCs w:val="24"/>
        </w:rPr>
        <w:t xml:space="preserve">,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65" w:dyaOrig="420" w14:anchorId="6CB3797C">
          <v:shape id="_x0000_i377361" type="#_x0000_t75" style="width:53.25pt;height:21pt" o:ole="">
            <v:imagedata r:id="rId188" o:title=""/>
          </v:shape>
          <o:OLEObject Type="Embed" ProgID="Equation.DSMT4" ShapeID="_x0000_i377361" DrawAspect="Content" ObjectID="_1686795003" r:id="rId189"/>
        </w:object>
      </w:r>
      <w:r w:rsidR="00EF14A1" w:rsidRPr="007D28A6">
        <w:rPr>
          <w:rFonts w:ascii="Chu Van An" w:hAnsi="Chu Van An" w:cs="Chu Van An"/>
          <w:sz w:val="24"/>
          <w:szCs w:val="24"/>
        </w:rPr>
        <w:t xml:space="preserve"> suy ra</w:t>
      </w:r>
      <w:r w:rsidR="00EF14A1" w:rsidRPr="007D28A6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20" w:dyaOrig="420" w14:anchorId="3C4879D8">
          <v:shape id="_x0000_i377362" type="#_x0000_t75" style="width:51pt;height:21pt" o:ole="">
            <v:imagedata r:id="rId182" o:title=""/>
          </v:shape>
          <o:OLEObject Type="Embed" ProgID="Equation.DSMT4" ShapeID="_x0000_i377362" DrawAspect="Content" ObjectID="_1686795004" r:id="rId190"/>
        </w:object>
      </w:r>
      <w:r w:rsidR="00EF14A1"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2C898064" w14:textId="77777777" w:rsidR="00EF14A1" w:rsidRPr="007D28A6" w:rsidRDefault="00EF14A1" w:rsidP="00810E1A">
      <w:pPr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43771E52">
          <v:shape id="_x0000_i377363" type="#_x0000_t75" style="width:48pt;height:18.75pt" o:ole="">
            <v:imagedata r:id="rId191" o:title=""/>
          </v:shape>
          <o:OLEObject Type="Embed" ProgID="Equation.DSMT4" ShapeID="_x0000_i377363" DrawAspect="Content" ObjectID="_1686795005" r:id="rId19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Xác định tọa độ của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345" w14:anchorId="4BD31B3C">
          <v:shape id="_x0000_i377364" type="#_x0000_t75" style="width:9.75pt;height:17.25pt" o:ole="">
            <v:imagedata r:id="rId193" o:title=""/>
          </v:shape>
          <o:OLEObject Type="Embed" ProgID="Equation.DSMT4" ShapeID="_x0000_i377364" DrawAspect="Content" ObjectID="_1686795006" r:id="rId194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320F44B6" w14:textId="34DFDF72" w:rsidR="00EF14A1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80" w:dyaOrig="420" w14:anchorId="7CC8B8C4">
          <v:shape id="_x0000_i377365" type="#_x0000_t75" style="width:54pt;height:21pt" o:ole="">
            <v:imagedata r:id="rId195" o:title=""/>
          </v:shape>
          <o:OLEObject Type="Embed" ProgID="Equation.DSMT4" ShapeID="_x0000_i377365" DrawAspect="Content" ObjectID="_1686795007" r:id="rId196"/>
        </w:object>
      </w:r>
      <w:r w:rsidR="00EF14A1"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3B652D97">
          <v:shape id="_x0000_i377366" type="#_x0000_t75" style="width:51.75pt;height:21pt" o:ole="">
            <v:imagedata r:id="rId197" o:title=""/>
          </v:shape>
          <o:OLEObject Type="Embed" ProgID="Equation.DSMT4" ShapeID="_x0000_i377366" DrawAspect="Content" ObjectID="_1686795008" r:id="rId198"/>
        </w:object>
      </w:r>
      <w:r w:rsidR="00EF14A1"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20" w14:anchorId="3392D365">
          <v:shape id="_x0000_i377367" type="#_x0000_t75" style="width:51.75pt;height:21pt" o:ole="">
            <v:imagedata r:id="rId199" o:title=""/>
          </v:shape>
          <o:OLEObject Type="Embed" ProgID="Equation.DSMT4" ShapeID="_x0000_i377367" DrawAspect="Content" ObjectID="_1686795009" r:id="rId200"/>
        </w:object>
      </w:r>
      <w:r w:rsidR="00EF14A1"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22C4A5DB">
          <v:shape id="_x0000_i377368" type="#_x0000_t75" style="width:47.25pt;height:21pt" o:ole="">
            <v:imagedata r:id="rId201" o:title=""/>
          </v:shape>
          <o:OLEObject Type="Embed" ProgID="Equation.DSMT4" ShapeID="_x0000_i377368" DrawAspect="Content" ObjectID="_1686795010" r:id="rId202"/>
        </w:object>
      </w:r>
      <w:r w:rsidR="00EF14A1" w:rsidRPr="007D28A6">
        <w:rPr>
          <w:rFonts w:ascii="Chu Van An" w:hAnsi="Chu Van An" w:cs="Chu Van An"/>
          <w:sz w:val="24"/>
          <w:szCs w:val="24"/>
        </w:rPr>
        <w:t>.</w:t>
      </w:r>
    </w:p>
    <w:p w14:paraId="0ECBBF6E" w14:textId="3D20E81D" w:rsidR="00EF14A1" w:rsidRPr="007D28A6" w:rsidRDefault="006C3267" w:rsidP="006C326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97B931D" w14:textId="77777777" w:rsidR="00EF14A1" w:rsidRPr="007D28A6" w:rsidRDefault="00EF14A1" w:rsidP="006C3267">
      <w:pPr>
        <w:spacing w:line="240" w:lineRule="auto"/>
        <w:ind w:left="992"/>
        <w:rPr>
          <w:rFonts w:ascii="Chu Van An" w:eastAsia="Times New Roman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  <w:lang w:val="fr-FR"/>
        </w:rPr>
        <w:t>Chọn B</w:t>
      </w:r>
    </w:p>
    <w:p w14:paraId="54C78332" w14:textId="77777777" w:rsidR="00EF14A1" w:rsidRPr="007D28A6" w:rsidRDefault="00EF14A1" w:rsidP="00810E1A">
      <w:pPr>
        <w:widowControl w:val="0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525" w:dyaOrig="315" w14:anchorId="6D1B8611">
          <v:shape id="_x0000_i377369" type="#_x0000_t75" style="width:26.25pt;height:15.75pt" o:ole="">
            <v:imagedata r:id="rId203" o:title=""/>
          </v:shape>
          <o:OLEObject Type="Embed" ProgID="Equation.DSMT4" ShapeID="_x0000_i377369" DrawAspect="Content" ObjectID="_1686795011" r:id="rId204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53F32D44">
          <v:shape id="_x0000_i377370" type="#_x0000_t75" style="width:87.75pt;height:20.25pt" o:ole="">
            <v:imagedata r:id="rId205" o:title=""/>
          </v:shape>
          <o:OLEObject Type="Embed" ProgID="Equation.DSMT4" ShapeID="_x0000_i377370" DrawAspect="Content" ObjectID="_1686795012" r:id="rId206"/>
        </w:object>
      </w:r>
      <w:r w:rsidRPr="007D28A6">
        <w:rPr>
          <w:rFonts w:ascii="Chu Van An" w:hAnsi="Chu Van An" w:cs="Chu Van An"/>
          <w:b/>
          <w:sz w:val="24"/>
          <w:szCs w:val="24"/>
        </w:rPr>
        <w:t xml:space="preserve">. </w: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Tìm tọa độ của vectơ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330" w14:anchorId="331C638B">
          <v:shape id="_x0000_i377371" type="#_x0000_t75" style="width:26.25pt;height:16.5pt" o:ole="">
            <v:imagedata r:id="rId207" o:title=""/>
          </v:shape>
          <o:OLEObject Type="Embed" ProgID="Equation.DSMT4" ShapeID="_x0000_i377371" DrawAspect="Content" ObjectID="_1686795013" r:id="rId208"/>
        </w:object>
      </w:r>
    </w:p>
    <w:p w14:paraId="0500EFD5" w14:textId="0FA63E25" w:rsidR="00EF14A1" w:rsidRPr="007D28A6" w:rsidRDefault="007D28A6" w:rsidP="006C3267">
      <w:pPr>
        <w:widowControl w:val="0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63239D2B">
          <v:shape id="_x0000_i377372" type="#_x0000_t75" style="width:68.25pt;height:21pt" o:ole="">
            <v:imagedata r:id="rId209" o:title=""/>
          </v:shape>
          <o:OLEObject Type="Embed" ProgID="Equation.DSMT4" ShapeID="_x0000_i377372" DrawAspect="Content" ObjectID="_1686795014" r:id="rId210"/>
        </w:object>
      </w:r>
      <w:r w:rsidR="00EF14A1" w:rsidRPr="007D28A6">
        <w:rPr>
          <w:rFonts w:ascii="Chu Van An" w:hAnsi="Chu Van An" w:cs="Chu Van An"/>
          <w:b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68515402">
          <v:shape id="_x0000_i377373" type="#_x0000_t75" style="width:58.5pt;height:21pt" o:ole="">
            <v:imagedata r:id="rId211" o:title=""/>
          </v:shape>
          <o:OLEObject Type="Embed" ProgID="Equation.DSMT4" ShapeID="_x0000_i377373" DrawAspect="Content" ObjectID="_1686795015" r:id="rId212"/>
        </w:object>
      </w:r>
      <w:r w:rsidR="00EF14A1" w:rsidRPr="007D28A6">
        <w:rPr>
          <w:rFonts w:ascii="Chu Van An" w:hAnsi="Chu Van An" w:cs="Chu Van An"/>
          <w:b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20" w14:anchorId="1310C551">
          <v:shape id="_x0000_i377374" type="#_x0000_t75" style="width:58.5pt;height:21pt" o:ole="">
            <v:imagedata r:id="rId213" o:title=""/>
          </v:shape>
          <o:OLEObject Type="Embed" ProgID="Equation.DSMT4" ShapeID="_x0000_i377374" DrawAspect="Content" ObjectID="_1686795016" r:id="rId214"/>
        </w:object>
      </w:r>
      <w:r w:rsidR="00EF14A1" w:rsidRPr="007D28A6">
        <w:rPr>
          <w:rFonts w:ascii="Chu Van An" w:hAnsi="Chu Van An" w:cs="Chu Van An"/>
          <w:b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80" w:dyaOrig="420" w14:anchorId="056E802F">
          <v:shape id="_x0000_i377375" type="#_x0000_t75" style="width:69pt;height:21pt" o:ole="">
            <v:imagedata r:id="rId215" o:title=""/>
          </v:shape>
          <o:OLEObject Type="Embed" ProgID="Equation.DSMT4" ShapeID="_x0000_i377375" DrawAspect="Content" ObjectID="_1686795017" r:id="rId216"/>
        </w:object>
      </w:r>
      <w:r w:rsidR="00EF14A1" w:rsidRPr="007D28A6">
        <w:rPr>
          <w:rFonts w:ascii="Chu Van An" w:hAnsi="Chu Van An" w:cs="Chu Van An"/>
          <w:b/>
          <w:sz w:val="24"/>
          <w:szCs w:val="24"/>
        </w:rPr>
        <w:t>.</w:t>
      </w:r>
    </w:p>
    <w:p w14:paraId="0FFD699E" w14:textId="5EAE1483" w:rsidR="00EF14A1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7C97E76" w14:textId="77777777" w:rsidR="00EF14A1" w:rsidRPr="007D28A6" w:rsidRDefault="00EF14A1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580520D9" w14:textId="6C4E7264" w:rsidR="00EF14A1" w:rsidRPr="007D28A6" w:rsidRDefault="00403984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7D28A6">
        <w:rPr>
          <w:rFonts w:ascii="Chu Van An" w:hAnsi="Chu Van An" w:cs="Chu Van An"/>
          <w:sz w:val="24"/>
          <w:szCs w:val="24"/>
          <w:lang w:val="vi-VN"/>
        </w:rPr>
        <w:t xml:space="preserve">Áp dụng công thức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20" w14:anchorId="7B3830AF">
          <v:shape id="_x0000_i377376" type="#_x0000_t75" style="width:162pt;height:21pt" o:ole="">
            <v:imagedata r:id="rId217" o:title=""/>
          </v:shape>
          <o:OLEObject Type="Embed" ProgID="Equation.DSMT4" ShapeID="_x0000_i377376" DrawAspect="Content" ObjectID="_1686795018" r:id="rId218"/>
        </w:object>
      </w:r>
    </w:p>
    <w:p w14:paraId="57CA1692" w14:textId="77777777" w:rsidR="00EF14A1" w:rsidRPr="007D28A6" w:rsidRDefault="00EF14A1" w:rsidP="00810E1A">
      <w:pPr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lastRenderedPageBreak/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35B0B0D2">
          <v:shape id="_x0000_i377377" type="#_x0000_t75" style="width:23.25pt;height:15.75pt" o:ole="">
            <v:imagedata r:id="rId219" o:title=""/>
          </v:shape>
          <o:OLEObject Type="Embed" ProgID="Equation.DSMT4" ShapeID="_x0000_i377377" DrawAspect="Content" ObjectID="_1686795019" r:id="rId22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15" w:dyaOrig="375" w14:anchorId="567C3CE2">
          <v:shape id="_x0000_i377378" type="#_x0000_t75" style="width:60.75pt;height:18.75pt" o:ole="">
            <v:imagedata r:id="rId221" o:title=""/>
          </v:shape>
          <o:OLEObject Type="Embed" ProgID="Equation.DSMT4" ShapeID="_x0000_i377378" DrawAspect="Content" ObjectID="_1686795020" r:id="rId22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773886B6">
          <v:shape id="_x0000_i377379" type="#_x0000_t75" style="width:48pt;height:18.75pt" o:ole="">
            <v:imagedata r:id="rId223" o:title=""/>
          </v:shape>
          <o:OLEObject Type="Embed" ProgID="Equation.DSMT4" ShapeID="_x0000_i377379" DrawAspect="Content" ObjectID="_1686795021" r:id="rId22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885" w:dyaOrig="330" w14:anchorId="4E94E170">
          <v:shape id="_x0000_i377380" type="#_x0000_t75" style="width:44.25pt;height:16.5pt" o:ole="">
            <v:imagedata r:id="rId225" o:title=""/>
          </v:shape>
          <o:OLEObject Type="Embed" ProgID="Equation.DSMT4" ShapeID="_x0000_i377380" DrawAspect="Content" ObjectID="_1686795022" r:id="rId226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7ED0D4E6" w14:textId="59DC51F7" w:rsidR="00EF14A1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80" w:dyaOrig="420" w14:anchorId="40996020">
          <v:shape id="_x0000_i377381" type="#_x0000_t75" style="width:54pt;height:21pt" o:ole="">
            <v:imagedata r:id="rId227" o:title=""/>
          </v:shape>
          <o:OLEObject Type="Embed" ProgID="Equation.DSMT4" ShapeID="_x0000_i377381" DrawAspect="Content" ObjectID="_1686795023" r:id="rId228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bookmarkStart w:id="1" w:name="MTBlankEqn_0_0"/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57098EAE">
          <v:shape id="_x0000_i377382" type="#_x0000_t75" style="width:47.25pt;height:21pt" o:ole="">
            <v:imagedata r:id="rId229" o:title=""/>
          </v:shape>
          <o:OLEObject Type="Embed" ProgID="Equation.DSMT4" ShapeID="_x0000_i377382" DrawAspect="Content" ObjectID="_1686795024" r:id="rId230"/>
        </w:object>
      </w:r>
      <w:bookmarkEnd w:id="1"/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C84710B" w14:textId="70C97514" w:rsidR="00EF14A1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20" w14:anchorId="24B387FF">
          <v:shape id="_x0000_i377383" type="#_x0000_t75" style="width:54.75pt;height:21pt" o:ole="">
            <v:imagedata r:id="rId231" o:title=""/>
          </v:shape>
          <o:OLEObject Type="Embed" ProgID="Equation.DSMT4" ShapeID="_x0000_i377383" DrawAspect="Content" ObjectID="_1686795025" r:id="rId232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EF14A1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420" w14:anchorId="167512DD">
          <v:shape id="_x0000_i377384" type="#_x0000_t75" style="width:53.25pt;height:21pt" o:ole="">
            <v:imagedata r:id="rId233" o:title=""/>
          </v:shape>
          <o:OLEObject Type="Embed" ProgID="Equation.DSMT4" ShapeID="_x0000_i377384" DrawAspect="Content" ObjectID="_1686795026" r:id="rId234"/>
        </w:object>
      </w:r>
      <w:r w:rsidR="00EF14A1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FF185A4" w14:textId="1301C994" w:rsidR="00EF14A1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A0CBD5" w14:textId="77777777" w:rsidR="00EF14A1" w:rsidRPr="007D28A6" w:rsidRDefault="00EF14A1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76B8698A" w14:textId="188756E0" w:rsidR="00EF14A1" w:rsidRPr="007D28A6" w:rsidRDefault="0040398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="00EF14A1" w:rsidRPr="007D28A6">
        <w:rPr>
          <w:rFonts w:ascii="Chu Van An" w:hAnsi="Chu Van An" w:cs="Chu Van An"/>
          <w:sz w:val="24"/>
          <w:szCs w:val="24"/>
        </w:rPr>
        <w:t xml:space="preserve">Ta có: </w:t>
      </w:r>
      <w:r w:rsidR="00EF14A1" w:rsidRPr="007D28A6">
        <w:rPr>
          <w:rFonts w:ascii="Chu Van An" w:eastAsia="Times New Roman" w:hAnsi="Chu Van An" w:cs="Chu Van An"/>
          <w:position w:val="-18"/>
          <w:sz w:val="24"/>
          <w:szCs w:val="24"/>
        </w:rPr>
        <w:object w:dxaOrig="3810" w:dyaOrig="480" w14:anchorId="246157DE">
          <v:shape id="_x0000_i377385" type="#_x0000_t75" style="width:190.5pt;height:24pt" o:ole="">
            <v:imagedata r:id="rId235" o:title=""/>
          </v:shape>
          <o:OLEObject Type="Embed" ProgID="Equation.DSMT4" ShapeID="_x0000_i377385" DrawAspect="Content" ObjectID="_1686795027" r:id="rId236"/>
        </w:object>
      </w:r>
      <w:r w:rsidR="00EF14A1" w:rsidRPr="007D28A6">
        <w:rPr>
          <w:rFonts w:ascii="Chu Van An" w:hAnsi="Chu Van An" w:cs="Chu Van An"/>
          <w:sz w:val="24"/>
          <w:szCs w:val="24"/>
        </w:rPr>
        <w:t xml:space="preserve"> </w:t>
      </w:r>
      <w:r w:rsidR="00EF14A1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20" w14:anchorId="4574A03D">
          <v:shape id="_x0000_i377386" type="#_x0000_t75" style="width:68.25pt;height:21pt" o:ole="">
            <v:imagedata r:id="rId237" o:title=""/>
          </v:shape>
          <o:OLEObject Type="Embed" ProgID="Equation.DSMT4" ShapeID="_x0000_i377386" DrawAspect="Content" ObjectID="_1686795028" r:id="rId238"/>
        </w:object>
      </w:r>
      <w:r w:rsidR="00EF14A1" w:rsidRPr="007D28A6">
        <w:rPr>
          <w:rFonts w:ascii="Chu Van An" w:hAnsi="Chu Van An" w:cs="Chu Van An"/>
          <w:sz w:val="24"/>
          <w:szCs w:val="24"/>
        </w:rPr>
        <w:t>.</w:t>
      </w:r>
    </w:p>
    <w:p w14:paraId="1BB5D80F" w14:textId="77777777" w:rsidR="00EF14A1" w:rsidRPr="007D28A6" w:rsidRDefault="00EF14A1" w:rsidP="00810E1A">
      <w:pPr>
        <w:pStyle w:val="ListParagraph"/>
        <w:numPr>
          <w:ilvl w:val="0"/>
          <w:numId w:val="1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tọa độ Oxy, cho điểm </w:t>
      </w:r>
      <w:r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1740" w:dyaOrig="405" w14:anchorId="26340DAB">
          <v:shape id="_x0000_i377387" type="#_x0000_t75" style="width:87pt;height:20.25pt" o:ole="">
            <v:imagedata r:id="rId239" o:title=""/>
          </v:shape>
          <o:OLEObject Type="Embed" ProgID="Equation.DSMT4" ShapeID="_x0000_i377387" DrawAspect="Content" ObjectID="_1686795029" r:id="rId24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và M tùy ý. Khi đó </w:t>
      </w:r>
      <w:r w:rsidRPr="007D28A6">
        <w:rPr>
          <w:rFonts w:ascii="Chu Van An" w:eastAsia="Arial" w:hAnsi="Chu Van An" w:cs="Chu Van An"/>
          <w:position w:val="-6"/>
          <w:sz w:val="24"/>
          <w:szCs w:val="24"/>
        </w:rPr>
        <w:object w:dxaOrig="1035" w:dyaOrig="330" w14:anchorId="35FD13DE">
          <v:shape id="_x0000_i377388" type="#_x0000_t75" style="width:51.75pt;height:16.5pt" o:ole="">
            <v:imagedata r:id="rId241" o:title=""/>
          </v:shape>
          <o:OLEObject Type="Embed" ProgID="Equation.DSMT4" ShapeID="_x0000_i377388" DrawAspect="Content" ObjectID="_1686795030" r:id="rId24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có tọa độ là</w:t>
      </w:r>
    </w:p>
    <w:p w14:paraId="2A2E73EB" w14:textId="632B5ACA" w:rsidR="00EF14A1" w:rsidRPr="007D28A6" w:rsidRDefault="007D28A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Ⓐ.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555" w:dyaOrig="405" w14:anchorId="48EFEEB6">
          <v:shape id="_x0000_i377389" type="#_x0000_t75" style="width:27.75pt;height:20.25pt" o:ole="">
            <v:imagedata r:id="rId243" o:title=""/>
          </v:shape>
          <o:OLEObject Type="Embed" ProgID="Equation.DSMT4" ShapeID="_x0000_i377389" DrawAspect="Content" ObjectID="_1686795031" r:id="rId244"/>
        </w:object>
      </w:r>
      <w:r w:rsidR="00EF14A1" w:rsidRPr="007D28A6">
        <w:rPr>
          <w:rFonts w:ascii="Chu Van An" w:hAnsi="Chu Van An" w:cs="Chu Van An"/>
          <w:bCs/>
          <w:sz w:val="24"/>
          <w:szCs w:val="24"/>
        </w:rPr>
        <w:t>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Ⓑ.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675" w:dyaOrig="405" w14:anchorId="37A58566">
          <v:shape id="_x0000_i377390" type="#_x0000_t75" style="width:33.75pt;height:20.25pt" o:ole="">
            <v:imagedata r:id="rId245" o:title=""/>
          </v:shape>
          <o:OLEObject Type="Embed" ProgID="Equation.DSMT4" ShapeID="_x0000_i377390" DrawAspect="Content" ObjectID="_1686795032" r:id="rId246"/>
        </w:object>
      </w:r>
      <w:r w:rsidR="00EF14A1" w:rsidRPr="007D28A6">
        <w:rPr>
          <w:rFonts w:ascii="Chu Van An" w:hAnsi="Chu Van An" w:cs="Chu Van An"/>
          <w:bCs/>
          <w:sz w:val="24"/>
          <w:szCs w:val="24"/>
        </w:rPr>
        <w:t>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Ⓒ.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63FB6641">
          <v:shape id="_x0000_i377391" type="#_x0000_t75" style="width:35.25pt;height:20.25pt" o:ole="">
            <v:imagedata r:id="rId247" o:title=""/>
          </v:shape>
          <o:OLEObject Type="Embed" ProgID="Equation.DSMT4" ShapeID="_x0000_i377391" DrawAspect="Content" ObjectID="_1686795033" r:id="rId248"/>
        </w:object>
      </w:r>
      <w:r w:rsidR="00EF14A1" w:rsidRPr="007D28A6">
        <w:rPr>
          <w:rFonts w:ascii="Chu Van An" w:hAnsi="Chu Van An" w:cs="Chu Van An"/>
          <w:bCs/>
          <w:sz w:val="24"/>
          <w:szCs w:val="24"/>
        </w:rPr>
        <w:t>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bCs/>
          <w:color w:val="0000FF"/>
          <w:sz w:val="24"/>
          <w:szCs w:val="24"/>
        </w:rPr>
        <w:t>Ⓓ.</w:t>
      </w:r>
      <w:r w:rsidR="00EF14A1"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</w:rPr>
        <w:t xml:space="preserve"> </w:t>
      </w:r>
      <w:r w:rsidR="00EF14A1"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3E8EC167">
          <v:shape id="_x0000_i377392" type="#_x0000_t75" style="width:35.25pt;height:20.25pt" o:ole="">
            <v:imagedata r:id="rId249" o:title=""/>
          </v:shape>
          <o:OLEObject Type="Embed" ProgID="Equation.DSMT4" ShapeID="_x0000_i377392" DrawAspect="Content" ObjectID="_1686795034" r:id="rId250"/>
        </w:object>
      </w:r>
      <w:r w:rsidR="00EF14A1" w:rsidRPr="007D28A6">
        <w:rPr>
          <w:rFonts w:ascii="Chu Van An" w:hAnsi="Chu Van An" w:cs="Chu Van An"/>
          <w:bCs/>
          <w:sz w:val="24"/>
          <w:szCs w:val="24"/>
        </w:rPr>
        <w:t>.</w:t>
      </w:r>
    </w:p>
    <w:p w14:paraId="5321C840" w14:textId="5C1885FC" w:rsidR="00EF14A1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20C1CD6" w14:textId="77777777" w:rsidR="00EF14A1" w:rsidRPr="007D28A6" w:rsidRDefault="00EF14A1" w:rsidP="006C326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color w:val="7030A0"/>
          <w:sz w:val="24"/>
          <w:szCs w:val="24"/>
        </w:rPr>
      </w:pPr>
      <w:r w:rsidRPr="007D28A6">
        <w:rPr>
          <w:rFonts w:ascii="Chu Van An" w:hAnsi="Chu Van An" w:cs="Chu Van An"/>
          <w:b/>
          <w:color w:val="7030A0"/>
          <w:sz w:val="24"/>
          <w:szCs w:val="24"/>
        </w:rPr>
        <w:t>Chọn C</w:t>
      </w:r>
    </w:p>
    <w:p w14:paraId="35BB1290" w14:textId="2ED7C240" w:rsidR="00EF14A1" w:rsidRPr="007D28A6" w:rsidRDefault="00403984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color w:val="7030A0"/>
          <w:sz w:val="24"/>
          <w:szCs w:val="24"/>
        </w:rPr>
        <w:sym w:font="Wingdings 2" w:char="F097"/>
      </w:r>
      <w:r w:rsidRPr="007D28A6">
        <w:rPr>
          <w:rFonts w:ascii="Chu Van An" w:hAnsi="Chu Van An" w:cs="Chu Van An"/>
          <w:color w:val="7030A0"/>
          <w:sz w:val="24"/>
          <w:szCs w:val="24"/>
        </w:rPr>
        <w:t xml:space="preserve"> </w:t>
      </w:r>
      <w:r w:rsidR="00EF14A1" w:rsidRPr="007D28A6">
        <w:rPr>
          <w:rFonts w:ascii="Chu Van An" w:eastAsia="Arial" w:hAnsi="Chu Van An" w:cs="Chu Van An"/>
          <w:position w:val="-14"/>
          <w:sz w:val="24"/>
          <w:szCs w:val="24"/>
        </w:rPr>
        <w:object w:dxaOrig="2475" w:dyaOrig="420" w14:anchorId="059E5494">
          <v:shape id="_x0000_i377393" type="#_x0000_t75" style="width:123.75pt;height:21pt" o:ole="">
            <v:imagedata r:id="rId251" o:title=""/>
          </v:shape>
          <o:OLEObject Type="Embed" ProgID="Equation.DSMT4" ShapeID="_x0000_i377393" DrawAspect="Content" ObjectID="_1686795035" r:id="rId252"/>
        </w:object>
      </w:r>
    </w:p>
    <w:p w14:paraId="0C532537" w14:textId="3D3E565A" w:rsidR="00E62F77" w:rsidRPr="007D28A6" w:rsidRDefault="00EC5D1C" w:rsidP="00DB43C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4D1EC38F" w14:textId="77777777" w:rsidR="00DB43C7" w:rsidRPr="007D28A6" w:rsidRDefault="00DB43C7" w:rsidP="00DB43C7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ab/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DB43C7" w:rsidRPr="007D28A6" w14:paraId="797AC07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54167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" w:name="c1q"/>
            <w:bookmarkEnd w:id="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04124B5">
                <v:shape id="_x0000_i377602" type="#_x0000_t75" style="width:23.25pt;height:15.75pt" o:ole="">
                  <v:imagedata r:id="rId253" o:title=""/>
                </v:shape>
                <o:OLEObject Type="Embed" ProgID="Equation.DSMT4" ShapeID="_x0000_i377602" DrawAspect="Content" ObjectID="_1686795036" r:id="rId2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E2A12D6">
                <v:shape id="_x0000_i377603" type="#_x0000_t75" style="width:42.75pt;height:20.25pt" o:ole="">
                  <v:imagedata r:id="rId255" o:title=""/>
                </v:shape>
                <o:OLEObject Type="Embed" ProgID="Equation.DSMT4" ShapeID="_x0000_i377603" DrawAspect="Content" ObjectID="_1686795037" r:id="rId2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3F2188D7">
                <v:shape id="_x0000_i377604" type="#_x0000_t75" style="width:42.75pt;height:20.25pt" o:ole="">
                  <v:imagedata r:id="rId257" o:title=""/>
                </v:shape>
                <o:OLEObject Type="Embed" ProgID="Equation.DSMT4" ShapeID="_x0000_i377604" DrawAspect="Content" ObjectID="_1686795038" r:id="rId2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Tọa độ của vectơ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315" w14:anchorId="048B6591">
                <v:shape id="_x0000_i377605" type="#_x0000_t75" style="width:20.25pt;height:15.75pt" o:ole="">
                  <v:imagedata r:id="rId259" o:title=""/>
                </v:shape>
                <o:OLEObject Type="Embed" ProgID="Equation.DSMT4" ShapeID="_x0000_i377605" DrawAspect="Content" ObjectID="_1686795039" r:id="rId2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AEFB4D0" w14:textId="1B838907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" w:name="c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2C42DC2">
                <v:shape id="_x0000_i377606" type="#_x0000_t75" style="width:39.75pt;height:20.25pt" o:ole="">
                  <v:imagedata r:id="rId261" o:title=""/>
                </v:shape>
                <o:OLEObject Type="Embed" ProgID="Equation.DSMT4" ShapeID="_x0000_i377606" DrawAspect="Content" ObjectID="_1686795040" r:id="rId2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4" w:name="c1b"/>
            <w:bookmarkEnd w:id="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B1C739E">
                <v:shape id="_x0000_i377607" type="#_x0000_t75" style="width:36pt;height:20.25pt" o:ole="">
                  <v:imagedata r:id="rId263" o:title=""/>
                </v:shape>
                <o:OLEObject Type="Embed" ProgID="Equation.DSMT4" ShapeID="_x0000_i377607" DrawAspect="Content" ObjectID="_1686795041" r:id="rId2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5" w:name="c1c"/>
            <w:bookmarkEnd w:id="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D8C7640">
                <v:shape id="_x0000_i377608" type="#_x0000_t75" style="width:36pt;height:20.25pt" o:ole="">
                  <v:imagedata r:id="rId265" o:title=""/>
                </v:shape>
                <o:OLEObject Type="Embed" ProgID="Equation.DSMT4" ShapeID="_x0000_i377608" DrawAspect="Content" ObjectID="_1686795042" r:id="rId2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6" w:name="c1d"/>
            <w:bookmarkEnd w:id="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0A146D9">
                <v:shape id="_x0000_i377609" type="#_x0000_t75" style="width:42pt;height:20.25pt" o:ole="">
                  <v:imagedata r:id="rId267" o:title=""/>
                </v:shape>
                <o:OLEObject Type="Embed" ProgID="Equation.DSMT4" ShapeID="_x0000_i377609" DrawAspect="Content" ObjectID="_1686795043" r:id="rId2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6"/>
          <w:p w14:paraId="58F8960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3A19916" w14:textId="77777777" w:rsidR="00DB43C7" w:rsidRPr="007D28A6" w:rsidRDefault="00DB43C7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DB43C7" w:rsidRPr="007D28A6" w14:paraId="2E7DAC46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535E559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" w:name="c2q"/>
            <w:bookmarkEnd w:id="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5627C541">
                <v:shape id="_x0000_i377610" type="#_x0000_t75" style="width:54pt;height:21pt" o:ole="">
                  <v:imagedata r:id="rId269" o:title=""/>
                </v:shape>
                <o:OLEObject Type="Embed" ProgID="Equation.DSMT4" ShapeID="_x0000_i377610" DrawAspect="Content" ObjectID="_1686795044" r:id="rId2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4EC720F5">
                <v:shape id="_x0000_i377611" type="#_x0000_t75" style="width:54pt;height:21pt" o:ole="">
                  <v:imagedata r:id="rId271" o:title=""/>
                </v:shape>
                <o:OLEObject Type="Embed" ProgID="Equation.DSMT4" ShapeID="_x0000_i377611" DrawAspect="Content" ObjectID="_1686795045" r:id="rId2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345" w14:anchorId="484848BF">
                <v:shape id="_x0000_i377612" type="#_x0000_t75" style="width:33pt;height:17.25pt" o:ole="">
                  <v:imagedata r:id="rId273" o:title=""/>
                </v:shape>
                <o:OLEObject Type="Embed" ProgID="Equation.DSMT4" ShapeID="_x0000_i377612" DrawAspect="Content" ObjectID="_1686795046" r:id="rId2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2FAC84FD" w14:textId="0E995F06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" w:name="c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81B96E3">
                <v:shape id="_x0000_i377613" type="#_x0000_t75" style="width:39.75pt;height:20.25pt" o:ole="">
                  <v:imagedata r:id="rId275" o:title=""/>
                </v:shape>
                <o:OLEObject Type="Embed" ProgID="Equation.DSMT4" ShapeID="_x0000_i377613" DrawAspect="Content" ObjectID="_1686795047" r:id="rId2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" w:name="c2b"/>
            <w:bookmarkEnd w:id="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75785196">
                <v:shape id="_x0000_i377614" type="#_x0000_t75" style="width:48pt;height:20.25pt" o:ole="">
                  <v:imagedata r:id="rId277" o:title=""/>
                </v:shape>
                <o:OLEObject Type="Embed" ProgID="Equation.DSMT4" ShapeID="_x0000_i377614" DrawAspect="Content" ObjectID="_1686795048" r:id="rId2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" w:name="c2c"/>
            <w:bookmarkEnd w:id="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3DEE081">
                <v:shape id="_x0000_i377615" type="#_x0000_t75" style="width:35.25pt;height:20.25pt" o:ole="">
                  <v:imagedata r:id="rId279" o:title=""/>
                </v:shape>
                <o:OLEObject Type="Embed" ProgID="Equation.DSMT4" ShapeID="_x0000_i377615" DrawAspect="Content" ObjectID="_1686795049" r:id="rId2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" w:name="c2d"/>
            <w:bookmarkEnd w:id="1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85775D4">
                <v:shape id="_x0000_i377616" type="#_x0000_t75" style="width:36pt;height:20.25pt" o:ole="">
                  <v:imagedata r:id="rId281" o:title=""/>
                </v:shape>
                <o:OLEObject Type="Embed" ProgID="Equation.DSMT4" ShapeID="_x0000_i377616" DrawAspect="Content" ObjectID="_1686795050" r:id="rId2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1"/>
          <w:p w14:paraId="0876A8EB" w14:textId="77777777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3AEC07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4041C16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46CA34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" w:name="c3q"/>
            <w:bookmarkEnd w:id="1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60" w:dyaOrig="420" w14:anchorId="0E500C01">
                <v:shape id="_x0000_i377617" type="#_x0000_t75" style="width:108pt;height:21pt" o:ole="">
                  <v:imagedata r:id="rId283" o:title=""/>
                </v:shape>
                <o:OLEObject Type="Embed" ProgID="Equation.DSMT4" ShapeID="_x0000_i377617" DrawAspect="Content" ObjectID="_1686795051" r:id="rId2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60" w:dyaOrig="345" w14:anchorId="2FE92881">
                <v:shape id="_x0000_i377618" type="#_x0000_t75" style="width:33pt;height:17.25pt" o:ole="">
                  <v:imagedata r:id="rId285" o:title=""/>
                </v:shape>
                <o:OLEObject Type="Embed" ProgID="Equation.DSMT4" ShapeID="_x0000_i377618" DrawAspect="Content" ObjectID="_1686795052" r:id="rId2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4C7FF64" w14:textId="055993C2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" w:name="c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1EC3A1CD">
                <v:shape id="_x0000_i377619" type="#_x0000_t75" style="width:34.5pt;height:20.25pt" o:ole="">
                  <v:imagedata r:id="rId287" o:title=""/>
                </v:shape>
                <o:OLEObject Type="Embed" ProgID="Equation.DSMT4" ShapeID="_x0000_i377619" DrawAspect="Content" ObjectID="_1686795053" r:id="rId28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4" w:name="c3b"/>
            <w:bookmarkEnd w:id="1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5222ED25">
                <v:shape id="_x0000_i377620" type="#_x0000_t75" style="width:34.5pt;height:20.25pt" o:ole="">
                  <v:imagedata r:id="rId289" o:title=""/>
                </v:shape>
                <o:OLEObject Type="Embed" ProgID="Equation.DSMT4" ShapeID="_x0000_i377620" DrawAspect="Content" ObjectID="_1686795054" r:id="rId2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5" w:name="c3c"/>
            <w:bookmarkEnd w:id="1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20F07CB6">
                <v:shape id="_x0000_i377621" type="#_x0000_t75" style="width:28.5pt;height:20.25pt" o:ole="">
                  <v:imagedata r:id="rId291" o:title=""/>
                </v:shape>
                <o:OLEObject Type="Embed" ProgID="Equation.DSMT4" ShapeID="_x0000_i377621" DrawAspect="Content" ObjectID="_1686795055" r:id="rId29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6" w:name="c3d"/>
            <w:bookmarkEnd w:id="1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4ED048B">
                <v:shape id="_x0000_i377622" type="#_x0000_t75" style="width:36pt;height:20.25pt" o:ole="">
                  <v:imagedata r:id="rId293" o:title=""/>
                </v:shape>
                <o:OLEObject Type="Embed" ProgID="Equation.DSMT4" ShapeID="_x0000_i377622" DrawAspect="Content" ObjectID="_1686795056" r:id="rId29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6"/>
          <w:p w14:paraId="079D524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6A5B6A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DF7CFD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A49835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7" w:name="c4q"/>
            <w:bookmarkEnd w:id="1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10" w:dyaOrig="315" w14:anchorId="53D42BB3">
                <v:shape id="_x0000_i377623" type="#_x0000_t75" style="width:25.5pt;height:15.75pt" o:ole="">
                  <v:imagedata r:id="rId295" o:title=""/>
                </v:shape>
                <o:OLEObject Type="Embed" ProgID="Equation.DSMT4" ShapeID="_x0000_i377623" DrawAspect="Content" ObjectID="_1686795057" r:id="rId2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vectơ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370" w:dyaOrig="450" w14:anchorId="0D9D5EC0">
                <v:shape id="_x0000_i377624" type="#_x0000_t75" style="width:118.5pt;height:22.5pt" o:ole="">
                  <v:imagedata r:id="rId297" o:title=""/>
                </v:shape>
                <o:OLEObject Type="Embed" ProgID="Equation.DSMT4" ShapeID="_x0000_i377624" DrawAspect="Content" ObjectID="_1686795058" r:id="rId2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00" w:dyaOrig="375" w14:anchorId="6948B4BA">
                <v:shape id="_x0000_i377625" type="#_x0000_t75" style="width:30pt;height:18.75pt" o:ole="">
                  <v:imagedata r:id="rId299" o:title=""/>
                </v:shape>
                <o:OLEObject Type="Embed" ProgID="Equation.DSMT4" ShapeID="_x0000_i377625" DrawAspect="Content" ObjectID="_1686795059" r:id="rId3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66FE74C" w14:textId="66D545D5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" w:name="c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65" w:dyaOrig="480" w14:anchorId="254A40A1">
                <v:shape id="_x0000_i377626" type="#_x0000_t75" style="width:38.25pt;height:24pt" o:ole="">
                  <v:imagedata r:id="rId301" o:title=""/>
                </v:shape>
                <o:OLEObject Type="Embed" ProgID="Equation.DSMT4" ShapeID="_x0000_i377626" DrawAspect="Content" ObjectID="_1686795060" r:id="rId3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9" w:name="c4b"/>
            <w:bookmarkEnd w:id="1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555" w:dyaOrig="480" w14:anchorId="2C9E1A09">
                <v:shape id="_x0000_i377627" type="#_x0000_t75" style="width:27.75pt;height:24pt" o:ole="">
                  <v:imagedata r:id="rId303" o:title=""/>
                </v:shape>
                <o:OLEObject Type="Embed" ProgID="Equation.DSMT4" ShapeID="_x0000_i377627" DrawAspect="Content" ObjectID="_1686795061" r:id="rId3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" w:name="c4c"/>
            <w:bookmarkEnd w:id="1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35" w:dyaOrig="480" w14:anchorId="485991ED">
                <v:shape id="_x0000_i377628" type="#_x0000_t75" style="width:36.75pt;height:24pt" o:ole="">
                  <v:imagedata r:id="rId305" o:title=""/>
                </v:shape>
                <o:OLEObject Type="Embed" ProgID="Equation.DSMT4" ShapeID="_x0000_i377628" DrawAspect="Content" ObjectID="_1686795062" r:id="rId3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1" w:name="c4d"/>
            <w:bookmarkEnd w:id="2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8"/>
                <w:sz w:val="24"/>
                <w:szCs w:val="24"/>
              </w:rPr>
              <w:object w:dxaOrig="765" w:dyaOrig="480" w14:anchorId="2F4015F4">
                <v:shape id="_x0000_i377629" type="#_x0000_t75" style="width:38.25pt;height:24pt" o:ole="">
                  <v:imagedata r:id="rId307" o:title=""/>
                </v:shape>
                <o:OLEObject Type="Embed" ProgID="Equation.DSMT4" ShapeID="_x0000_i377629" DrawAspect="Content" ObjectID="_1686795063" r:id="rId3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1"/>
          <w:p w14:paraId="0E09116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EC3D49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2924C30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6ED5F6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" w:name="c5q"/>
            <w:bookmarkEnd w:id="22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ABC với </w:t>
            </w:r>
            <w:r w:rsidRPr="007D28A6">
              <w:rPr>
                <w:position w:val="-14"/>
              </w:rPr>
              <w:object w:dxaOrig="2490" w:dyaOrig="405" w14:anchorId="4896F7D9">
                <v:shape id="_x0000_i377630" type="#_x0000_t75" style="width:124.5pt;height:20.25pt" o:ole="">
                  <v:imagedata r:id="rId309" o:title=""/>
                </v:shape>
                <o:OLEObject Type="Embed" ProgID="Equation.DSMT4" ShapeID="_x0000_i377630" DrawAspect="Content" ObjectID="_1686795064" r:id="rId3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vectơ </w:t>
            </w:r>
            <w:r w:rsidRPr="007D28A6">
              <w:rPr>
                <w:position w:val="-4"/>
              </w:rPr>
              <w:object w:dxaOrig="465" w:dyaOrig="315" w14:anchorId="62AF213D">
                <v:shape id="_x0000_i377631" type="#_x0000_t75" style="width:23.25pt;height:15.75pt" o:ole="">
                  <v:imagedata r:id="rId311" o:title=""/>
                </v:shape>
                <o:OLEObject Type="Embed" ProgID="Equation.DSMT4" ShapeID="_x0000_i377631" DrawAspect="Content" ObjectID="_1686795065" r:id="rId3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position w:val="-4"/>
              </w:rPr>
              <w:object w:dxaOrig="315" w:dyaOrig="270" w14:anchorId="739B0017">
                <v:shape id="_x0000_i377632" type="#_x0000_t75" style="width:15.75pt;height:13.5pt" o:ole="">
                  <v:imagedata r:id="rId313" o:title=""/>
                </v:shape>
                <o:OLEObject Type="Embed" ProgID="Equation.DSMT4" ShapeID="_x0000_i377632" DrawAspect="Content" ObjectID="_1686795066" r:id="rId3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position w:val="-6"/>
              </w:rPr>
              <w:object w:dxaOrig="390" w:dyaOrig="285" w14:anchorId="1C5F77E1">
                <v:shape id="_x0000_i377633" type="#_x0000_t75" style="width:19.5pt;height:14.25pt" o:ole="">
                  <v:imagedata r:id="rId315" o:title=""/>
                </v:shape>
                <o:OLEObject Type="Embed" ProgID="Equation.DSMT4" ShapeID="_x0000_i377633" DrawAspect="Content" ObjectID="_1686795067" r:id="rId3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B717BEF" w14:textId="068CF107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3" w:name="c5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335" w:dyaOrig="435" w14:anchorId="1586C097">
                <v:shape id="_x0000_i377634" type="#_x0000_t75" style="width:66.75pt;height:21.75pt" o:ole="">
                  <v:imagedata r:id="rId317" o:title=""/>
                </v:shape>
                <o:OLEObject Type="Embed" ProgID="Equation.DSMT4" ShapeID="_x0000_i377634" DrawAspect="Content" ObjectID="_1686795068" r:id="rId3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" w:name="c5b"/>
            <w:bookmarkEnd w:id="2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230" w:dyaOrig="435" w14:anchorId="6D973021">
                <v:shape id="_x0000_i377635" type="#_x0000_t75" style="width:61.5pt;height:21.75pt" o:ole="">
                  <v:imagedata r:id="rId319" o:title=""/>
                </v:shape>
                <o:OLEObject Type="Embed" ProgID="Equation.DSMT4" ShapeID="_x0000_i377635" DrawAspect="Content" ObjectID="_1686795069" r:id="rId3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C5C4A" w14:textId="13EE199F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5" w:name="c5c"/>
            <w:bookmarkEnd w:id="2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335" w:dyaOrig="435" w14:anchorId="5C1E4292">
                <v:shape id="_x0000_i377636" type="#_x0000_t75" style="width:66.75pt;height:21.75pt" o:ole="">
                  <v:imagedata r:id="rId321" o:title=""/>
                </v:shape>
                <o:OLEObject Type="Embed" ProgID="Equation.DSMT4" ShapeID="_x0000_i377636" DrawAspect="Content" ObjectID="_1686795070" r:id="rId3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6" w:name="c5d"/>
            <w:bookmarkEnd w:id="2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230" w:dyaOrig="435" w14:anchorId="0FECBA20">
                <v:shape id="_x0000_i377637" type="#_x0000_t75" style="width:61.5pt;height:21.75pt" o:ole="">
                  <v:imagedata r:id="rId323" o:title=""/>
                </v:shape>
                <o:OLEObject Type="Embed" ProgID="Equation.DSMT4" ShapeID="_x0000_i377637" DrawAspect="Content" ObjectID="_1686795071" r:id="rId3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6"/>
          <w:p w14:paraId="0E5D3BE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CFEF86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FCEFDD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25A5A6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Câu </w:t>
            </w:r>
            <w:bookmarkStart w:id="27" w:name="c6q"/>
            <w:bookmarkEnd w:id="2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>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30" w:dyaOrig="420" w14:anchorId="07AD245C">
                <v:shape id="_x0000_i377638" type="#_x0000_t75" style="width:136.5pt;height:21pt" o:ole="">
                  <v:imagedata r:id="rId325" o:title=""/>
                </v:shape>
                <o:OLEObject Type="Embed" ProgID="Equation.DSMT4" ShapeID="_x0000_i377638" DrawAspect="Content" ObjectID="_1686795072" r:id="rId3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1858A2E2">
                <v:shape id="_x0000_i377639" type="#_x0000_t75" style="width:9.75pt;height:11.25pt" o:ole="">
                  <v:imagedata r:id="rId327" o:title=""/>
                </v:shape>
                <o:OLEObject Type="Embed" ProgID="Equation.DSMT4" ShapeID="_x0000_i377639" DrawAspect="Content" ObjectID="_1686795073" r:id="rId3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25" w:dyaOrig="255" w14:anchorId="1B6D7A31">
                <v:shape id="_x0000_i377640" type="#_x0000_t75" style="width:11.25pt;height:12.75pt" o:ole="">
                  <v:imagedata r:id="rId329" o:title=""/>
                </v:shape>
                <o:OLEObject Type="Embed" ProgID="Equation.DSMT4" ShapeID="_x0000_i377640" DrawAspect="Content" ObjectID="_1686795074" r:id="rId3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345" w14:anchorId="51F56538">
                <v:shape id="_x0000_i377641" type="#_x0000_t75" style="width:27.75pt;height:17.25pt" o:ole="">
                  <v:imagedata r:id="rId331" o:title=""/>
                </v:shape>
                <o:OLEObject Type="Embed" ProgID="Equation.DSMT4" ShapeID="_x0000_i377641" DrawAspect="Content" ObjectID="_1686795075" r:id="rId3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F4AF51C" w14:textId="433C42FC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8" w:name="c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x-none" w:eastAsia="x-none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25" w:dyaOrig="315" w14:anchorId="4E38F0C1">
                <v:shape id="_x0000_i377642" type="#_x0000_t75" style="width:56.25pt;height:15.75pt" o:ole="">
                  <v:imagedata r:id="rId333" o:title=""/>
                </v:shape>
                <o:OLEObject Type="Embed" ProgID="Equation.DSMT4" ShapeID="_x0000_i377642" DrawAspect="Content" ObjectID="_1686795076" r:id="rId3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29" w:name="c6b"/>
            <w:bookmarkEnd w:id="2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260" w:dyaOrig="315" w14:anchorId="79790D07">
                <v:shape id="_x0000_i377643" type="#_x0000_t75" style="width:63pt;height:15.75pt" o:ole="">
                  <v:imagedata r:id="rId335" o:title=""/>
                </v:shape>
                <o:OLEObject Type="Embed" ProgID="Equation.DSMT4" ShapeID="_x0000_i377643" DrawAspect="Content" ObjectID="_1686795077" r:id="rId33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9AA2F41" w14:textId="4E897D73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0" w:name="c6c"/>
            <w:bookmarkEnd w:id="2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260" w:dyaOrig="315" w14:anchorId="33F5BB7B">
                <v:shape id="_x0000_i377644" type="#_x0000_t75" style="width:63pt;height:15.75pt" o:ole="">
                  <v:imagedata r:id="rId337" o:title=""/>
                </v:shape>
                <o:OLEObject Type="Embed" ProgID="Equation.DSMT4" ShapeID="_x0000_i377644" DrawAspect="Content" ObjectID="_1686795078" r:id="rId3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1" w:name="c6d"/>
            <w:bookmarkEnd w:id="3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1125" w:dyaOrig="315" w14:anchorId="752633EC">
                <v:shape id="_x0000_i377645" type="#_x0000_t75" style="width:56.25pt;height:15.75pt" o:ole="">
                  <v:imagedata r:id="rId339" o:title=""/>
                </v:shape>
                <o:OLEObject Type="Embed" ProgID="Equation.DSMT4" ShapeID="_x0000_i377645" DrawAspect="Content" ObjectID="_1686795079" r:id="rId3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31"/>
          <w:p w14:paraId="70E3B9A9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567B8F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B43C7" w:rsidRPr="007D28A6" w14:paraId="60B7A4D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2ECA8F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" w:name="c7q"/>
            <w:bookmarkEnd w:id="32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position w:val="-10"/>
              </w:rPr>
              <w:object w:dxaOrig="465" w:dyaOrig="330" w14:anchorId="55A2E78F">
                <v:shape id="_x0000_i377646" type="#_x0000_t75" style="width:23.25pt;height:16.5pt" o:ole="">
                  <v:imagedata r:id="rId341" o:title=""/>
                </v:shape>
                <o:OLEObject Type="Embed" ProgID="Equation.DSMT4" ShapeID="_x0000_i377646" DrawAspect="Content" ObjectID="_1686795080" r:id="rId3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position w:val="-24"/>
              </w:rPr>
              <w:object w:dxaOrig="1140" w:dyaOrig="615" w14:anchorId="659A387B">
                <v:shape id="_x0000_i377647" type="#_x0000_t75" style="width:57pt;height:30.75pt" o:ole="">
                  <v:imagedata r:id="rId343" o:title=""/>
                </v:shape>
                <o:OLEObject Type="Embed" ProgID="Equation.DSMT4" ShapeID="_x0000_i377647" DrawAspect="Content" ObjectID="_1686795081" r:id="rId3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vectơ </w:t>
            </w:r>
            <w:r w:rsidRPr="007D28A6">
              <w:rPr>
                <w:position w:val="-6"/>
              </w:rPr>
              <w:object w:dxaOrig="195" w:dyaOrig="330" w14:anchorId="6875B739">
                <v:shape id="_x0000_i377648" type="#_x0000_t75" style="width:9.75pt;height:16.5pt" o:ole="">
                  <v:imagedata r:id="rId345" o:title=""/>
                </v:shape>
                <o:OLEObject Type="Embed" ProgID="Equation.DSMT4" ShapeID="_x0000_i377648" DrawAspect="Content" ObjectID="_1686795082" r:id="rId3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7C1B3524" w14:textId="2D379CF1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3" w:name="c7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050" w:dyaOrig="675" w14:anchorId="0702FF2B">
                <v:shape id="_x0000_i377649" type="#_x0000_t75" style="width:52.5pt;height:33.75pt" o:ole="">
                  <v:imagedata r:id="rId347" o:title=""/>
                </v:shape>
                <o:OLEObject Type="Embed" ProgID="Equation.DSMT4" ShapeID="_x0000_i377649" DrawAspect="Content" ObjectID="_1686795083" r:id="rId3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4" w:name="c7b"/>
            <w:bookmarkEnd w:id="33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1200" w:dyaOrig="690" w14:anchorId="1903D8F5">
                <v:shape id="_x0000_i377650" type="#_x0000_t75" style="width:60pt;height:34.5pt" o:ole="">
                  <v:imagedata r:id="rId349" o:title=""/>
                </v:shape>
                <o:OLEObject Type="Embed" ProgID="Equation.DSMT4" ShapeID="_x0000_i377650" DrawAspect="Content" ObjectID="_1686795084" r:id="rId3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AD29A71" w14:textId="45D72EBF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5" w:name="c7c"/>
            <w:bookmarkEnd w:id="3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55" w:dyaOrig="435" w14:anchorId="43A6FBA8">
                <v:shape id="_x0000_i377651" type="#_x0000_t75" style="width:57.75pt;height:21.75pt" o:ole="">
                  <v:imagedata r:id="rId351" o:title=""/>
                </v:shape>
                <o:OLEObject Type="Embed" ProgID="Equation.DSMT4" ShapeID="_x0000_i377651" DrawAspect="Content" ObjectID="_1686795085" r:id="rId3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6" w:name="c7d"/>
            <w:bookmarkEnd w:id="3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170" w:dyaOrig="435" w14:anchorId="78112EE6">
                <v:shape id="_x0000_i377652" type="#_x0000_t75" style="width:58.5pt;height:21.75pt" o:ole="">
                  <v:imagedata r:id="rId353" o:title=""/>
                </v:shape>
                <o:OLEObject Type="Embed" ProgID="Equation.DSMT4" ShapeID="_x0000_i377652" DrawAspect="Content" ObjectID="_1686795086" r:id="rId3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6"/>
          <w:p w14:paraId="3C7BBE5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241C88C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0B6A66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03C6B7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7" w:name="c8q"/>
            <w:bookmarkEnd w:id="3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464129B6">
                <v:shape id="_x0000_i377653" type="#_x0000_t75" style="width:46.5pt;height:21pt" o:ole="">
                  <v:imagedata r:id="rId355" o:title=""/>
                </v:shape>
                <o:OLEObject Type="Embed" ProgID="Equation.DSMT4" ShapeID="_x0000_i377653" DrawAspect="Content" ObjectID="_1686795087" r:id="rId3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4CEA0435">
                <v:shape id="_x0000_i377654" type="#_x0000_t75" style="width:47.25pt;height:21pt" o:ole="">
                  <v:imagedata r:id="rId357" o:title=""/>
                </v:shape>
                <o:OLEObject Type="Embed" ProgID="Equation.DSMT4" ShapeID="_x0000_i377654" DrawAspect="Content" ObjectID="_1686795088" r:id="rId3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345" w14:anchorId="48B03DF8">
                <v:shape id="_x0000_i377655" type="#_x0000_t75" style="width:47.25pt;height:17.25pt" o:ole="">
                  <v:imagedata r:id="rId359" o:title=""/>
                </v:shape>
                <o:OLEObject Type="Embed" ProgID="Equation.DSMT4" ShapeID="_x0000_i377655" DrawAspect="Content" ObjectID="_1686795089" r:id="rId3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</w:t>
            </w:r>
          </w:p>
          <w:p w14:paraId="28F331AF" w14:textId="7837500F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8" w:name="c8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50" w:dyaOrig="690" w14:anchorId="2C462F55">
                <v:shape id="_x0000_i377656" type="#_x0000_t75" style="width:52.5pt;height:34.5pt" o:ole="">
                  <v:imagedata r:id="rId361" o:title=""/>
                </v:shape>
                <o:OLEObject Type="Embed" ProgID="Equation.DSMT4" ShapeID="_x0000_i377656" DrawAspect="Content" ObjectID="_1686795090" r:id="rId3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9" w:name="c8b"/>
            <w:bookmarkEnd w:id="3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20" w14:anchorId="1B929A5C">
                <v:shape id="_x0000_i377657" type="#_x0000_t75" style="width:56.25pt;height:21pt" o:ole="">
                  <v:imagedata r:id="rId363" o:title=""/>
                </v:shape>
                <o:OLEObject Type="Embed" ProgID="Equation.DSMT4" ShapeID="_x0000_i377657" DrawAspect="Content" ObjectID="_1686795091" r:id="rId3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4C5D9AD" w14:textId="5223CE0B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0" w:name="c8c"/>
            <w:bookmarkEnd w:id="3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20" w14:anchorId="62388407">
                <v:shape id="_x0000_i377658" type="#_x0000_t75" style="width:48.75pt;height:21pt" o:ole="">
                  <v:imagedata r:id="rId365" o:title=""/>
                </v:shape>
                <o:OLEObject Type="Embed" ProgID="Equation.DSMT4" ShapeID="_x0000_i377658" DrawAspect="Content" ObjectID="_1686795092" r:id="rId3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41" w:name="c8d"/>
            <w:bookmarkEnd w:id="4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200" w:dyaOrig="690" w14:anchorId="2D2DDAC2">
                <v:shape id="_x0000_i377659" type="#_x0000_t75" style="width:60pt;height:34.5pt" o:ole="">
                  <v:imagedata r:id="rId367" o:title=""/>
                </v:shape>
                <o:OLEObject Type="Embed" ProgID="Equation.DSMT4" ShapeID="_x0000_i377659" DrawAspect="Content" ObjectID="_1686795093" r:id="rId3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41"/>
          <w:p w14:paraId="053C6E3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5CAF1B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70AED4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A1B9B1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42" w:name="c9q"/>
            <w:bookmarkEnd w:id="4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30" w14:anchorId="532E12A0">
                <v:shape id="_x0000_i377660" type="#_x0000_t75" style="width:21.75pt;height:16.5pt" o:ole="">
                  <v:imagedata r:id="rId369" o:title=""/>
                </v:shape>
                <o:OLEObject Type="Embed" ProgID="Equation.DSMT4" ShapeID="_x0000_i377660" DrawAspect="Content" ObjectID="_1686795094" r:id="rId3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55" w14:anchorId="298D6F46">
                <v:shape id="_x0000_i377661" type="#_x0000_t75" style="width:36pt;height:12.75pt" o:ole="">
                  <v:imagedata r:id="rId371" o:title=""/>
                </v:shape>
                <o:OLEObject Type="Embed" ProgID="Equation.DSMT4" ShapeID="_x0000_i377661" DrawAspect="Content" ObjectID="_1686795095" r:id="rId3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1F2A087">
                <v:shape id="_x0000_i377662" type="#_x0000_t75" style="width:38.25pt;height:20.25pt" o:ole="">
                  <v:imagedata r:id="rId373" o:title=""/>
                </v:shape>
                <o:OLEObject Type="Embed" ProgID="Equation.DSMT4" ShapeID="_x0000_i377662" DrawAspect="Content" ObjectID="_1686795096" r:id="rId3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44053B8D">
                <v:shape id="_x0000_i377663" type="#_x0000_t75" style="width:47.25pt;height:20.25pt" o:ole="">
                  <v:imagedata r:id="rId375" o:title=""/>
                </v:shape>
                <o:OLEObject Type="Embed" ProgID="Equation.DSMT4" ShapeID="_x0000_i377663" DrawAspect="Content" ObjectID="_1686795097" r:id="rId3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7CA6844">
                <v:shape id="_x0000_i377664" type="#_x0000_t75" style="width:39.75pt;height:20.25pt" o:ole="">
                  <v:imagedata r:id="rId377" o:title=""/>
                </v:shape>
                <o:OLEObject Type="Embed" ProgID="Equation.DSMT4" ShapeID="_x0000_i377664" DrawAspect="Content" ObjectID="_1686795098" r:id="rId3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4B0EBC96">
                <v:shape id="_x0000_i377665" type="#_x0000_t75" style="width:13.5pt;height:13.5pt" o:ole="">
                  <v:imagedata r:id="rId379" o:title=""/>
                </v:shape>
                <o:OLEObject Type="Embed" ProgID="Equation.DSMT4" ShapeID="_x0000_i377665" DrawAspect="Content" ObjectID="_1686795099" r:id="rId3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01A5025" w14:textId="4D04FE48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43" w:name="c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0F65B610">
                <v:shape id="_x0000_i377666" type="#_x0000_t75" style="width:33.75pt;height:20.25pt" o:ole="">
                  <v:imagedata r:id="rId381" o:title=""/>
                </v:shape>
                <o:OLEObject Type="Embed" ProgID="Equation.DSMT4" ShapeID="_x0000_i377666" DrawAspect="Content" ObjectID="_1686795100" r:id="rId38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44" w:name="c9b"/>
            <w:bookmarkEnd w:id="4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4C06490C">
                <v:shape id="_x0000_i377667" type="#_x0000_t75" style="width:28.5pt;height:20.25pt" o:ole="">
                  <v:imagedata r:id="rId383" o:title=""/>
                </v:shape>
                <o:OLEObject Type="Embed" ProgID="Equation.DSMT4" ShapeID="_x0000_i377667" DrawAspect="Content" ObjectID="_1686795101" r:id="rId38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45" w:name="c9c"/>
            <w:bookmarkEnd w:id="4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282D24E8">
                <v:shape id="_x0000_i377668" type="#_x0000_t75" style="width:36pt;height:20.25pt" o:ole="">
                  <v:imagedata r:id="rId385" o:title=""/>
                </v:shape>
                <o:OLEObject Type="Embed" ProgID="Equation.DSMT4" ShapeID="_x0000_i377668" DrawAspect="Content" ObjectID="_1686795102" r:id="rId3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46" w:name="c9d"/>
            <w:bookmarkEnd w:id="4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6EDA00F">
                <v:shape id="_x0000_i377669" type="#_x0000_t75" style="width:42pt;height:20.25pt" o:ole="">
                  <v:imagedata r:id="rId387" o:title=""/>
                </v:shape>
                <o:OLEObject Type="Embed" ProgID="Equation.DSMT4" ShapeID="_x0000_i377669" DrawAspect="Content" ObjectID="_1686795103" r:id="rId38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bookmarkEnd w:id="46"/>
          <w:p w14:paraId="6C818683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123F15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4FD560B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3CD4A5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47" w:name="c10q"/>
            <w:bookmarkEnd w:id="4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4522601A">
                <v:shape id="_x0000_i377670" type="#_x0000_t75" style="width:22.5pt;height:15.75pt" o:ole="">
                  <v:imagedata r:id="rId389" o:title=""/>
                </v:shape>
                <o:OLEObject Type="Embed" ProgID="Equation.DSMT4" ShapeID="_x0000_i377670" DrawAspect="Content" ObjectID="_1686795104" r:id="rId3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bookmarkStart w:id="48" w:name="MTBlankEqn_0"/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2CD9A90">
                <v:shape id="_x0000_i377671" type="#_x0000_t75" style="width:27.75pt;height:14.25pt" o:ole="">
                  <v:imagedata r:id="rId391" o:title=""/>
                </v:shape>
                <o:OLEObject Type="Embed" ProgID="Equation.DSMT4" ShapeID="_x0000_i377671" DrawAspect="Content" ObjectID="_1686795105" r:id="rId392"/>
              </w:object>
            </w:r>
            <w:bookmarkEnd w:id="48"/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34AF6D57">
                <v:shape id="_x0000_i377672" type="#_x0000_t75" style="width:36.75pt;height:19.5pt" o:ole="">
                  <v:imagedata r:id="rId393" o:title=""/>
                </v:shape>
                <o:OLEObject Type="Embed" ProgID="Equation.DSMT4" ShapeID="_x0000_i377672" DrawAspect="Content" ObjectID="_1686795106" r:id="rId3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49027314">
                <v:shape id="_x0000_i377673" type="#_x0000_t75" style="width:42.75pt;height:19.5pt" o:ole="">
                  <v:imagedata r:id="rId395" o:title=""/>
                </v:shape>
                <o:OLEObject Type="Embed" ProgID="Equation.DSMT4" ShapeID="_x0000_i377673" DrawAspect="Content" ObjectID="_1686795107" r:id="rId3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7E05A340">
                <v:shape id="_x0000_i377674" type="#_x0000_t75" style="width:46.5pt;height:19.5pt" o:ole="">
                  <v:imagedata r:id="rId397" o:title=""/>
                </v:shape>
                <o:OLEObject Type="Embed" ProgID="Equation.DSMT4" ShapeID="_x0000_i377674" DrawAspect="Content" ObjectID="_1686795108" r:id="rId3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60" w:dyaOrig="345" w14:anchorId="3954B80D">
                <v:shape id="_x0000_i377675" type="#_x0000_t75" style="width:48pt;height:17.25pt" o:ole="">
                  <v:imagedata r:id="rId399" o:title=""/>
                </v:shape>
                <o:OLEObject Type="Embed" ProgID="Equation.DSMT4" ShapeID="_x0000_i377675" DrawAspect="Content" ObjectID="_1686795109" r:id="rId4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có tọa độ là:</w:t>
            </w:r>
          </w:p>
          <w:p w14:paraId="4DB68559" w14:textId="43D18EAD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49" w:name="c1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0225907C">
                <v:shape id="_x0000_i377676" type="#_x0000_t75" style="width:27.75pt;height:19.5pt" o:ole="">
                  <v:imagedata r:id="rId401" o:title=""/>
                </v:shape>
                <o:OLEObject Type="Embed" ProgID="Equation.DSMT4" ShapeID="_x0000_i377676" DrawAspect="Content" ObjectID="_1686795110" r:id="rId4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0" w:name="c10b"/>
            <w:bookmarkEnd w:id="4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390" w14:anchorId="76249CA4">
                <v:shape id="_x0000_i377677" type="#_x0000_t75" style="width:25.5pt;height:19.5pt" o:ole="">
                  <v:imagedata r:id="rId403" o:title=""/>
                </v:shape>
                <o:OLEObject Type="Embed" ProgID="Equation.DSMT4" ShapeID="_x0000_i377677" DrawAspect="Content" ObjectID="_1686795111" r:id="rId404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bookmarkStart w:id="51" w:name="c10c"/>
            <w:bookmarkEnd w:id="5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759A373D">
                <v:shape id="_x0000_i377678" type="#_x0000_t75" style="width:42pt;height:19.5pt" o:ole="">
                  <v:imagedata r:id="rId405" o:title=""/>
                </v:shape>
                <o:OLEObject Type="Embed" ProgID="Equation.DSMT4" ShapeID="_x0000_i377678" DrawAspect="Content" ObjectID="_1686795112" r:id="rId4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2" w:name="c10d"/>
            <w:bookmarkEnd w:id="5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390" w14:anchorId="38461313">
                <v:shape id="_x0000_i377679" type="#_x0000_t75" style="width:44.25pt;height:19.5pt" o:ole="">
                  <v:imagedata r:id="rId407" o:title=""/>
                </v:shape>
                <o:OLEObject Type="Embed" ProgID="Equation.DSMT4" ShapeID="_x0000_i377679" DrawAspect="Content" ObjectID="_1686795113" r:id="rId4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2"/>
          <w:p w14:paraId="6E268524" w14:textId="77777777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6CE9FCD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399A69D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EB9C14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3" w:name="c11q"/>
            <w:bookmarkEnd w:id="5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735699BD">
                <v:shape id="_x0000_i377680" type="#_x0000_t75" style="width:22.5pt;height:15.75pt" o:ole="">
                  <v:imagedata r:id="rId409" o:title=""/>
                </v:shape>
                <o:OLEObject Type="Embed" ProgID="Equation.DSMT4" ShapeID="_x0000_i377680" DrawAspect="Content" ObjectID="_1686795114" r:id="rId4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C54DFB2">
                <v:shape id="_x0000_i377681" type="#_x0000_t75" style="width:27.75pt;height:14.25pt" o:ole="">
                  <v:imagedata r:id="rId411" o:title=""/>
                </v:shape>
                <o:OLEObject Type="Embed" ProgID="Equation.DSMT4" ShapeID="_x0000_i377681" DrawAspect="Content" ObjectID="_1686795115" r:id="rId4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390" w14:anchorId="3F168934">
                <v:shape id="_x0000_i377682" type="#_x0000_t75" style="width:123.75pt;height:19.5pt" o:ole="">
                  <v:imagedata r:id="rId413" o:title=""/>
                </v:shape>
                <o:OLEObject Type="Embed" ProgID="Equation.DSMT4" ShapeID="_x0000_i377682" DrawAspect="Content" ObjectID="_1686795116" r:id="rId4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E9A6C0D">
                <v:shape id="_x0000_i377683" type="#_x0000_t75" style="width:15.75pt;height:12.75pt" o:ole="">
                  <v:imagedata r:id="rId415" o:title=""/>
                </v:shape>
                <o:OLEObject Type="Embed" ProgID="Equation.DSMT4" ShapeID="_x0000_i377683" DrawAspect="Content" ObjectID="_1686795117" r:id="rId4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65301898">
                <v:shape id="_x0000_i377684" type="#_x0000_t75" style="width:20.25pt;height:14.25pt" o:ole="">
                  <v:imagedata r:id="rId417" o:title=""/>
                </v:shape>
                <o:OLEObject Type="Embed" ProgID="Equation.DSMT4" ShapeID="_x0000_i377684" DrawAspect="Content" ObjectID="_1686795118" r:id="rId4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vectơ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15" w14:anchorId="012C7250">
                <v:shape id="_x0000_i377685" type="#_x0000_t75" style="width:24pt;height:15.75pt" o:ole="">
                  <v:imagedata r:id="rId419" o:title=""/>
                </v:shape>
                <o:OLEObject Type="Embed" ProgID="Equation.DSMT4" ShapeID="_x0000_i377685" DrawAspect="Content" ObjectID="_1686795119" r:id="rId4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34CF7811" w14:textId="08FF0378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54" w:name="c1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705" w:dyaOrig="690" w14:anchorId="212A1A8A">
                <v:shape id="_x0000_i377686" type="#_x0000_t75" style="width:35.25pt;height:34.5pt" o:ole="">
                  <v:imagedata r:id="rId421" o:title=""/>
                </v:shape>
                <o:OLEObject Type="Embed" ProgID="Equation.DSMT4" ShapeID="_x0000_i377686" DrawAspect="Content" ObjectID="_1686795120" r:id="rId42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5" w:name="c11b"/>
            <w:bookmarkEnd w:id="5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40" w:dyaOrig="690" w14:anchorId="6748F1CE">
                <v:shape id="_x0000_i377687" type="#_x0000_t75" style="width:42pt;height:34.5pt" o:ole="">
                  <v:imagedata r:id="rId423" o:title=""/>
                </v:shape>
                <o:OLEObject Type="Embed" ProgID="Equation.DSMT4" ShapeID="_x0000_i377687" DrawAspect="Content" ObjectID="_1686795121" r:id="rId42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6" w:name="c11c"/>
            <w:bookmarkEnd w:id="5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55" w:dyaOrig="690" w14:anchorId="747150B9">
                <v:shape id="_x0000_i377688" type="#_x0000_t75" style="width:42.75pt;height:34.5pt" o:ole="">
                  <v:imagedata r:id="rId425" o:title=""/>
                </v:shape>
                <o:OLEObject Type="Embed" ProgID="Equation.DSMT4" ShapeID="_x0000_i377688" DrawAspect="Content" ObjectID="_1686795122" r:id="rId42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57" w:name="c11d"/>
            <w:bookmarkEnd w:id="5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55" w:dyaOrig="690" w14:anchorId="3A32CC7B">
                <v:shape id="_x0000_i377689" type="#_x0000_t75" style="width:42.75pt;height:34.5pt" o:ole="">
                  <v:imagedata r:id="rId427" o:title=""/>
                </v:shape>
                <o:OLEObject Type="Embed" ProgID="Equation.DSMT4" ShapeID="_x0000_i377689" DrawAspect="Content" ObjectID="_1686795123" r:id="rId42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57"/>
          <w:p w14:paraId="163E04F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520519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E841FE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DB748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58" w:name="c12q"/>
            <w:bookmarkEnd w:id="5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49DB6D84">
                <v:shape id="_x0000_i377690" type="#_x0000_t75" style="width:23.25pt;height:15.75pt" o:ole="">
                  <v:imagedata r:id="rId429" o:title=""/>
                </v:shape>
                <o:OLEObject Type="Embed" ProgID="Equation.DSMT4" ShapeID="_x0000_i377690" DrawAspect="Content" ObjectID="_1686795124" r:id="rId4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02052AD6">
                <v:shape id="_x0000_i377691" type="#_x0000_t75" style="width:51.75pt;height:20.25pt" o:ole="">
                  <v:imagedata r:id="rId431" o:title=""/>
                </v:shape>
                <o:OLEObject Type="Embed" ProgID="Equation.DSMT4" ShapeID="_x0000_i377691" DrawAspect="Content" ObjectID="_1686795125" r:id="rId4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Gọi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765" w:dyaOrig="360" w14:anchorId="1B490AF8">
                <v:shape id="_x0000_i377692" type="#_x0000_t75" style="width:38.25pt;height:18pt" o:ole="">
                  <v:imagedata r:id="rId433" o:title=""/>
                </v:shape>
                <o:OLEObject Type="Embed" ProgID="Equation.DSMT4" ShapeID="_x0000_i377692" DrawAspect="Content" ObjectID="_1686795126" r:id="rId4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lần lượt là hình chiếu vuông góc 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C367A8D">
                <v:shape id="_x0000_i377693" type="#_x0000_t75" style="width:15.75pt;height:12.75pt" o:ole="">
                  <v:imagedata r:id="rId435" o:title=""/>
                </v:shape>
                <o:OLEObject Type="Embed" ProgID="Equation.DSMT4" ShapeID="_x0000_i377693" DrawAspect="Content" ObjectID="_1686795127" r:id="rId4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lên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15" w14:anchorId="31085561">
                <v:shape id="_x0000_i377694" type="#_x0000_t75" style="width:38.25pt;height:15.75pt" o:ole="">
                  <v:imagedata r:id="rId437" o:title=""/>
                </v:shape>
                <o:OLEObject Type="Embed" ProgID="Equation.DSMT4" ShapeID="_x0000_i377694" DrawAspect="Content" ObjectID="_1686795128" r:id="rId4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Khẳng định nào sau đây đúng?</w:t>
            </w:r>
          </w:p>
          <w:p w14:paraId="45128948" w14:textId="565BC815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59" w:name="c1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020" w:dyaOrig="405" w14:anchorId="27C04222">
                <v:shape id="_x0000_i377695" type="#_x0000_t75" style="width:51pt;height:20.25pt" o:ole="">
                  <v:imagedata r:id="rId439" o:title=""/>
                </v:shape>
                <o:OLEObject Type="Embed" ProgID="Equation.DSMT4" ShapeID="_x0000_i377695" DrawAspect="Content" ObjectID="_1686795129" r:id="rId4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0" w:name="c12b"/>
            <w:bookmarkEnd w:id="5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915" w:dyaOrig="405" w14:anchorId="15B5C84E">
                <v:shape id="_x0000_i377696" type="#_x0000_t75" style="width:45.75pt;height:20.25pt" o:ole="">
                  <v:imagedata r:id="rId441" o:title=""/>
                </v:shape>
                <o:OLEObject Type="Embed" ProgID="Equation.DSMT4" ShapeID="_x0000_i377696" DrawAspect="Content" ObjectID="_1686795130" r:id="rId4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3295D01" w14:textId="1B6539E9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1" w:name="c12c"/>
            <w:bookmarkEnd w:id="6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35" w:dyaOrig="420" w14:anchorId="79D2036B">
                <v:shape id="_x0000_i377697" type="#_x0000_t75" style="width:111.75pt;height:21pt" o:ole="">
                  <v:imagedata r:id="rId443" o:title=""/>
                </v:shape>
                <o:OLEObject Type="Embed" ProgID="Equation.DSMT4" ShapeID="_x0000_i377697" DrawAspect="Content" ObjectID="_1686795131" r:id="rId4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62" w:name="c12d"/>
            <w:bookmarkEnd w:id="6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100" w:dyaOrig="420" w14:anchorId="08DA0AB9">
                <v:shape id="_x0000_i377698" type="#_x0000_t75" style="width:105pt;height:21pt" o:ole="">
                  <v:imagedata r:id="rId445" o:title=""/>
                </v:shape>
                <o:OLEObject Type="Embed" ProgID="Equation.DSMT4" ShapeID="_x0000_i377698" DrawAspect="Content" ObjectID="_1686795132" r:id="rId4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62"/>
          <w:p w14:paraId="14E1E501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1B11BC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96DD59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C7D8A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pt-B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Câu </w:t>
            </w:r>
            <w:bookmarkStart w:id="63" w:name="c13q"/>
            <w:bookmarkEnd w:id="6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>13: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2FDA0F95">
                <v:shape id="_x0000_i377699" type="#_x0000_t75" style="width:35.25pt;height:13.5pt" o:ole="">
                  <v:imagedata r:id="rId447" o:title=""/>
                </v:shape>
                <o:OLEObject Type="Embed" ProgID="Equation.DSMT4" ShapeID="_x0000_i377699" DrawAspect="Content" ObjectID="_1686795133" r:id="rId448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B949FB1">
                <v:shape id="_x0000_i377700" type="#_x0000_t75" style="width:36pt;height:20.25pt" o:ole="">
                  <v:imagedata r:id="rId449" o:title=""/>
                </v:shape>
                <o:OLEObject Type="Embed" ProgID="Equation.DSMT4" ShapeID="_x0000_i377700" DrawAspect="Content" ObjectID="_1686795134" r:id="rId4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6FBF3DF6">
                <v:shape id="_x0000_i377701" type="#_x0000_t75" style="width:37.5pt;height:20.25pt" o:ole="">
                  <v:imagedata r:id="rId451" o:title=""/>
                </v:shape>
                <o:OLEObject Type="Embed" ProgID="Equation.DSMT4" ShapeID="_x0000_i377701" DrawAspect="Content" ObjectID="_1686795135" r:id="rId4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6B8FF74">
                <v:shape id="_x0000_i377702" type="#_x0000_t75" style="width:45pt;height:20.25pt" o:ole="">
                  <v:imagedata r:id="rId453" o:title=""/>
                </v:shape>
                <o:OLEObject Type="Embed" ProgID="Equation.DSMT4" ShapeID="_x0000_i377702" DrawAspect="Content" ObjectID="_1686795136" r:id="rId4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Độ dài đường trung tuyến AM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05" w:dyaOrig="270" w14:anchorId="522CCCFF">
                <v:shape id="_x0000_i377703" type="#_x0000_t75" style="width:35.25pt;height:13.5pt" o:ole="">
                  <v:imagedata r:id="rId455" o:title=""/>
                </v:shape>
                <o:OLEObject Type="Embed" ProgID="Equation.DSMT4" ShapeID="_x0000_i377703" DrawAspect="Content" ObjectID="_1686795137" r:id="rId4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là</w:t>
            </w:r>
          </w:p>
          <w:p w14:paraId="46CE3C74" w14:textId="7A92B96E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pt-BR"/>
              </w:rPr>
            </w:pPr>
            <w:bookmarkStart w:id="64" w:name="c1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1BC133E5">
                <v:shape id="_x0000_i377704" type="#_x0000_t75" style="width:28.5pt;height:20.25pt" o:ole="">
                  <v:imagedata r:id="rId457" o:title=""/>
                </v:shape>
                <o:OLEObject Type="Embed" ProgID="Equation.DSMT4" ShapeID="_x0000_i377704" DrawAspect="Content" ObjectID="_1686795138" r:id="rId4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65" w:name="c13b"/>
            <w:bookmarkEnd w:id="6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70" w14:anchorId="5DF0A930">
                <v:shape id="_x0000_i377705" type="#_x0000_t75" style="width:9pt;height:13.5pt" o:ole="">
                  <v:imagedata r:id="rId459" o:title=""/>
                </v:shape>
                <o:OLEObject Type="Embed" ProgID="Equation.DSMT4" ShapeID="_x0000_i377705" DrawAspect="Content" ObjectID="_1686795139" r:id="rId4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66" w:name="c13c"/>
            <w:bookmarkEnd w:id="6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4977DD6">
                <v:shape id="_x0000_i377706" type="#_x0000_t75" style="width:10.5pt;height:13.5pt" o:ole="">
                  <v:imagedata r:id="rId461" o:title=""/>
                </v:shape>
                <o:OLEObject Type="Embed" ProgID="Equation.DSMT4" ShapeID="_x0000_i377706" DrawAspect="Content" ObjectID="_1686795140" r:id="rId4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  <w:bookmarkStart w:id="67" w:name="c13d"/>
            <w:bookmarkEnd w:id="6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72C36E0E">
                <v:shape id="_x0000_i377707" type="#_x0000_t75" style="width:10.5pt;height:13.5pt" o:ole="">
                  <v:imagedata r:id="rId463" o:title=""/>
                </v:shape>
                <o:OLEObject Type="Embed" ProgID="Equation.DSMT4" ShapeID="_x0000_i377707" DrawAspect="Content" ObjectID="_1686795141" r:id="rId4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bookmarkEnd w:id="67"/>
          <w:p w14:paraId="70F20F2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13CED71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ECB4E3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A84EB6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68" w:name="c14q"/>
            <w:bookmarkEnd w:id="68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14: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mặt phẳng </w:t>
            </w:r>
            <w:r w:rsidRPr="007D28A6">
              <w:rPr>
                <w:rFonts w:ascii="Chu Van An" w:eastAsia="Times New Roman" w:hAnsi="Chu Van An" w:cs="Chu Van An"/>
                <w:position w:val="-20"/>
                <w:sz w:val="24"/>
                <w:szCs w:val="24"/>
              </w:rPr>
              <w:object w:dxaOrig="795" w:dyaOrig="525" w14:anchorId="4E61FDE8">
                <v:shape id="_x0000_i377708" type="#_x0000_t75" style="width:39.75pt;height:26.25pt" o:ole="">
                  <v:imagedata r:id="rId465" o:title=""/>
                </v:shape>
                <o:OLEObject Type="Embed" ProgID="Equation.DSMT4" ShapeID="_x0000_i377708" DrawAspect="Content" ObjectID="_1686795142" r:id="rId4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các véctơ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50" w14:anchorId="205679A3">
                <v:shape id="_x0000_i377709" type="#_x0000_t75" style="width:42.75pt;height:22.5pt" o:ole="">
                  <v:imagedata r:id="rId467" o:title=""/>
                </v:shape>
                <o:OLEObject Type="Embed" ProgID="Equation.DSMT4" ShapeID="_x0000_i377709" DrawAspect="Content" ObjectID="_1686795143" r:id="rId4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50" w14:anchorId="30851937">
                <v:shape id="_x0000_i377710" type="#_x0000_t75" style="width:33.75pt;height:22.5pt" o:ole="">
                  <v:imagedata r:id="rId469" o:title=""/>
                </v:shape>
                <o:OLEObject Type="Embed" ProgID="Equation.DSMT4" ShapeID="_x0000_i377710" DrawAspect="Content" ObjectID="_1686795144" r:id="rId4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đó véctơ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70" w:dyaOrig="390" w14:anchorId="7D2512E4">
                <v:shape id="_x0000_i377711" type="#_x0000_t75" style="width:73.5pt;height:19.5pt" o:ole="">
                  <v:imagedata r:id="rId471" o:title=""/>
                </v:shape>
                <o:OLEObject Type="Embed" ProgID="Equation.DSMT4" ShapeID="_x0000_i377711" DrawAspect="Content" ObjectID="_1686795145" r:id="rId4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có tọa độ bằng</w:t>
            </w:r>
          </w:p>
          <w:p w14:paraId="14E066D3" w14:textId="54BCAD8E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69" w:name="c1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1252B2B6">
                <v:shape id="_x0000_i377712" type="#_x0000_t75" style="width:42pt;height:19.5pt" o:ole="">
                  <v:imagedata r:id="rId473" o:title=""/>
                </v:shape>
                <o:OLEObject Type="Embed" ProgID="Equation.DSMT4" ShapeID="_x0000_i377712" DrawAspect="Content" ObjectID="_1686795146" r:id="rId4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0" w:name="c14b"/>
            <w:bookmarkEnd w:id="6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099EA997">
                <v:shape id="_x0000_i377713" type="#_x0000_t75" style="width:39.75pt;height:19.5pt" o:ole="">
                  <v:imagedata r:id="rId475" o:title=""/>
                </v:shape>
                <o:OLEObject Type="Embed" ProgID="Equation.DSMT4" ShapeID="_x0000_i377713" DrawAspect="Content" ObjectID="_1686795147" r:id="rId4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1" w:name="c14c"/>
            <w:bookmarkEnd w:id="7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26DCC58C">
                <v:shape id="_x0000_i377714" type="#_x0000_t75" style="width:39.75pt;height:19.5pt" o:ole="">
                  <v:imagedata r:id="rId477" o:title=""/>
                </v:shape>
                <o:OLEObject Type="Embed" ProgID="Equation.DSMT4" ShapeID="_x0000_i377714" DrawAspect="Content" ObjectID="_1686795148" r:id="rId4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2" w:name="c14d"/>
            <w:bookmarkEnd w:id="7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390" w14:anchorId="7E934E78">
                <v:shape id="_x0000_i377715" type="#_x0000_t75" style="width:42pt;height:19.5pt" o:ole="">
                  <v:imagedata r:id="rId479" o:title=""/>
                </v:shape>
                <o:OLEObject Type="Embed" ProgID="Equation.DSMT4" ShapeID="_x0000_i377715" DrawAspect="Content" ObjectID="_1686795149" r:id="rId4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2"/>
          <w:p w14:paraId="7FD563C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Lời giải</w:t>
            </w:r>
          </w:p>
          <w:p w14:paraId="38627D53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Chọn A</w:t>
            </w:r>
          </w:p>
          <w:p w14:paraId="356EA881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470" w:dyaOrig="390" w14:anchorId="74363DCA">
                <v:shape id="_x0000_i377716" type="#_x0000_t75" style="width:73.5pt;height:19.5pt" o:ole="">
                  <v:imagedata r:id="rId471" o:title=""/>
                </v:shape>
                <o:OLEObject Type="Embed" ProgID="Equation.DSMT4" ShapeID="_x0000_i377716" DrawAspect="Content" ObjectID="_1686795150" r:id="rId4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30" w:dyaOrig="390" w14:anchorId="5FED534F">
                <v:shape id="_x0000_i377717" type="#_x0000_t75" style="width:151.5pt;height:19.5pt" o:ole="">
                  <v:imagedata r:id="rId482" o:title=""/>
                </v:shape>
                <o:OLEObject Type="Embed" ProgID="Equation.DSMT4" ShapeID="_x0000_i377717" DrawAspect="Content" ObjectID="_1686795151" r:id="rId4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390" w14:anchorId="2EA1F151">
                <v:shape id="_x0000_i377718" type="#_x0000_t75" style="width:49.5pt;height:19.5pt" o:ole="">
                  <v:imagedata r:id="rId484" o:title=""/>
                </v:shape>
                <o:OLEObject Type="Embed" ProgID="Equation.DSMT4" ShapeID="_x0000_i377718" DrawAspect="Content" ObjectID="_1686795152" r:id="rId4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Vậy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50" w14:anchorId="15B36E52">
                <v:shape id="_x0000_i377719" type="#_x0000_t75" style="width:60pt;height:22.5pt" o:ole="">
                  <v:imagedata r:id="rId486" o:title=""/>
                </v:shape>
                <o:OLEObject Type="Embed" ProgID="Equation.DSMT4" ShapeID="_x0000_i377719" DrawAspect="Content" ObjectID="_1686795153" r:id="rId4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431E0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E4B39D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BC0582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85BA4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</w:t>
            </w:r>
            <w:bookmarkStart w:id="73" w:name="c15q"/>
            <w:bookmarkEnd w:id="7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15: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95" w:dyaOrig="480" w14:anchorId="1F9BF49E">
                <v:shape id="_x0000_i377720" type="#_x0000_t75" style="width:39.75pt;height:24pt" o:ole="">
                  <v:imagedata r:id="rId488" o:title=""/>
                </v:shape>
                <o:OLEObject Type="Embed" ProgID="Equation.DSMT4" ShapeID="_x0000_i377720" DrawAspect="Content" ObjectID="_1686795154" r:id="rId4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vectơ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340" w:dyaOrig="375" w14:anchorId="3D04070C">
                <v:shape id="_x0000_i377721" type="#_x0000_t75" style="width:117pt;height:18.75pt" o:ole="">
                  <v:imagedata r:id="rId490" o:title=""/>
                </v:shape>
                <o:OLEObject Type="Embed" ProgID="Equation.DSMT4" ShapeID="_x0000_i377721" DrawAspect="Content" ObjectID="_1686795155" r:id="rId4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20" w:dyaOrig="345" w14:anchorId="5E8F334B">
                <v:shape id="_x0000_i377722" type="#_x0000_t75" style="width:51pt;height:17.25pt" o:ole="">
                  <v:imagedata r:id="rId492" o:title=""/>
                </v:shape>
                <o:OLEObject Type="Embed" ProgID="Equation.DSMT4" ShapeID="_x0000_i377722" DrawAspect="Content" ObjectID="_1686795156" r:id="rId4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D480525" w14:textId="703ECE82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4" w:name="c1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36AFBF94">
                <v:shape id="_x0000_i377723" type="#_x0000_t75" style="width:53.25pt;height:20.25pt" o:ole="">
                  <v:imagedata r:id="rId494" o:title=""/>
                </v:shape>
                <o:OLEObject Type="Embed" ProgID="Equation.DSMT4" ShapeID="_x0000_i377723" DrawAspect="Content" ObjectID="_1686795157" r:id="rId4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5" w:name="c15b"/>
            <w:bookmarkEnd w:id="7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0F5569DC">
                <v:shape id="_x0000_i377724" type="#_x0000_t75" style="width:58.5pt;height:20.25pt" o:ole="">
                  <v:imagedata r:id="rId496" o:title=""/>
                </v:shape>
                <o:OLEObject Type="Embed" ProgID="Equation.DSMT4" ShapeID="_x0000_i377724" DrawAspect="Content" ObjectID="_1686795158" r:id="rId4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FA1DA0" w14:textId="3842AA3D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6" w:name="c15c"/>
            <w:bookmarkEnd w:id="7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405" w14:anchorId="5ACACF46">
                <v:shape id="_x0000_i377725" type="#_x0000_t75" style="width:52.5pt;height:20.25pt" o:ole="">
                  <v:imagedata r:id="rId498" o:title=""/>
                </v:shape>
                <o:OLEObject Type="Embed" ProgID="Equation.DSMT4" ShapeID="_x0000_i377725" DrawAspect="Content" ObjectID="_1686795159" r:id="rId4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77" w:name="c15d"/>
            <w:bookmarkEnd w:id="7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317E8CAB">
                <v:shape id="_x0000_i377726" type="#_x0000_t75" style="width:51.75pt;height:20.25pt" o:ole="">
                  <v:imagedata r:id="rId500" o:title=""/>
                </v:shape>
                <o:OLEObject Type="Embed" ProgID="Equation.DSMT4" ShapeID="_x0000_i377726" DrawAspect="Content" ObjectID="_1686795160" r:id="rId5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77"/>
          <w:p w14:paraId="0C4F8461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1963D73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67CC80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0338F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78" w:name="c16q"/>
            <w:bookmarkEnd w:id="7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phảng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EE74699">
                <v:shape id="_x0000_i377727" type="#_x0000_t75" style="width:23.25pt;height:15.75pt" o:ole="">
                  <v:imagedata r:id="rId502" o:title=""/>
                </v:shape>
                <o:OLEObject Type="Embed" ProgID="Equation.DSMT4" ShapeID="_x0000_i377727" DrawAspect="Content" ObjectID="_1686795161" r:id="rId5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75" w:dyaOrig="315" w14:anchorId="698C4A8C">
                <v:shape id="_x0000_i377728" type="#_x0000_t75" style="width:78.75pt;height:15.75pt" o:ole="">
                  <v:imagedata r:id="rId504" o:title=""/>
                </v:shape>
                <o:OLEObject Type="Embed" ProgID="Equation.DSMT4" ShapeID="_x0000_i377728" DrawAspect="Content" ObjectID="_1686795162" r:id="rId5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70" w14:anchorId="4614DD70">
                <v:shape id="_x0000_i377729" type="#_x0000_t75" style="width:15.75pt;height:13.5pt" o:ole="">
                  <v:imagedata r:id="rId506" o:title=""/>
                </v:shape>
                <o:OLEObject Type="Embed" ProgID="Equation.DSMT4" ShapeID="_x0000_i377729" DrawAspect="Content" ObjectID="_1686795163" r:id="rId5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tùy ý.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35" w:dyaOrig="330" w14:anchorId="297FDFD7">
                <v:shape id="_x0000_i377730" type="#_x0000_t75" style="width:51.75pt;height:16.5pt" o:ole="">
                  <v:imagedata r:id="rId508" o:title=""/>
                </v:shape>
                <o:OLEObject Type="Embed" ProgID="Equation.DSMT4" ShapeID="_x0000_i377730" DrawAspect="Content" ObjectID="_1686795164" r:id="rId5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có tọa độ là</w:t>
            </w:r>
          </w:p>
          <w:p w14:paraId="7FAD69A4" w14:textId="3A9FEF17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79" w:name="c1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55" w:dyaOrig="315" w14:anchorId="29BAFFE4">
                <v:shape id="_x0000_i377731" type="#_x0000_t75" style="width:27.75pt;height:15.75pt" o:ole="">
                  <v:imagedata r:id="rId510" o:title=""/>
                </v:shape>
                <o:OLEObject Type="Embed" ProgID="Equation.DSMT4" ShapeID="_x0000_i377731" DrawAspect="Content" ObjectID="_1686795165" r:id="rId5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0" w:name="c16b"/>
            <w:bookmarkEnd w:id="7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15" w14:anchorId="05F79DEE">
                <v:shape id="_x0000_i377732" type="#_x0000_t75" style="width:33pt;height:15.75pt" o:ole="">
                  <v:imagedata r:id="rId512" o:title=""/>
                </v:shape>
                <o:OLEObject Type="Embed" ProgID="Equation.DSMT4" ShapeID="_x0000_i377732" DrawAspect="Content" ObjectID="_1686795166" r:id="rId51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1" w:name="c16c"/>
            <w:bookmarkEnd w:id="8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07726D9C">
                <v:shape id="_x0000_i377733" type="#_x0000_t75" style="width:33.75pt;height:15.75pt" o:ole="">
                  <v:imagedata r:id="rId514" o:title=""/>
                </v:shape>
                <o:OLEObject Type="Embed" ProgID="Equation.DSMT4" ShapeID="_x0000_i377733" DrawAspect="Content" ObjectID="_1686795167" r:id="rId51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82" w:name="c16d"/>
            <w:bookmarkEnd w:id="8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4BE3AB59">
                <v:shape id="_x0000_i377734" type="#_x0000_t75" style="width:33.75pt;height:15.75pt" o:ole="">
                  <v:imagedata r:id="rId516" o:title=""/>
                </v:shape>
                <o:OLEObject Type="Embed" ProgID="Equation.DSMT4" ShapeID="_x0000_i377734" DrawAspect="Content" ObjectID="_1686795168" r:id="rId51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82"/>
          <w:p w14:paraId="3ABAB9FB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87DA056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5A2ECF0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1284A5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3" w:name="c17q"/>
            <w:bookmarkEnd w:id="83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position w:val="-14"/>
              </w:rPr>
              <w:object w:dxaOrig="720" w:dyaOrig="420" w14:anchorId="78315F94">
                <v:shape id="_x0000_i377735" type="#_x0000_t75" style="width:36pt;height:21pt" o:ole="">
                  <v:imagedata r:id="rId518" o:title=""/>
                </v:shape>
                <o:OLEObject Type="Embed" ProgID="Equation.DSMT4" ShapeID="_x0000_i377735" DrawAspect="Content" ObjectID="_1686795169" r:id="rId5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840" w:dyaOrig="420" w14:anchorId="192CA056">
                <v:shape id="_x0000_i377736" type="#_x0000_t75" style="width:42pt;height:21pt" o:ole="">
                  <v:imagedata r:id="rId520" o:title=""/>
                </v:shape>
                <o:OLEObject Type="Embed" ProgID="Equation.DSMT4" ShapeID="_x0000_i377736" DrawAspect="Content" ObjectID="_1686795170" r:id="rId5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position w:val="-6"/>
              </w:rPr>
              <w:object w:dxaOrig="180" w:dyaOrig="345" w14:anchorId="600FC88D">
                <v:shape id="_x0000_i377737" type="#_x0000_t75" style="width:9pt;height:17.25pt" o:ole="">
                  <v:imagedata r:id="rId522" o:title=""/>
                </v:shape>
                <o:OLEObject Type="Embed" ProgID="Equation.DSMT4" ShapeID="_x0000_i377737" DrawAspect="Content" ObjectID="_1686795171" r:id="rId5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position w:val="-6"/>
              </w:rPr>
              <w:object w:dxaOrig="1110" w:dyaOrig="345" w14:anchorId="588DA3BC">
                <v:shape id="_x0000_i377738" type="#_x0000_t75" style="width:55.5pt;height:17.25pt" o:ole="">
                  <v:imagedata r:id="rId524" o:title=""/>
                </v:shape>
                <o:OLEObject Type="Embed" ProgID="Equation.DSMT4" ShapeID="_x0000_i377738" DrawAspect="Content" ObjectID="_1686795172" r:id="rId525"/>
              </w:object>
            </w:r>
          </w:p>
          <w:p w14:paraId="66CF329E" w14:textId="77777777" w:rsid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84" w:name="c17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20" w14:anchorId="4CCF4D52">
                <v:shape id="_x0000_i377739" type="#_x0000_t75" style="width:42pt;height:21pt" o:ole="">
                  <v:imagedata r:id="rId526" o:title=""/>
                </v:shape>
                <o:OLEObject Type="Embed" ProgID="Equation.DSMT4" ShapeID="_x0000_i377739" DrawAspect="Content" ObjectID="_1686795173" r:id="rId5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5" w:name="c17b"/>
            <w:bookmarkEnd w:id="8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47D61D74">
                <v:shape id="_x0000_i377740" type="#_x0000_t75" style="width:49.5pt;height:21pt" o:ole="">
                  <v:imagedata r:id="rId528" o:title=""/>
                </v:shape>
                <o:OLEObject Type="Embed" ProgID="Equation.DSMT4" ShapeID="_x0000_i377740" DrawAspect="Content" ObjectID="_1686795174" r:id="rId5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6" w:name="c17c"/>
            <w:bookmarkEnd w:id="8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5D776829" w14:textId="35D5B463" w:rsidR="00DB43C7" w:rsidRPr="007D28A6" w:rsidRDefault="007D28A6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DB43C7"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7C34BCBC">
                <v:shape id="_x0000_i377741" type="#_x0000_t75" style="width:49.5pt;height:21pt" o:ole="">
                  <v:imagedata r:id="rId530" o:title=""/>
                </v:shape>
                <o:OLEObject Type="Embed" ProgID="Equation.DSMT4" ShapeID="_x0000_i377741" DrawAspect="Content" ObjectID="_1686795175" r:id="rId531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87" w:name="c17d"/>
            <w:bookmarkEnd w:id="86"/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DB43C7"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90" w:dyaOrig="420" w14:anchorId="0E397116">
                <v:shape id="_x0000_i377742" type="#_x0000_t75" style="width:49.5pt;height:21pt" o:ole="">
                  <v:imagedata r:id="rId532" o:title=""/>
                </v:shape>
                <o:OLEObject Type="Embed" ProgID="Equation.DSMT4" ShapeID="_x0000_i377742" DrawAspect="Content" ObjectID="_1686795176" r:id="rId533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87"/>
          <w:p w14:paraId="48E3CBE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12430B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42D1AA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689B44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88" w:name="c18q"/>
            <w:bookmarkEnd w:id="8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15" w14:anchorId="4CB404FA">
                <v:shape id="_x0000_i377743" type="#_x0000_t75" style="width:23.25pt;height:15.75pt" o:ole="">
                  <v:imagedata r:id="rId534" o:title=""/>
                </v:shape>
                <o:OLEObject Type="Embed" ProgID="Equation.DSMT4" ShapeID="_x0000_i377743" DrawAspect="Content" ObjectID="_1686795177" r:id="rId5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312FB633">
                <v:shape id="_x0000_i377744" type="#_x0000_t75" style="width:126.75pt;height:20.25pt" o:ole="">
                  <v:imagedata r:id="rId536" o:title=""/>
                </v:shape>
                <o:OLEObject Type="Embed" ProgID="Equation.DSMT4" ShapeID="_x0000_i377744" DrawAspect="Content" ObjectID="_1686795178" r:id="rId5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của vecto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45" w:dyaOrig="345" w14:anchorId="0E6D9208">
                <v:shape id="_x0000_i377745" type="#_x0000_t75" style="width:47.25pt;height:17.25pt" o:ole="">
                  <v:imagedata r:id="rId538" o:title=""/>
                </v:shape>
                <o:OLEObject Type="Embed" ProgID="Equation.DSMT4" ShapeID="_x0000_i377745" DrawAspect="Content" ObjectID="_1686795179" r:id="rId5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6193EA4" w14:textId="054D2547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89" w:name="c18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1C87E5AB">
                <v:shape id="_x0000_i377746" type="#_x0000_t75" style="width:33pt;height:20.25pt" o:ole="">
                  <v:imagedata r:id="rId540" o:title=""/>
                </v:shape>
                <o:OLEObject Type="Embed" ProgID="Equation.DSMT4" ShapeID="_x0000_i377746" DrawAspect="Content" ObjectID="_1686795180" r:id="rId5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0" w:name="c18b"/>
            <w:bookmarkEnd w:id="8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482A3C5">
                <v:shape id="_x0000_i377747" type="#_x0000_t75" style="width:35.25pt;height:20.25pt" o:ole="">
                  <v:imagedata r:id="rId542" o:title=""/>
                </v:shape>
                <o:OLEObject Type="Embed" ProgID="Equation.DSMT4" ShapeID="_x0000_i377747" DrawAspect="Content" ObjectID="_1686795181" r:id="rId5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1" w:name="c18c"/>
            <w:bookmarkEnd w:id="9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42D17D74">
                <v:shape id="_x0000_i377748" type="#_x0000_t75" style="width:25.5pt;height:20.25pt" o:ole="">
                  <v:imagedata r:id="rId544" o:title=""/>
                </v:shape>
                <o:OLEObject Type="Embed" ProgID="Equation.DSMT4" ShapeID="_x0000_i377748" DrawAspect="Content" ObjectID="_1686795182" r:id="rId5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2" w:name="c18d"/>
            <w:bookmarkEnd w:id="9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79C6B084">
                <v:shape id="_x0000_i377749" type="#_x0000_t75" style="width:42.75pt;height:20.25pt" o:ole="">
                  <v:imagedata r:id="rId546" o:title=""/>
                </v:shape>
                <o:OLEObject Type="Embed" ProgID="Equation.DSMT4" ShapeID="_x0000_i377749" DrawAspect="Content" ObjectID="_1686795183" r:id="rId5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2"/>
          <w:p w14:paraId="7185099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7CDFB44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462A14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1651073" w14:textId="77777777" w:rsidR="00DB43C7" w:rsidRPr="007D28A6" w:rsidRDefault="00DB43C7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3" w:name="c19q"/>
            <w:bookmarkEnd w:id="9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19: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2877BC34" wp14:editId="147BD828">
                  <wp:extent cx="295275" cy="209550"/>
                  <wp:effectExtent l="0" t="0" r="9525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5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E203206" wp14:editId="642BF28F">
                  <wp:extent cx="581025" cy="257175"/>
                  <wp:effectExtent l="0" t="0" r="9525" b="9525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050544D3" wp14:editId="362E0335">
                  <wp:extent cx="733425" cy="266700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3425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1E3DD6B5" wp14:editId="4562980C">
                  <wp:extent cx="762000" cy="26670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62000" cy="266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Tìm tọa độ của vectơ </w:t>
            </w:r>
            <w:r w:rsidRPr="007D28A6">
              <w:rPr>
                <w:rFonts w:ascii="Chu Van An" w:hAnsi="Chu Van An" w:cs="Chu Van An"/>
                <w:noProof/>
                <w:position w:val="-6"/>
                <w:sz w:val="24"/>
                <w:szCs w:val="24"/>
              </w:rPr>
              <w:drawing>
                <wp:inline distT="0" distB="0" distL="0" distR="0" wp14:anchorId="726FEA56" wp14:editId="4A7DC740">
                  <wp:extent cx="1028700" cy="219075"/>
                  <wp:effectExtent l="0" t="0" r="0" b="9525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8700" cy="219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D34EF0E" w14:textId="65AA9AFE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94" w:name="c1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5651AC34" wp14:editId="16482B72">
                  <wp:extent cx="485775" cy="247650"/>
                  <wp:effectExtent l="0" t="0" r="9525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5" w:name="c19b"/>
            <w:bookmarkEnd w:id="9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69B7851C" wp14:editId="407A7510">
                  <wp:extent cx="590550" cy="257175"/>
                  <wp:effectExtent l="0" t="0" r="0" b="9525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55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bookmarkStart w:id="96" w:name="c19c"/>
            <w:bookmarkEnd w:id="9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34E9C440" wp14:editId="071A9223">
                  <wp:extent cx="485775" cy="247650"/>
                  <wp:effectExtent l="0" t="0" r="9525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247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97" w:name="c19d"/>
            <w:bookmarkEnd w:id="9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2164F5C0" wp14:editId="39348098">
                  <wp:extent cx="609600" cy="257175"/>
                  <wp:effectExtent l="0" t="0" r="0" b="9525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97"/>
          <w:p w14:paraId="72C3DFC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F6C9A27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CD5A6E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D3370E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98" w:name="c20q"/>
            <w:bookmarkEnd w:id="98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20: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566EAEF0">
                <v:shape id="_x0000_i377750" type="#_x0000_t75" style="width:23.25pt;height:16.5pt" o:ole="">
                  <v:imagedata r:id="rId557" o:title=""/>
                </v:shape>
                <o:OLEObject Type="Embed" ProgID="Equation.DSMT4" ShapeID="_x0000_i377750" DrawAspect="Content" ObjectID="_1686795184" r:id="rId5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6F3A181C">
                <v:shape id="_x0000_i377751" type="#_x0000_t75" style="width:36pt;height:13.5pt" o:ole="">
                  <v:imagedata r:id="rId559" o:title=""/>
                </v:shape>
                <o:OLEObject Type="Embed" ProgID="Equation.DSMT4" ShapeID="_x0000_i377751" DrawAspect="Content" ObjectID="_1686795185" r:id="rId5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20" w14:anchorId="22BBCBBB">
                <v:shape id="_x0000_i377752" type="#_x0000_t75" style="width:45pt;height:21pt" o:ole="">
                  <v:imagedata r:id="rId561" o:title=""/>
                </v:shape>
                <o:OLEObject Type="Embed" ProgID="Equation.DSMT4" ShapeID="_x0000_i377752" DrawAspect="Content" ObjectID="_1686795186" r:id="rId5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20" w14:anchorId="19838B98">
                <v:shape id="_x0000_i377753" type="#_x0000_t75" style="width:38.25pt;height:21pt" o:ole="">
                  <v:imagedata r:id="rId563" o:title=""/>
                </v:shape>
                <o:OLEObject Type="Embed" ProgID="Equation.DSMT4" ShapeID="_x0000_i377753" DrawAspect="Content" ObjectID="_1686795187" r:id="rId5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668F04B5">
                <v:shape id="_x0000_i377754" type="#_x0000_t75" style="width:39.75pt;height:21pt" o:ole="">
                  <v:imagedata r:id="rId565" o:title=""/>
                </v:shape>
                <o:OLEObject Type="Embed" ProgID="Equation.DSMT4" ShapeID="_x0000_i377754" DrawAspect="Content" ObjectID="_1686795188" r:id="rId5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17B48054">
                <v:shape id="_x0000_i377755" type="#_x0000_t75" style="width:13.5pt;height:13.5pt" o:ole="">
                  <v:imagedata r:id="rId567" o:title=""/>
                </v:shape>
                <o:OLEObject Type="Embed" ProgID="Equation.DSMT4" ShapeID="_x0000_i377755" DrawAspect="Content" ObjectID="_1686795189" r:id="rId5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F3E861" w14:textId="2B68689C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99" w:name="c2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02ABD190">
                <v:shape id="_x0000_i377756" type="#_x0000_t75" style="width:47.25pt;height:21pt" o:ole="">
                  <v:imagedata r:id="rId569" o:title=""/>
                </v:shape>
                <o:OLEObject Type="Embed" ProgID="Equation.DSMT4" ShapeID="_x0000_i377756" DrawAspect="Content" ObjectID="_1686795190" r:id="rId5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0" w:name="c20b"/>
            <w:bookmarkEnd w:id="9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149339E3">
                <v:shape id="_x0000_i377757" type="#_x0000_t75" style="width:39.75pt;height:21pt" o:ole="">
                  <v:imagedata r:id="rId571" o:title=""/>
                </v:shape>
                <o:OLEObject Type="Embed" ProgID="Equation.DSMT4" ShapeID="_x0000_i377757" DrawAspect="Content" ObjectID="_1686795191" r:id="rId5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26B857" w14:textId="2D8C042E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1" w:name="c20c"/>
            <w:bookmarkEnd w:id="10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20" w14:anchorId="6F207243">
                <v:shape id="_x0000_i377758" type="#_x0000_t75" style="width:54.75pt;height:21pt" o:ole="">
                  <v:imagedata r:id="rId573" o:title=""/>
                </v:shape>
                <o:OLEObject Type="Embed" ProgID="Equation.DSMT4" ShapeID="_x0000_i377758" DrawAspect="Content" ObjectID="_1686795192" r:id="rId5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2" w:name="c20d"/>
            <w:bookmarkEnd w:id="10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420" w14:anchorId="4ACC590B">
                <v:shape id="_x0000_i377759" type="#_x0000_t75" style="width:46.5pt;height:21pt" o:ole="">
                  <v:imagedata r:id="rId575" o:title=""/>
                </v:shape>
                <o:OLEObject Type="Embed" ProgID="Equation.DSMT4" ShapeID="_x0000_i377759" DrawAspect="Content" ObjectID="_1686795193" r:id="rId5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2"/>
          <w:p w14:paraId="077AB90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19DA3A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FE41E3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6FEE5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03" w:name="c21q"/>
            <w:bookmarkEnd w:id="10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C80D9A2">
                <v:shape id="_x0000_i377760" type="#_x0000_t75" style="width:23.25pt;height:15.75pt" o:ole="">
                  <v:imagedata r:id="rId577" o:title=""/>
                </v:shape>
                <o:OLEObject Type="Embed" ProgID="Equation.DSMT4" ShapeID="_x0000_i377760" DrawAspect="Content" ObjectID="_1686795194" r:id="rId5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20" w14:anchorId="1629DF24">
                <v:shape id="_x0000_i377761" type="#_x0000_t75" style="width:45pt;height:21pt" o:ole="">
                  <v:imagedata r:id="rId579" o:title=""/>
                </v:shape>
                <o:OLEObject Type="Embed" ProgID="Equation.DSMT4" ShapeID="_x0000_i377761" DrawAspect="Content" ObjectID="_1686795195" r:id="rId5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20" w14:anchorId="5F621FE6">
                <v:shape id="_x0000_i377762" type="#_x0000_t75" style="width:53.25pt;height:21pt" o:ole="">
                  <v:imagedata r:id="rId581" o:title=""/>
                </v:shape>
                <o:OLEObject Type="Embed" ProgID="Equation.DSMT4" ShapeID="_x0000_i377762" DrawAspect="Content" ObjectID="_1686795196" r:id="rId5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25" w:dyaOrig="345" w14:anchorId="526EA0C2">
                <v:shape id="_x0000_i377763" type="#_x0000_t75" style="width:56.25pt;height:17.25pt" o:ole="">
                  <v:imagedata r:id="rId583" o:title=""/>
                </v:shape>
                <o:OLEObject Type="Embed" ProgID="Equation.DSMT4" ShapeID="_x0000_i377763" DrawAspect="Content" ObjectID="_1686795197" r:id="rId5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của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45" w14:anchorId="791A0305">
                <v:shape id="_x0000_i377764" type="#_x0000_t75" style="width:9.75pt;height:17.25pt" o:ole="">
                  <v:imagedata r:id="rId585" o:title=""/>
                </v:shape>
                <o:OLEObject Type="Embed" ProgID="Equation.DSMT4" ShapeID="_x0000_i377764" DrawAspect="Content" ObjectID="_1686795198" r:id="rId5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01748F6" w14:textId="2EB026B4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04" w:name="c2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20" w14:anchorId="75F2E122">
                <v:shape id="_x0000_i377765" type="#_x0000_t75" style="width:47.25pt;height:21pt" o:ole="">
                  <v:imagedata r:id="rId587" o:title=""/>
                </v:shape>
                <o:OLEObject Type="Embed" ProgID="Equation.DSMT4" ShapeID="_x0000_i377765" DrawAspect="Content" ObjectID="_1686795199" r:id="rId5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5" w:name="c21b"/>
            <w:bookmarkEnd w:id="10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20" w14:anchorId="01B3BB2F">
                <v:shape id="_x0000_i377766" type="#_x0000_t75" style="width:33.75pt;height:21pt" o:ole="">
                  <v:imagedata r:id="rId589" o:title=""/>
                </v:shape>
                <o:OLEObject Type="Embed" ProgID="Equation.DSMT4" ShapeID="_x0000_i377766" DrawAspect="Content" ObjectID="_1686795200" r:id="rId5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6" w:name="c21c"/>
            <w:bookmarkEnd w:id="10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20" w14:anchorId="6720A7DA">
                <v:shape id="_x0000_i377767" type="#_x0000_t75" style="width:41.25pt;height:21pt" o:ole="">
                  <v:imagedata r:id="rId591" o:title=""/>
                </v:shape>
                <o:OLEObject Type="Embed" ProgID="Equation.DSMT4" ShapeID="_x0000_i377767" DrawAspect="Content" ObjectID="_1686795201" r:id="rId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07" w:name="c21d"/>
            <w:bookmarkEnd w:id="10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20" w14:anchorId="6AD455B9">
                <v:shape id="_x0000_i377768" type="#_x0000_t75" style="width:39.75pt;height:21pt" o:ole="">
                  <v:imagedata r:id="rId593" o:title=""/>
                </v:shape>
                <o:OLEObject Type="Embed" ProgID="Equation.DSMT4" ShapeID="_x0000_i377768" DrawAspect="Content" ObjectID="_1686795202" r:id="rId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07"/>
          <w:p w14:paraId="3856D88A" w14:textId="77777777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6BDF16F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3BC3D01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D681D9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lastRenderedPageBreak/>
              <w:t xml:space="preserve">Câu </w:t>
            </w:r>
            <w:bookmarkStart w:id="108" w:name="c22q"/>
            <w:bookmarkEnd w:id="10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50" w14:anchorId="6EE990E4">
                <v:shape id="_x0000_i377769" type="#_x0000_t75" style="width:45.75pt;height:22.5pt" o:ole="">
                  <v:imagedata r:id="rId595" o:title=""/>
                </v:shape>
                <o:OLEObject Type="Embed" ProgID="Equation.DSMT4" ShapeID="_x0000_i377769" DrawAspect="Content" ObjectID="_1686795203" r:id="rId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45" w:dyaOrig="450" w14:anchorId="1168703E">
                <v:shape id="_x0000_i377770" type="#_x0000_t75" style="width:47.25pt;height:22.5pt" o:ole="">
                  <v:imagedata r:id="rId597" o:title=""/>
                </v:shape>
                <o:OLEObject Type="Embed" ProgID="Equation.DSMT4" ShapeID="_x0000_i377770" DrawAspect="Content" ObjectID="_1686795204" r:id="rId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Véc 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fr-FR"/>
              </w:rPr>
              <w:object w:dxaOrig="1275" w:dyaOrig="360" w14:anchorId="6EA6C646">
                <v:shape id="_x0000_i377771" type="#_x0000_t75" style="width:63.75pt;height:18pt" o:ole="">
                  <v:imagedata r:id="rId599" o:title=""/>
                </v:shape>
                <o:OLEObject Type="Embed" ProgID="Equation.DSMT4" ShapeID="_x0000_i377771" DrawAspect="Content" ObjectID="_1686795205" r:id="rId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tọa độ là</w:t>
            </w:r>
          </w:p>
          <w:p w14:paraId="3E43FC34" w14:textId="5C1B44A9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09" w:name="c2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0F115DC6">
                <v:shape id="_x0000_i377772" type="#_x0000_t75" style="width:59.25pt;height:21.75pt" o:ole="">
                  <v:imagedata r:id="rId601" o:title=""/>
                </v:shape>
                <o:OLEObject Type="Embed" ProgID="Equation.DSMT4" ShapeID="_x0000_i377772" DrawAspect="Content" ObjectID="_1686795206" r:id="rId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0" w:name="c22b"/>
            <w:bookmarkEnd w:id="10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35" w14:anchorId="28472F9A">
                <v:shape id="_x0000_i377773" type="#_x0000_t75" style="width:58.5pt;height:21.75pt" o:ole="">
                  <v:imagedata r:id="rId603" o:title=""/>
                </v:shape>
                <o:OLEObject Type="Embed" ProgID="Equation.DSMT4" ShapeID="_x0000_i377773" DrawAspect="Content" ObjectID="_1686795207" r:id="rId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512F2245" w14:textId="6FE86459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1" w:name="c22c"/>
            <w:bookmarkEnd w:id="11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4DF9E30A">
                <v:shape id="_x0000_i377774" type="#_x0000_t75" style="width:59.25pt;height:21.75pt" o:ole="">
                  <v:imagedata r:id="rId605" o:title=""/>
                </v:shape>
                <o:OLEObject Type="Embed" ProgID="Equation.DSMT4" ShapeID="_x0000_i377774" DrawAspect="Content" ObjectID="_1686795208" r:id="rId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2" w:name="c22d"/>
            <w:bookmarkEnd w:id="11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85" w:dyaOrig="435" w14:anchorId="0687C40A">
                <v:shape id="_x0000_i377775" type="#_x0000_t75" style="width:59.25pt;height:21.75pt" o:ole="">
                  <v:imagedata r:id="rId607" o:title=""/>
                </v:shape>
                <o:OLEObject Type="Embed" ProgID="Equation.DSMT4" ShapeID="_x0000_i377775" DrawAspect="Content" ObjectID="_1686795209" r:id="rId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112"/>
          <w:p w14:paraId="18428091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4B09CD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5AEE01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13F62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13" w:name="c23q"/>
            <w:bookmarkEnd w:id="113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135" w:dyaOrig="420" w14:anchorId="21785919">
                <v:shape id="_x0000_i377776" type="#_x0000_t75" style="width:156.75pt;height:21pt" o:ole="">
                  <v:imagedata r:id="rId609" o:title=""/>
                </v:shape>
                <o:OLEObject Type="Embed" ProgID="Equation.DSMT4" ShapeID="_x0000_i377776" DrawAspect="Content" ObjectID="_1686795210" r:id="rId6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915" w:dyaOrig="345" w14:anchorId="20FEE708">
                <v:shape id="_x0000_i377777" type="#_x0000_t75" style="width:45.75pt;height:17.25pt" o:ole="">
                  <v:imagedata r:id="rId611" o:title=""/>
                </v:shape>
                <o:OLEObject Type="Embed" ProgID="Equation.DSMT4" ShapeID="_x0000_i377777" DrawAspect="Content" ObjectID="_1686795211" r:id="rId6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nếu</w:t>
            </w:r>
          </w:p>
          <w:p w14:paraId="32D6F52F" w14:textId="7361B3C9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114" w:name="c23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00" w:dyaOrig="330" w14:anchorId="6DF1D44D">
                <v:shape id="_x0000_i377778" type="#_x0000_t75" style="width:60pt;height:16.5pt" o:ole="">
                  <v:imagedata r:id="rId613" o:title=""/>
                </v:shape>
                <o:OLEObject Type="Embed" ProgID="Equation.DSMT4" ShapeID="_x0000_i377778" DrawAspect="Content" ObjectID="_1686795212" r:id="rId6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115" w:name="c23b"/>
            <w:bookmarkEnd w:id="11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05" w:dyaOrig="330" w14:anchorId="716A893A">
                <v:shape id="_x0000_i377779" type="#_x0000_t75" style="width:65.25pt;height:16.5pt" o:ole="">
                  <v:imagedata r:id="rId615" o:title=""/>
                </v:shape>
                <o:OLEObject Type="Embed" ProgID="Equation.DSMT4" ShapeID="_x0000_i377779" DrawAspect="Content" ObjectID="_1686795213" r:id="rId6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7B88DCB2" w14:textId="186A4558" w:rsidR="00DB43C7" w:rsidRPr="007D28A6" w:rsidRDefault="00DB43C7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16" w:name="c23c"/>
            <w:bookmarkEnd w:id="11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335" w:dyaOrig="330" w14:anchorId="1F1F6EA2">
                <v:shape id="_x0000_i377780" type="#_x0000_t75" style="width:66.75pt;height:16.5pt" o:ole="">
                  <v:imagedata r:id="rId617" o:title=""/>
                </v:shape>
                <o:OLEObject Type="Embed" ProgID="Equation.DSMT4" ShapeID="_x0000_i377780" DrawAspect="Content" ObjectID="_1686795214" r:id="rId6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17" w:name="c23d"/>
            <w:bookmarkEnd w:id="11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215" w:dyaOrig="330" w14:anchorId="13E3FA5F">
                <v:shape id="_x0000_i377781" type="#_x0000_t75" style="width:60.75pt;height:16.5pt" o:ole="">
                  <v:imagedata r:id="rId619" o:title=""/>
                </v:shape>
                <o:OLEObject Type="Embed" ProgID="Equation.DSMT4" ShapeID="_x0000_i377781" DrawAspect="Content" ObjectID="_1686795215" r:id="rId6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117"/>
          <w:p w14:paraId="4C87839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CFF321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2BED239D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D8183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18" w:name="c24q"/>
            <w:bookmarkEnd w:id="118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480" w:dyaOrig="330" w14:anchorId="2C08C6DC">
                <v:shape id="_x0000_i377782" type="#_x0000_t75" style="width:24pt;height:16.5pt;mso-width-percent:0;mso-height-percent:0;mso-width-percent:0;mso-height-percent:0" o:ole="">
                  <v:imagedata r:id="rId621" o:title=""/>
                </v:shape>
                <o:OLEObject Type="Embed" ProgID="Equation.DSMT4" ShapeID="_x0000_i377782" DrawAspect="Content" ObjectID="_1686795216" r:id="rId6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675" w:dyaOrig="330" w14:anchorId="67C1B02C">
                <v:shape id="_x0000_i377783" type="#_x0000_t75" style="width:33.75pt;height:16.5pt;mso-width-percent:0;mso-height-percent:0;mso-width-percent:0;mso-height-percent:0" o:ole="">
                  <v:imagedata r:id="rId623" o:title=""/>
                </v:shape>
                <o:OLEObject Type="Embed" ProgID="Equation.DSMT4" ShapeID="_x0000_i377783" DrawAspect="Content" ObjectID="_1686795217" r:id="rId6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795" w:dyaOrig="375" w14:anchorId="0C90886A">
                <v:shape id="_x0000_i377784" type="#_x0000_t75" style="width:39.75pt;height:18.75pt;mso-width-percent:0;mso-height-percent:0;mso-width-percent:0;mso-height-percent:0" o:ole="">
                  <v:imagedata r:id="rId625" o:title=""/>
                </v:shape>
                <o:OLEObject Type="Embed" ProgID="Equation.DSMT4" ShapeID="_x0000_i377784" DrawAspect="Content" ObjectID="_1686795218" r:id="rId6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vectơ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915" w:dyaOrig="345" w14:anchorId="1FCE0AB9">
                <v:shape id="_x0000_i377785" type="#_x0000_t75" style="width:45.75pt;height:17.25pt;mso-width-percent:0;mso-height-percent:0;mso-width-percent:0;mso-height-percent:0" o:ole="">
                  <v:imagedata r:id="rId627" o:title=""/>
                </v:shape>
                <o:OLEObject Type="Embed" ProgID="Equation.DSMT4" ShapeID="_x0000_i377785" DrawAspect="Content" ObjectID="_1686795219" r:id="rId6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D26D159" w14:textId="14360E6E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19" w:name="c2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65" w:dyaOrig="405" w14:anchorId="3E7E283C">
                <v:shape id="_x0000_i377786" type="#_x0000_t75" style="width:38.25pt;height:20.25pt;mso-width-percent:0;mso-height-percent:0;mso-width-percent:0;mso-height-percent:0" o:ole="">
                  <v:imagedata r:id="rId629" o:title=""/>
                </v:shape>
                <o:OLEObject Type="Embed" ProgID="Equation.DSMT4" ShapeID="_x0000_i377786" DrawAspect="Content" ObjectID="_1686795220" r:id="rId63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0" w:name="c24b"/>
            <w:bookmarkEnd w:id="11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00" w:dyaOrig="405" w14:anchorId="08DA5526">
                <v:shape id="_x0000_i377787" type="#_x0000_t75" style="width:30pt;height:20.25pt;mso-width-percent:0;mso-height-percent:0;mso-width-percent:0;mso-height-percent:0" o:ole="">
                  <v:imagedata r:id="rId631" o:title=""/>
                </v:shape>
                <o:OLEObject Type="Embed" ProgID="Equation.DSMT4" ShapeID="_x0000_i377787" DrawAspect="Content" ObjectID="_1686795221" r:id="rId63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1" w:name="c24c"/>
            <w:bookmarkEnd w:id="12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600" w:dyaOrig="405" w14:anchorId="3B0153FE">
                <v:shape id="_x0000_i377788" type="#_x0000_t75" style="width:30pt;height:20.25pt;mso-width-percent:0;mso-height-percent:0;mso-width-percent:0;mso-height-percent:0" o:ole="">
                  <v:imagedata r:id="rId633" o:title=""/>
                </v:shape>
                <o:OLEObject Type="Embed" ProgID="Equation.DSMT4" ShapeID="_x0000_i377788" DrawAspect="Content" ObjectID="_1686795222" r:id="rId63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22" w:name="c24d"/>
            <w:bookmarkEnd w:id="12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20" w:dyaOrig="405" w14:anchorId="3D001229">
                <v:shape id="_x0000_i377789" type="#_x0000_t75" style="width:36pt;height:20.25pt;mso-width-percent:0;mso-height-percent:0;mso-width-percent:0;mso-height-percent:0" o:ole="">
                  <v:imagedata r:id="rId635" o:title=""/>
                </v:shape>
                <o:OLEObject Type="Embed" ProgID="Equation.DSMT4" ShapeID="_x0000_i377789" DrawAspect="Content" ObjectID="_1686795223" r:id="rId63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22"/>
          <w:p w14:paraId="453A207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1FC6CF7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F66DEA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7BF662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3" w:name="c25q"/>
            <w:bookmarkEnd w:id="123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position w:val="-10"/>
              </w:rPr>
              <w:object w:dxaOrig="465" w:dyaOrig="315" w14:anchorId="46C59565">
                <v:shape id="_x0000_i377790" type="#_x0000_t75" style="width:23.25pt;height:15.75pt" o:ole="">
                  <v:imagedata r:id="rId637" o:title=""/>
                </v:shape>
                <o:OLEObject Type="Embed" ProgID="Equation.DSMT4" ShapeID="_x0000_i377790" DrawAspect="Content" ObjectID="_1686795224" r:id="rId6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position w:val="-6"/>
              </w:rPr>
              <w:object w:dxaOrig="555" w:dyaOrig="285" w14:anchorId="2501301D">
                <v:shape id="_x0000_i377791" type="#_x0000_t75" style="width:27.75pt;height:14.25pt" o:ole="">
                  <v:imagedata r:id="rId639" o:title=""/>
                </v:shape>
                <o:OLEObject Type="Embed" ProgID="Equation.DSMT4" ShapeID="_x0000_i377791" DrawAspect="Content" ObjectID="_1686795225" r:id="rId6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position w:val="-14"/>
              </w:rPr>
              <w:object w:dxaOrig="2565" w:dyaOrig="405" w14:anchorId="399F9C02">
                <v:shape id="_x0000_i377792" type="#_x0000_t75" style="width:128.25pt;height:20.25pt" o:ole="">
                  <v:imagedata r:id="rId641" o:title=""/>
                </v:shape>
                <o:OLEObject Type="Embed" ProgID="Equation.DSMT4" ShapeID="_x0000_i377792" DrawAspect="Content" ObjectID="_1686795226" r:id="rId6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Vec tơ </w:t>
            </w:r>
            <w:r w:rsidRPr="007D28A6">
              <w:rPr>
                <w:position w:val="-6"/>
              </w:rPr>
              <w:object w:dxaOrig="945" w:dyaOrig="345" w14:anchorId="3B30B98A">
                <v:shape id="_x0000_i377793" type="#_x0000_t75" style="width:47.25pt;height:17.25pt" o:ole="">
                  <v:imagedata r:id="rId643" o:title=""/>
                </v:shape>
                <o:OLEObject Type="Embed" ProgID="Equation.DSMT4" ShapeID="_x0000_i377793" DrawAspect="Content" ObjectID="_1686795227" r:id="rId6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là:</w:t>
            </w:r>
          </w:p>
          <w:p w14:paraId="05A7D7DC" w14:textId="6D503D24" w:rsidR="00DB43C7" w:rsidRP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24" w:name="c25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574AC18B">
                <v:shape id="_x0000_i377794" type="#_x0000_t75" style="width:27.75pt;height:19.5pt" o:ole="">
                  <v:imagedata r:id="rId645" o:title=""/>
                </v:shape>
                <o:OLEObject Type="Embed" ProgID="Equation.DSMT4" ShapeID="_x0000_i377794" DrawAspect="Content" ObjectID="_1686795228" r:id="rId6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5" w:name="c25b"/>
            <w:bookmarkEnd w:id="12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495" w:dyaOrig="405" w14:anchorId="69EFC63D">
                <v:shape id="_x0000_i377795" type="#_x0000_t75" style="width:24.75pt;height:20.25pt" o:ole="">
                  <v:imagedata r:id="rId647" o:title=""/>
                </v:shape>
                <o:OLEObject Type="Embed" ProgID="Equation.DSMT4" ShapeID="_x0000_i377795" DrawAspect="Content" ObjectID="_1686795229" r:id="rId6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6" w:name="c25c"/>
            <w:bookmarkEnd w:id="12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405" w14:anchorId="2E94FCB6">
                <v:shape id="_x0000_i377796" type="#_x0000_t75" style="width:39.75pt;height:20.25pt" o:ole="">
                  <v:imagedata r:id="rId649" o:title=""/>
                </v:shape>
                <o:OLEObject Type="Embed" ProgID="Equation.DSMT4" ShapeID="_x0000_i377796" DrawAspect="Content" ObjectID="_1686795230" r:id="rId6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27" w:name="s2"/>
            <w:bookmarkStart w:id="128" w:name="c25d"/>
            <w:bookmarkEnd w:id="126"/>
            <w:bookmarkEnd w:id="12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24AF90D6">
                <v:shape id="_x0000_i377797" type="#_x0000_t75" style="width:42pt;height:20.25pt" o:ole="">
                  <v:imagedata r:id="rId651" o:title=""/>
                </v:shape>
                <o:OLEObject Type="Embed" ProgID="Equation.DSMT4" ShapeID="_x0000_i377797" DrawAspect="Content" ObjectID="_1686795231" r:id="rId6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28"/>
          <w:p w14:paraId="1310C6A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A0A858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1FA91E05" w14:textId="3CBB027F" w:rsidR="00EC5D1C" w:rsidRPr="007D28A6" w:rsidRDefault="00115773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="00460B37"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CC7582" wp14:editId="38A662A3">
                <wp:extent cx="6709559" cy="4638676"/>
                <wp:effectExtent l="0" t="19050" r="34290" b="28575"/>
                <wp:docPr id="18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4638676"/>
                          <a:chOff x="0" y="0"/>
                          <a:chExt cx="6709559" cy="4740669"/>
                        </a:xfrm>
                      </wpg:grpSpPr>
                      <wps:wsp>
                        <wps:cNvPr id="187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3"/>
                            <a:ext cx="6709559" cy="447983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6AC28D" w14:textId="77777777" w:rsidR="00E62F77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4F70B73" w14:textId="7702B694" w:rsidR="00464B27" w:rsidRDefault="00E62F77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  <w:r w:rsidR="001729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="00464B27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Dựa vào </w:t>
                              </w:r>
                              <w:r w:rsidR="00805A26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định nghĩa và các </w:t>
                              </w:r>
                              <w:r w:rsidR="00464B27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tính chất của hình và sử dụng công thức</w:t>
                              </w:r>
                              <w:r w:rsidR="00805A26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cơ bản.</w:t>
                              </w:r>
                            </w:p>
                            <w:p w14:paraId="2F99A16E" w14:textId="63F1498D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①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Trung điểm của đoạn thẳng và trọng tâm của tam giác</w:t>
                              </w:r>
                            </w:p>
                            <w:p w14:paraId="33D2C8FC" w14:textId="29510CA8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180" w:dyaOrig="220" w14:anchorId="328305AF">
                                  <v:shape id="_x0000_i379141" type="#_x0000_t75" style="width:9pt;height:11.25pt" o:ole="">
                                    <v:imagedata r:id="rId653" o:title=""/>
                                  </v:shape>
                                  <o:OLEObject Type="Embed" ProgID="Equation.DSMT4" ShapeID="_x0000_i379141" DrawAspect="Content" ObjectID="_1686796783" r:id="rId65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trung điểm của đoạn thẳng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60" w:dyaOrig="220" w14:anchorId="677DEB14">
                                  <v:shape id="_x0000_i379142" type="#_x0000_t75" style="width:18pt;height:11.25pt" o:ole="">
                                    <v:imagedata r:id="rId655" o:title=""/>
                                  </v:shape>
                                  <o:OLEObject Type="Embed" ProgID="Equation.DSMT4" ShapeID="_x0000_i379142" DrawAspect="Content" ObjectID="_1686796784" r:id="rId656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64B05CAB">
                                  <v:shape id="_x0000_i379143" type="#_x0000_t75" style="width:15pt;height:11.25pt" o:ole="">
                                    <v:imagedata r:id="rId657" o:title=""/>
                                  </v:shape>
                                  <o:OLEObject Type="Embed" ProgID="Equation.DSMT4" ShapeID="_x0000_i379143" DrawAspect="Content" ObjectID="_1686796785" r:id="rId658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38754516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020" w:dyaOrig="520" w14:anchorId="5CDFF65E">
                                  <v:shape id="_x0000_i379144" type="#_x0000_t75" style="width:101.25pt;height:26.25pt" o:ole="">
                                    <v:imagedata r:id="rId659" o:title=""/>
                                  </v:shape>
                                  <o:OLEObject Type="Embed" ProgID="Equation.DSMT4" ShapeID="_x0000_i379144" DrawAspect="Content" ObjectID="_1686796786" r:id="rId660"/>
                                </w:object>
                              </w:r>
                            </w:p>
                            <w:p w14:paraId="05E83928" w14:textId="22462033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Nếu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20" w:dyaOrig="240" w14:anchorId="16FB63B8">
                                  <v:shape id="_x0000_i379145" type="#_x0000_t75" style="width:11.25pt;height:12pt" o:ole="">
                                    <v:imagedata r:id="rId661" o:title=""/>
                                  </v:shape>
                                  <o:OLEObject Type="Embed" ProgID="Equation.DSMT4" ShapeID="_x0000_i379145" DrawAspect="Content" ObjectID="_1686796787" r:id="rId662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là trọng tâm của tam giác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499" w:dyaOrig="240" w14:anchorId="452D4F14">
                                  <v:shape id="_x0000_i379146" type="#_x0000_t75" style="width:25.5pt;height:12pt" o:ole="">
                                    <v:imagedata r:id="rId663" o:title=""/>
                                  </v:shape>
                                  <o:OLEObject Type="Embed" ProgID="Equation.DSMT4" ShapeID="_x0000_i379146" DrawAspect="Content" ObjectID="_1686796788" r:id="rId664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với mọi điểm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4"/>
                                </w:rPr>
                                <w:object w:dxaOrig="300" w:dyaOrig="220" w14:anchorId="763F85CF">
                                  <v:shape id="_x0000_i379147" type="#_x0000_t75" style="width:15pt;height:11.25pt" o:ole="">
                                    <v:imagedata r:id="rId657" o:title=""/>
                                  </v:shape>
                                  <o:OLEObject Type="Embed" ProgID="Equation.DSMT4" ShapeID="_x0000_i379147" DrawAspect="Content" ObjectID="_1686796789" r:id="rId665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thì ta có </w:t>
                              </w:r>
                            </w:p>
                            <w:p w14:paraId="38E5770B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2540" w:dyaOrig="520" w14:anchorId="7DFD4457">
                                  <v:shape id="_x0000_i379148" type="#_x0000_t75" style="width:127.5pt;height:26.25pt" o:ole="">
                                    <v:imagedata r:id="rId666" o:title=""/>
                                  </v:shape>
                                  <o:OLEObject Type="Embed" ProgID="Equation.DSMT4" ShapeID="_x0000_i379148" DrawAspect="Content" ObjectID="_1686796790" r:id="rId667"/>
                                </w:object>
                              </w:r>
                            </w:p>
                            <w:p w14:paraId="5614ADB9" w14:textId="1765A78A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left="284" w:hanging="284"/>
                                <w:rPr>
                                  <w:rFonts w:ascii="Chu Van An" w:hAnsi="Chu Van An" w:cs="Chu Van An"/>
                                  <w:b/>
                                </w:rPr>
                              </w:pPr>
                              <w:r w:rsidRPr="007902BB">
                                <w:rPr>
                                  <w:rFonts w:ascii="Yu Mincho" w:eastAsia="Yu Mincho" w:hAnsi="Yu Mincho" w:cs="Chu Van An"/>
                                  <w:b/>
                                  <w:color w:val="FF0000"/>
                                  <w:sz w:val="24"/>
                                  <w:szCs w:val="24"/>
                                </w:rPr>
                                <w:t>②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. </w:t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7030A0"/>
                                </w:rPr>
                                <w:t>Điều kiện để hai vectơ cùng phương</w:t>
                              </w:r>
                            </w:p>
                            <w:p w14:paraId="72596C0B" w14:textId="774E0A5C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Điều kiện cần và đủ để hai vectơ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7833BE67">
                                  <v:shape id="_x0000_i379149" type="#_x0000_t75" style="width:9pt;height:12.75pt" o:ole="">
                                    <v:imagedata r:id="rId668" o:title=""/>
                                  </v:shape>
                                  <o:OLEObject Type="Embed" ProgID="Equation.DSMT4" ShapeID="_x0000_i379149" DrawAspect="Content" ObjectID="_1686796791" r:id="rId669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và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200" w:dyaOrig="320" w14:anchorId="741C7EE9">
                                  <v:shape id="_x0000_i379150" type="#_x0000_t75" style="width:10.5pt;height:15.75pt" o:ole="">
                                    <v:imagedata r:id="rId670" o:title=""/>
                                  </v:shape>
                                  <o:OLEObject Type="Embed" ProgID="Equation.DSMT4" ShapeID="_x0000_i379150" DrawAspect="Content" ObjectID="_1686796792" r:id="rId671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18"/>
                                </w:rPr>
                                <w:object w:dxaOrig="660" w:dyaOrig="460" w14:anchorId="043D967A">
                                  <v:shape id="_x0000_i379151" type="#_x0000_t75" style="width:33pt;height:23.25pt" o:ole="">
                                    <v:imagedata r:id="rId672" o:title=""/>
                                  </v:shape>
                                  <o:OLEObject Type="Embed" ProgID="Equation.DSMT4" ShapeID="_x0000_i379151" DrawAspect="Content" ObjectID="_1686796793" r:id="rId673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cùng phương là có một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position w:val="-6"/>
                                </w:rPr>
                                <w:object w:dxaOrig="180" w:dyaOrig="260" w14:anchorId="49C2741A">
                                  <v:shape id="_x0000_i379152" type="#_x0000_t75" style="width:9pt;height:12.75pt" o:ole="">
                                    <v:imagedata r:id="rId674" o:title=""/>
                                  </v:shape>
                                  <o:OLEObject Type="Embed" ProgID="Equation.DSMT4" ShapeID="_x0000_i379152" DrawAspect="Content" ObjectID="_1686796794" r:id="rId675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</w:rPr>
                                <w:t xml:space="preserve"> để </w:t>
                              </w:r>
                            </w:p>
                            <w:p w14:paraId="6B92DA07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940" w:dyaOrig="520" w14:anchorId="43ECE29C">
                                  <v:shape id="_x0000_i379153" type="#_x0000_t75" style="width:46.5pt;height:26.25pt" o:ole="">
                                    <v:imagedata r:id="rId676" o:title=""/>
                                  </v:shape>
                                  <o:OLEObject Type="Embed" ProgID="Equation.DSMT4" ShapeID="_x0000_i379153" DrawAspect="Content" ObjectID="_1686796795" r:id="rId677"/>
                                </w:object>
                              </w:r>
                            </w:p>
                            <w:p w14:paraId="7BC33E71" w14:textId="31527D2B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rPr>
                                  <w:rFonts w:ascii="Chu Van An" w:hAnsi="Chu Van An" w:cs="Chu Van An"/>
                                  <w:spacing w:val="-4"/>
                                </w:rPr>
                              </w:pP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sym w:font="Wingdings 2" w:char="F097"/>
                              </w:r>
                              <w:r w:rsidRPr="007902BB"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color w:val="7030A0"/>
                                </w:rPr>
                                <w:t xml:space="preserve">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Ba điểm phân biệt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10"/>
                                </w:rPr>
                                <w:object w:dxaOrig="700" w:dyaOrig="279" w14:anchorId="71BE5A5A">
                                  <v:shape id="_x0000_i379154" type="#_x0000_t75" style="width:34.5pt;height:14.25pt" o:ole="">
                                    <v:imagedata r:id="rId678" o:title=""/>
                                  </v:shape>
                                  <o:OLEObject Type="Embed" ProgID="Equation.DSMT4" ShapeID="_x0000_i379154" DrawAspect="Content" ObjectID="_1686796796" r:id="rId679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thẳng hàng khi và chỉ khi có số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2E9D2D2D">
                                  <v:shape id="_x0000_i379155" type="#_x0000_t75" style="width:9pt;height:12.75pt" o:ole="">
                                    <v:imagedata r:id="rId680" o:title=""/>
                                  </v:shape>
                                  <o:OLEObject Type="Embed" ProgID="Equation.DSMT4" ShapeID="_x0000_i379155" DrawAspect="Content" ObjectID="_1686796797" r:id="rId681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khác </w: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  <w:position w:val="-6"/>
                                </w:rPr>
                                <w:object w:dxaOrig="180" w:dyaOrig="260" w14:anchorId="5EDAE233">
                                  <v:shape id="_x0000_i379156" type="#_x0000_t75" style="width:9pt;height:12.75pt" o:ole="">
                                    <v:imagedata r:id="rId682" o:title=""/>
                                  </v:shape>
                                  <o:OLEObject Type="Embed" ProgID="Equation.DSMT4" ShapeID="_x0000_i379156" DrawAspect="Content" ObjectID="_1686796798" r:id="rId683"/>
                                </w:object>
                              </w:r>
                              <w:r w:rsidRPr="00191B3B">
                                <w:rPr>
                                  <w:rFonts w:ascii="Chu Van An" w:hAnsi="Chu Van An" w:cs="Chu Van An"/>
                                  <w:spacing w:val="-4"/>
                                </w:rPr>
                                <w:t xml:space="preserve"> để </w:t>
                              </w:r>
                            </w:p>
                            <w:p w14:paraId="0C3F77A7" w14:textId="77777777" w:rsidR="007902BB" w:rsidRPr="00191B3B" w:rsidRDefault="007902BB" w:rsidP="007902BB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/>
                                <w:ind w:firstLine="284"/>
                                <w:jc w:val="center"/>
                                <w:rPr>
                                  <w:rFonts w:ascii="Chu Van An" w:hAnsi="Chu Van An" w:cs="Chu Van An"/>
                                </w:rPr>
                              </w:pPr>
                              <w:r w:rsidRPr="00191B3B">
                                <w:rPr>
                                  <w:rFonts w:ascii="Chu Van An" w:hAnsi="Chu Van An" w:cs="Chu Van An"/>
                                  <w:position w:val="-16"/>
                                </w:rPr>
                                <w:object w:dxaOrig="1340" w:dyaOrig="520" w14:anchorId="0E24A9FA">
                                  <v:shape id="_x0000_i379157" type="#_x0000_t75" style="width:67.5pt;height:26.25pt" o:ole="">
                                    <v:imagedata r:id="rId684" o:title=""/>
                                  </v:shape>
                                  <o:OLEObject Type="Embed" ProgID="Equation.DSMT4" ShapeID="_x0000_i379157" DrawAspect="Content" ObjectID="_1686796799" r:id="rId685"/>
                                </w:object>
                              </w:r>
                            </w:p>
                            <w:p w14:paraId="3E234646" w14:textId="79DE0C38" w:rsidR="00B810A5" w:rsidRDefault="00B810A5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7C8EF017" w14:textId="77777777" w:rsidR="00B810A5" w:rsidRPr="00116C8F" w:rsidRDefault="00B810A5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</w:p>
                            <w:p w14:paraId="1CB67F41" w14:textId="2F0E8F25" w:rsidR="00E62F77" w:rsidRPr="004E4A10" w:rsidRDefault="00E62F77" w:rsidP="00460B3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DECA07D" w14:textId="5E2BCDA3" w:rsidR="00E62F77" w:rsidRPr="00683573" w:rsidRDefault="00E62F77" w:rsidP="00683573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188" name="Group 188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189" name="Group 189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190" name="Group 190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191" name="Rectangle: Single Corner Snipped 191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192" name="Group 192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193" name="Group 193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194" name="Arrow: Chevron 194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771A02C" w14:textId="5269C2C8" w:rsidR="00E62F77" w:rsidRPr="00B810A5" w:rsidRDefault="004B15B4" w:rsidP="00460B3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B810A5">
                                          <w:rPr>
                                            <w:rFonts w:ascii="Chu Van An" w:hAnsi="Chu Van An" w:cs="Chu Van An"/>
                                            <w:bCs/>
                                            <w:color w:val="0000CC"/>
                                          </w:rPr>
                                          <w:t>Các bài toán liên quan toạ độ 2 vectơ cùng phương, song song, thẳng hàng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95" name="Group 195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96" name="Freeform: Shape 196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97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2D1A6BB0" w14:textId="77777777" w:rsidR="00E62F77" w:rsidRDefault="00E62F77" w:rsidP="00460B3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98" name="Group 198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99" name="Freeform: Shape 199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200" name="Flowchart: Terminator 200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201" name="Flowchart: Direct Access Storage 201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202" name="Group 202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224" name="Flowchart: Preparation 224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225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9A1FF26" w14:textId="00C113C2" w:rsidR="00E62F77" w:rsidRDefault="00E62F77" w:rsidP="00460B3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➁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CC7582" id="_x0000_s1118" style="width:528.3pt;height:365.25pt;mso-position-horizontal-relative:char;mso-position-vertical-relative:line" coordsize="67095,474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">
                <v:shape id="Rectangle: Diagonal Corners Rounded 1" o:spid="_x0000_s1119" style="position:absolute;top:2608;width:67095;height:44798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322099;6709559,4437413;6694418,4479836;114963,4479836;0,4157737;0,42423;15141,0" o:connectangles="0,0,0,0,0,0,0,0,0" textboxrect="0,0,6435090,1533525"/>
                  <v:textbox>
                    <w:txbxContent>
                      <w:p w14:paraId="6A6AC28D" w14:textId="77777777" w:rsidR="00E62F77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4F70B73" w14:textId="7702B694" w:rsidR="00464B27" w:rsidRDefault="00E62F77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  <w:r w:rsidR="001729E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  <w:r w:rsidR="00464B27"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Dựa vào </w:t>
                        </w:r>
                        <w:r w:rsidR="00805A26">
                          <w:rPr>
                            <w:rFonts w:ascii="Chu Van An" w:hAnsi="Chu Van An" w:cs="Chu Van An"/>
                            <w:lang w:val="pt-BR"/>
                          </w:rPr>
                          <w:t xml:space="preserve">định nghĩa và các </w:t>
                        </w:r>
                        <w:r w:rsidR="00464B27" w:rsidRPr="00116C8F">
                          <w:rPr>
                            <w:rFonts w:ascii="Chu Van An" w:hAnsi="Chu Van An" w:cs="Chu Van An"/>
                            <w:lang w:val="pt-BR"/>
                          </w:rPr>
                          <w:t>tính chất của hình và sử dụng công thức</w:t>
                        </w:r>
                        <w:r w:rsidR="00805A26">
                          <w:rPr>
                            <w:rFonts w:ascii="Chu Van An" w:hAnsi="Chu Van An" w:cs="Chu Van An"/>
                            <w:lang w:val="pt-BR"/>
                          </w:rPr>
                          <w:t xml:space="preserve"> cơ bản.</w:t>
                        </w:r>
                      </w:p>
                      <w:p w14:paraId="2F99A16E" w14:textId="63F1498D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①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Trung điểm của đoạn thẳng và trọng tâm của tam giác</w:t>
                        </w:r>
                      </w:p>
                      <w:p w14:paraId="33D2C8FC" w14:textId="29510CA8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180" w:dyaOrig="220" w14:anchorId="328305AF">
                            <v:shape id="_x0000_i379141" type="#_x0000_t75" style="width:9pt;height:11.25pt" o:ole="">
                              <v:imagedata r:id="rId653" o:title=""/>
                            </v:shape>
                            <o:OLEObject Type="Embed" ProgID="Equation.DSMT4" ShapeID="_x0000_i379141" DrawAspect="Content" ObjectID="_1686796783" r:id="rId686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trung điểm của đoạn thẳng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60" w:dyaOrig="220" w14:anchorId="677DEB14">
                            <v:shape id="_x0000_i379142" type="#_x0000_t75" style="width:18pt;height:11.25pt" o:ole="">
                              <v:imagedata r:id="rId655" o:title=""/>
                            </v:shape>
                            <o:OLEObject Type="Embed" ProgID="Equation.DSMT4" ShapeID="_x0000_i379142" DrawAspect="Content" ObjectID="_1686796784" r:id="rId687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64B05CAB">
                            <v:shape id="_x0000_i379143" type="#_x0000_t75" style="width:15pt;height:11.25pt" o:ole="">
                              <v:imagedata r:id="rId657" o:title=""/>
                            </v:shape>
                            <o:OLEObject Type="Embed" ProgID="Equation.DSMT4" ShapeID="_x0000_i379143" DrawAspect="Content" ObjectID="_1686796785" r:id="rId688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38754516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020" w:dyaOrig="520" w14:anchorId="5CDFF65E">
                            <v:shape id="_x0000_i379144" type="#_x0000_t75" style="width:101.25pt;height:26.25pt" o:ole="">
                              <v:imagedata r:id="rId659" o:title=""/>
                            </v:shape>
                            <o:OLEObject Type="Embed" ProgID="Equation.DSMT4" ShapeID="_x0000_i379144" DrawAspect="Content" ObjectID="_1686796786" r:id="rId689"/>
                          </w:object>
                        </w:r>
                      </w:p>
                      <w:p w14:paraId="05E83928" w14:textId="22462033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Nếu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20" w:dyaOrig="240" w14:anchorId="16FB63B8">
                            <v:shape id="_x0000_i379145" type="#_x0000_t75" style="width:11.25pt;height:12pt" o:ole="">
                              <v:imagedata r:id="rId661" o:title=""/>
                            </v:shape>
                            <o:OLEObject Type="Embed" ProgID="Equation.DSMT4" ShapeID="_x0000_i379145" DrawAspect="Content" ObjectID="_1686796787" r:id="rId690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là trọng tâm của tam giác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499" w:dyaOrig="240" w14:anchorId="452D4F14">
                            <v:shape id="_x0000_i379146" type="#_x0000_t75" style="width:25.5pt;height:12pt" o:ole="">
                              <v:imagedata r:id="rId663" o:title=""/>
                            </v:shape>
                            <o:OLEObject Type="Embed" ProgID="Equation.DSMT4" ShapeID="_x0000_i379146" DrawAspect="Content" ObjectID="_1686796788" r:id="rId691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với mọi điểm </w:t>
                        </w:r>
                        <w:r w:rsidRPr="00191B3B">
                          <w:rPr>
                            <w:rFonts w:ascii="Chu Van An" w:hAnsi="Chu Van An" w:cs="Chu Van An"/>
                            <w:position w:val="-4"/>
                          </w:rPr>
                          <w:object w:dxaOrig="300" w:dyaOrig="220" w14:anchorId="763F85CF">
                            <v:shape id="_x0000_i379147" type="#_x0000_t75" style="width:15pt;height:11.25pt" o:ole="">
                              <v:imagedata r:id="rId657" o:title=""/>
                            </v:shape>
                            <o:OLEObject Type="Embed" ProgID="Equation.DSMT4" ShapeID="_x0000_i379147" DrawAspect="Content" ObjectID="_1686796789" r:id="rId692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thì ta có </w:t>
                        </w:r>
                      </w:p>
                      <w:p w14:paraId="38E5770B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2540" w:dyaOrig="520" w14:anchorId="7DFD4457">
                            <v:shape id="_x0000_i379148" type="#_x0000_t75" style="width:127.5pt;height:26.25pt" o:ole="">
                              <v:imagedata r:id="rId666" o:title=""/>
                            </v:shape>
                            <o:OLEObject Type="Embed" ProgID="Equation.DSMT4" ShapeID="_x0000_i379148" DrawAspect="Content" ObjectID="_1686796790" r:id="rId693"/>
                          </w:object>
                        </w:r>
                      </w:p>
                      <w:p w14:paraId="5614ADB9" w14:textId="1765A78A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left="284" w:hanging="284"/>
                          <w:rPr>
                            <w:rFonts w:ascii="Chu Van An" w:hAnsi="Chu Van An" w:cs="Chu Van An"/>
                            <w:b/>
                          </w:rPr>
                        </w:pPr>
                        <w:r w:rsidRPr="007902BB">
                          <w:rPr>
                            <w:rFonts w:ascii="Yu Mincho" w:eastAsia="Yu Mincho" w:hAnsi="Yu Mincho" w:cs="Chu Van An"/>
                            <w:b/>
                            <w:color w:val="FF0000"/>
                            <w:sz w:val="24"/>
                            <w:szCs w:val="24"/>
                          </w:rPr>
                          <w:t>②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. </w:t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7030A0"/>
                          </w:rPr>
                          <w:t>Điều kiện để hai vectơ cùng phương</w:t>
                        </w:r>
                      </w:p>
                      <w:p w14:paraId="72596C0B" w14:textId="774E0A5C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Điều kiện cần và đủ để hai vectơ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7833BE67">
                            <v:shape id="_x0000_i379149" type="#_x0000_t75" style="width:9pt;height:12.75pt" o:ole="">
                              <v:imagedata r:id="rId668" o:title=""/>
                            </v:shape>
                            <o:OLEObject Type="Embed" ProgID="Equation.DSMT4" ShapeID="_x0000_i379149" DrawAspect="Content" ObjectID="_1686796791" r:id="rId694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và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200" w:dyaOrig="320" w14:anchorId="741C7EE9">
                            <v:shape id="_x0000_i379150" type="#_x0000_t75" style="width:10.5pt;height:15.75pt" o:ole="">
                              <v:imagedata r:id="rId670" o:title=""/>
                            </v:shape>
                            <o:OLEObject Type="Embed" ProgID="Equation.DSMT4" ShapeID="_x0000_i379150" DrawAspect="Content" ObjectID="_1686796792" r:id="rId695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position w:val="-18"/>
                          </w:rPr>
                          <w:object w:dxaOrig="660" w:dyaOrig="460" w14:anchorId="043D967A">
                            <v:shape id="_x0000_i379151" type="#_x0000_t75" style="width:33pt;height:23.25pt" o:ole="">
                              <v:imagedata r:id="rId672" o:title=""/>
                            </v:shape>
                            <o:OLEObject Type="Embed" ProgID="Equation.DSMT4" ShapeID="_x0000_i379151" DrawAspect="Content" ObjectID="_1686796793" r:id="rId696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cùng phương là có một số </w:t>
                        </w:r>
                        <w:r w:rsidRPr="00191B3B">
                          <w:rPr>
                            <w:rFonts w:ascii="Chu Van An" w:hAnsi="Chu Van An" w:cs="Chu Van An"/>
                            <w:position w:val="-6"/>
                          </w:rPr>
                          <w:object w:dxaOrig="180" w:dyaOrig="260" w14:anchorId="49C2741A">
                            <v:shape id="_x0000_i379152" type="#_x0000_t75" style="width:9pt;height:12.75pt" o:ole="">
                              <v:imagedata r:id="rId674" o:title=""/>
                            </v:shape>
                            <o:OLEObject Type="Embed" ProgID="Equation.DSMT4" ShapeID="_x0000_i379152" DrawAspect="Content" ObjectID="_1686796794" r:id="rId697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</w:rPr>
                          <w:t xml:space="preserve"> để </w:t>
                        </w:r>
                      </w:p>
                      <w:p w14:paraId="6B92DA07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940" w:dyaOrig="520" w14:anchorId="43ECE29C">
                            <v:shape id="_x0000_i379153" type="#_x0000_t75" style="width:46.5pt;height:26.25pt" o:ole="">
                              <v:imagedata r:id="rId676" o:title=""/>
                            </v:shape>
                            <o:OLEObject Type="Embed" ProgID="Equation.DSMT4" ShapeID="_x0000_i379153" DrawAspect="Content" ObjectID="_1686796795" r:id="rId698"/>
                          </w:object>
                        </w:r>
                      </w:p>
                      <w:p w14:paraId="7BC33E71" w14:textId="31527D2B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rPr>
                            <w:rFonts w:ascii="Chu Van An" w:hAnsi="Chu Van An" w:cs="Chu Van An"/>
                            <w:spacing w:val="-4"/>
                          </w:rPr>
                        </w:pP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sym w:font="Wingdings 2" w:char="F097"/>
                        </w:r>
                        <w:r w:rsidRPr="007902BB"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>
                          <w:rPr>
                            <w:rFonts w:ascii="Chu Van An" w:hAnsi="Chu Van An" w:cs="Chu Van An"/>
                            <w:b/>
                            <w:color w:val="7030A0"/>
                          </w:rPr>
                          <w:t xml:space="preserve">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Ba điểm phân biệt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10"/>
                          </w:rPr>
                          <w:object w:dxaOrig="700" w:dyaOrig="279" w14:anchorId="71BE5A5A">
                            <v:shape id="_x0000_i379154" type="#_x0000_t75" style="width:34.5pt;height:14.25pt" o:ole="">
                              <v:imagedata r:id="rId678" o:title=""/>
                            </v:shape>
                            <o:OLEObject Type="Embed" ProgID="Equation.DSMT4" ShapeID="_x0000_i379154" DrawAspect="Content" ObjectID="_1686796796" r:id="rId699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thẳng hàng khi và chỉ khi có số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2E9D2D2D">
                            <v:shape id="_x0000_i379155" type="#_x0000_t75" style="width:9pt;height:12.75pt" o:ole="">
                              <v:imagedata r:id="rId680" o:title=""/>
                            </v:shape>
                            <o:OLEObject Type="Embed" ProgID="Equation.DSMT4" ShapeID="_x0000_i379155" DrawAspect="Content" ObjectID="_1686796797" r:id="rId700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khác </w: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  <w:position w:val="-6"/>
                          </w:rPr>
                          <w:object w:dxaOrig="180" w:dyaOrig="260" w14:anchorId="5EDAE233">
                            <v:shape id="_x0000_i379156" type="#_x0000_t75" style="width:9pt;height:12.75pt" o:ole="">
                              <v:imagedata r:id="rId682" o:title=""/>
                            </v:shape>
                            <o:OLEObject Type="Embed" ProgID="Equation.DSMT4" ShapeID="_x0000_i379156" DrawAspect="Content" ObjectID="_1686796798" r:id="rId701"/>
                          </w:object>
                        </w:r>
                        <w:r w:rsidRPr="00191B3B">
                          <w:rPr>
                            <w:rFonts w:ascii="Chu Van An" w:hAnsi="Chu Van An" w:cs="Chu Van An"/>
                            <w:spacing w:val="-4"/>
                          </w:rPr>
                          <w:t xml:space="preserve"> để </w:t>
                        </w:r>
                      </w:p>
                      <w:p w14:paraId="0C3F77A7" w14:textId="77777777" w:rsidR="007902BB" w:rsidRPr="00191B3B" w:rsidRDefault="007902BB" w:rsidP="007902BB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/>
                          <w:ind w:firstLine="284"/>
                          <w:jc w:val="center"/>
                          <w:rPr>
                            <w:rFonts w:ascii="Chu Van An" w:hAnsi="Chu Van An" w:cs="Chu Van An"/>
                          </w:rPr>
                        </w:pPr>
                        <w:r w:rsidRPr="00191B3B">
                          <w:rPr>
                            <w:rFonts w:ascii="Chu Van An" w:hAnsi="Chu Van An" w:cs="Chu Van An"/>
                            <w:position w:val="-16"/>
                          </w:rPr>
                          <w:object w:dxaOrig="1340" w:dyaOrig="520" w14:anchorId="0E24A9FA">
                            <v:shape id="_x0000_i379157" type="#_x0000_t75" style="width:67.5pt;height:26.25pt" o:ole="">
                              <v:imagedata r:id="rId684" o:title=""/>
                            </v:shape>
                            <o:OLEObject Type="Embed" ProgID="Equation.DSMT4" ShapeID="_x0000_i379157" DrawAspect="Content" ObjectID="_1686796799" r:id="rId702"/>
                          </w:object>
                        </w:r>
                      </w:p>
                      <w:p w14:paraId="3E234646" w14:textId="79DE0C38" w:rsidR="00B810A5" w:rsidRDefault="00B810A5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7C8EF017" w14:textId="77777777" w:rsidR="00B810A5" w:rsidRPr="00116C8F" w:rsidRDefault="00B810A5" w:rsidP="001729EE">
                        <w:pPr>
                          <w:jc w:val="both"/>
                          <w:rPr>
                            <w:rFonts w:ascii="Chu Van An" w:hAnsi="Chu Van An" w:cs="Chu Van An"/>
                            <w:lang w:val="pt-BR"/>
                          </w:rPr>
                        </w:pPr>
                      </w:p>
                      <w:p w14:paraId="1CB67F41" w14:textId="2F0E8F25" w:rsidR="00E62F77" w:rsidRPr="004E4A10" w:rsidRDefault="00E62F77" w:rsidP="00460B3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DECA07D" w14:textId="5E2BCDA3" w:rsidR="00E62F77" w:rsidRPr="00683573" w:rsidRDefault="00E62F77" w:rsidP="00683573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188" o:spid="_x0000_s1120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YZUA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">
                  <v:group id="Group 189" o:spid="_x0000_s1121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">
                    <v:group id="Group 190" o:spid="_x0000_s1122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g/b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4Ivz8gEev4LAAD//wMAUEsBAi0AFAAGAAgAAAAhANvh9svuAAAAhQEAABMAAAAAAAAA&#10;AAAAAAAAAAAAAFtDb250ZW50X1R5cGVzXS54bWxQSwECLQAUAAYACAAAACEAWvQsW78AAAAVAQAA&#10;CwAAAAAAAAAAAAAAAAAfAQAAX3JlbHMvLnJlbHNQSwECLQAUAAYACAAAACEAo84P28YAAADcAAAA&#10;DwAAAAAAAAAAAAAAAAAHAgAAZHJzL2Rvd25yZXYueG1sUEsFBgAAAAADAAMAtwAAAPoCAAAAAA==&#10;">
                      <v:shape id="Rectangle: Single Corner Snipped 191" o:spid="_x0000_s1123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192" o:spid="_x0000_s1124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">
                        <v:group id="Group 193" o:spid="_x0000_s1125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">
                          <v:shape id="Arrow: Chevron 194" o:spid="_x0000_s1126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771A02C" w14:textId="5269C2C8" w:rsidR="00E62F77" w:rsidRPr="00B810A5" w:rsidRDefault="004B15B4" w:rsidP="00460B3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B810A5">
                                    <w:rPr>
                                      <w:rFonts w:ascii="Chu Van An" w:hAnsi="Chu Van An" w:cs="Chu Van An"/>
                                      <w:bCs/>
                                      <w:color w:val="0000CC"/>
                                    </w:rPr>
                                    <w:t>Các bài toán liên quan toạ độ 2 vectơ cùng phương, song song, thẳng hàng</w:t>
                                  </w:r>
                                </w:p>
                              </w:txbxContent>
                            </v:textbox>
                          </v:shape>
                          <v:group id="Group 195" o:spid="_x0000_s112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uaxD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nFP6eCRfI5S8AAAD//wMAUEsBAi0AFAAGAAgAAAAhANvh9svuAAAAhQEAABMAAAAAAAAAAAAA&#10;AAAAAAAAAFtDb250ZW50X1R5cGVzXS54bWxQSwECLQAUAAYACAAAACEAWvQsW78AAAAVAQAACwAA&#10;AAAAAAAAAAAAAAAfAQAAX3JlbHMvLnJlbHNQSwECLQAUAAYACAAAACEAs7msQ8MAAADcAAAADwAA&#10;AAAAAAAAAAAAAAAHAgAAZHJzL2Rvd25yZXYueG1sUEsFBgAAAAADAAMAtwAAAPcCAAAAAA==&#10;">
                            <v:shape id="Freeform: Shape 196" o:spid="_x0000_s112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" filled="f" stroked="f">
                              <v:textbox>
                                <w:txbxContent>
                                  <w:p w14:paraId="2D1A6BB0" w14:textId="77777777" w:rsidR="00E62F77" w:rsidRDefault="00E62F77" w:rsidP="00460B3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98" o:spid="_x0000_s113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">
                          <v:shape id="Freeform: Shape 199" o:spid="_x0000_s113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200" o:spid="_x0000_s113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201" o:spid="_x0000_s113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202" o:spid="_x0000_s1134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">
                    <v:shape id="Flowchart: Preparation 224" o:spid="_x0000_s113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36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69A1FF26" w14:textId="00C113C2" w:rsidR="00E62F77" w:rsidRDefault="00E62F77" w:rsidP="00460B3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➁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0AAA3981" w14:textId="363AF6D0" w:rsidR="00EC5D1C" w:rsidRPr="007D28A6" w:rsidRDefault="00EC5D1C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FEDA518" w14:textId="77777777" w:rsidR="00B810A5" w:rsidRPr="007D28A6" w:rsidRDefault="00B810A5" w:rsidP="00810E1A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lastRenderedPageBreak/>
        <w:t xml:space="preserve">Trong mặt phẳng với hệ trục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510" w:dyaOrig="330" w14:anchorId="647A0A5E">
          <v:shape id="_x0000_i377474" type="#_x0000_t75" style="width:25.5pt;height:16.5pt" o:ole="">
            <v:imagedata r:id="rId703" o:title=""/>
          </v:shape>
          <o:OLEObject Type="Embed" ProgID="Equation.DSMT4" ShapeID="_x0000_i377474" DrawAspect="Content" ObjectID="_1686795232" r:id="rId70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cho vecto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050" w:dyaOrig="390" w14:anchorId="38EC950F">
          <v:shape id="_x0000_i377475" type="#_x0000_t75" style="width:52.5pt;height:19.5pt" o:ole="">
            <v:imagedata r:id="rId705" o:title=""/>
          </v:shape>
          <o:OLEObject Type="Embed" ProgID="Equation.DSMT4" ShapeID="_x0000_i377475" DrawAspect="Content" ObjectID="_1686795233" r:id="rId70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Trong các vectơ dưới đây, vectơ nào cùng phương với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671F4347">
          <v:shape id="_x0000_i377476" type="#_x0000_t75" style="width:12pt;height:16.5pt" o:ole="">
            <v:imagedata r:id="rId707" o:title=""/>
          </v:shape>
          <o:OLEObject Type="Embed" ProgID="Equation.DSMT4" ShapeID="_x0000_i377476" DrawAspect="Content" ObjectID="_1686795234" r:id="rId708"/>
        </w:object>
      </w:r>
    </w:p>
    <w:p w14:paraId="2AE330D5" w14:textId="5B5C96AC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3564EB09">
          <v:shape id="_x0000_i377477" type="#_x0000_t75" style="width:46.5pt;height:19.5pt" o:ole="">
            <v:imagedata r:id="rId709" o:title=""/>
          </v:shape>
          <o:OLEObject Type="Embed" ProgID="Equation.DSMT4" ShapeID="_x0000_i377477" DrawAspect="Content" ObjectID="_1686795235" r:id="rId710"/>
        </w:objec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00" w:dyaOrig="390" w14:anchorId="7B9995DA">
          <v:shape id="_x0000_i377478" type="#_x0000_t75" style="width:60pt;height:19.5pt" o:ole="">
            <v:imagedata r:id="rId711" o:title=""/>
          </v:shape>
          <o:OLEObject Type="Embed" ProgID="Equation.DSMT4" ShapeID="_x0000_i377478" DrawAspect="Content" ObjectID="_1686795236" r:id="rId712"/>
        </w:objec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90" w14:anchorId="4E16C760">
          <v:shape id="_x0000_i377479" type="#_x0000_t75" style="width:55.5pt;height:19.5pt" o:ole="">
            <v:imagedata r:id="rId713" o:title=""/>
          </v:shape>
          <o:OLEObject Type="Embed" ProgID="Equation.DSMT4" ShapeID="_x0000_i377479" DrawAspect="Content" ObjectID="_1686795237" r:id="rId714"/>
        </w:objec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90" w14:anchorId="5AEB9F64">
          <v:shape id="_x0000_i377480" type="#_x0000_t75" style="width:46.5pt;height:19.5pt" o:ole="">
            <v:imagedata r:id="rId715" o:title=""/>
          </v:shape>
          <o:OLEObject Type="Embed" ProgID="Equation.DSMT4" ShapeID="_x0000_i377480" DrawAspect="Content" ObjectID="_1686795238" r:id="rId716"/>
        </w:object>
      </w:r>
    </w:p>
    <w:p w14:paraId="68D52E2C" w14:textId="24286DDE" w:rsidR="00B810A5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59432C" w14:textId="77777777" w:rsidR="00B810A5" w:rsidRPr="007D28A6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5C72CC1E" w14:textId="75CA6BAB" w:rsidR="00B810A5" w:rsidRPr="007D28A6" w:rsidRDefault="0088681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Ta có: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2820" w:dyaOrig="390" w14:anchorId="1C4EA04A">
          <v:shape id="_x0000_i377481" type="#_x0000_t75" style="width:141pt;height:19.5pt" o:ole="">
            <v:imagedata r:id="rId717" o:title=""/>
          </v:shape>
          <o:OLEObject Type="Embed" ProgID="Equation.DSMT4" ShapeID="_x0000_i377481" DrawAspect="Content" ObjectID="_1686795239" r:id="rId718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Do đó,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10" w:dyaOrig="330" w14:anchorId="0F67EC03">
          <v:shape id="_x0000_i377482" type="#_x0000_t75" style="width:10.5pt;height:16.5pt" o:ole="">
            <v:imagedata r:id="rId719" o:title=""/>
          </v:shape>
          <o:OLEObject Type="Embed" ProgID="Equation.DSMT4" ShapeID="_x0000_i377482" DrawAspect="Content" ObjectID="_1686795240" r:id="rId720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cùng phương với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330" w14:anchorId="20D5DA40">
          <v:shape id="_x0000_i377483" type="#_x0000_t75" style="width:12pt;height:16.5pt" o:ole="">
            <v:imagedata r:id="rId721" o:title=""/>
          </v:shape>
          <o:OLEObject Type="Embed" ProgID="Equation.DSMT4" ShapeID="_x0000_i377483" DrawAspect="Content" ObjectID="_1686795241" r:id="rId722"/>
        </w:object>
      </w:r>
    </w:p>
    <w:p w14:paraId="3B0D92A2" w14:textId="77777777" w:rsidR="00B810A5" w:rsidRPr="007D28A6" w:rsidRDefault="00B810A5" w:rsidP="00810E1A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30" w14:anchorId="472294B4">
          <v:shape id="_x0000_i377484" type="#_x0000_t75" style="width:22.5pt;height:16.5pt" o:ole="">
            <v:imagedata r:id="rId723" o:title=""/>
          </v:shape>
          <o:OLEObject Type="Embed" ProgID="Equation.DSMT4" ShapeID="_x0000_i377484" DrawAspect="Content" ObjectID="_1686795242" r:id="rId72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hai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390" w14:anchorId="14AF93DC">
          <v:shape id="_x0000_i377485" type="#_x0000_t75" style="width:36pt;height:19.5pt" o:ole="">
            <v:imagedata r:id="rId725" o:title=""/>
          </v:shape>
          <o:OLEObject Type="Embed" ProgID="Equation.DSMT4" ShapeID="_x0000_i377485" DrawAspect="Content" ObjectID="_1686795243" r:id="rId72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390" w14:anchorId="2EC829ED">
          <v:shape id="_x0000_i377486" type="#_x0000_t75" style="width:45pt;height:19.5pt" o:ole="">
            <v:imagedata r:id="rId727" o:title=""/>
          </v:shape>
          <o:OLEObject Type="Embed" ProgID="Equation.DSMT4" ShapeID="_x0000_i377486" DrawAspect="Content" ObjectID="_1686795244" r:id="rId72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Véctơ nào sau đây cùng phương véctơ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90" w:dyaOrig="330" w14:anchorId="4FFD3C1E">
          <v:shape id="_x0000_i377487" type="#_x0000_t75" style="width:19.5pt;height:16.5pt" o:ole="">
            <v:imagedata r:id="rId729" o:title=""/>
          </v:shape>
          <o:OLEObject Type="Embed" ProgID="Equation.DSMT4" ShapeID="_x0000_i377487" DrawAspect="Content" ObjectID="_1686795245" r:id="rId730"/>
        </w:object>
      </w:r>
      <w:r w:rsidRPr="007D28A6">
        <w:rPr>
          <w:rFonts w:ascii="Chu Van An" w:hAnsi="Chu Van An" w:cs="Chu Van An"/>
          <w:sz w:val="24"/>
          <w:szCs w:val="24"/>
        </w:rPr>
        <w:t>?</w:t>
      </w:r>
    </w:p>
    <w:p w14:paraId="12BF34BC" w14:textId="3417AA69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20" w14:anchorId="40F82EA1">
          <v:shape id="_x0000_i377488" type="#_x0000_t75" style="width:43.5pt;height:21pt" o:ole="">
            <v:imagedata r:id="rId731" o:title=""/>
          </v:shape>
          <o:OLEObject Type="Embed" ProgID="Equation.DSMT4" ShapeID="_x0000_i377488" DrawAspect="Content" ObjectID="_1686795246" r:id="rId732"/>
        </w:object>
      </w:r>
      <w:r w:rsidR="00B810A5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50" w:dyaOrig="420" w14:anchorId="0C21A744">
          <v:shape id="_x0000_i377489" type="#_x0000_t75" style="width:52.5pt;height:21pt" o:ole="">
            <v:imagedata r:id="rId733" o:title=""/>
          </v:shape>
          <o:OLEObject Type="Embed" ProgID="Equation.DSMT4" ShapeID="_x0000_i377489" DrawAspect="Content" ObjectID="_1686795247" r:id="rId734"/>
        </w:object>
      </w:r>
      <w:r w:rsidR="00B810A5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021A87D7">
          <v:shape id="_x0000_i377490" type="#_x0000_t75" style="width:45pt;height:21pt" o:ole="">
            <v:imagedata r:id="rId735" o:title=""/>
          </v:shape>
          <o:OLEObject Type="Embed" ProgID="Equation.DSMT4" ShapeID="_x0000_i377490" DrawAspect="Content" ObjectID="_1686795248" r:id="rId736"/>
        </w:object>
      </w:r>
      <w:r w:rsidR="00B810A5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20" w14:anchorId="4ED9F60E">
          <v:shape id="_x0000_i377491" type="#_x0000_t75" style="width:45pt;height:21pt" o:ole="">
            <v:imagedata r:id="rId737" o:title=""/>
          </v:shape>
          <o:OLEObject Type="Embed" ProgID="Equation.DSMT4" ShapeID="_x0000_i377491" DrawAspect="Content" ObjectID="_1686795249" r:id="rId738"/>
        </w:object>
      </w:r>
      <w:r w:rsidR="00B810A5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C56C8A4" w14:textId="5F40CDF9" w:rsidR="00B810A5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85C2C32" w14:textId="1D86301A" w:rsidR="00B810A5" w:rsidRPr="007D28A6" w:rsidRDefault="00B810A5" w:rsidP="006C3267">
      <w:pPr>
        <w:tabs>
          <w:tab w:val="left" w:pos="9285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B</w:t>
      </w:r>
      <w:r w:rsidR="00922E56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</w:p>
    <w:p w14:paraId="4318543A" w14:textId="719179A0" w:rsidR="00B810A5" w:rsidRPr="007D28A6" w:rsidRDefault="0088681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Ta có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20" w14:anchorId="1AC164B6">
          <v:shape id="_x0000_i377492" type="#_x0000_t75" style="width:64.5pt;height:21pt" o:ole="">
            <v:imagedata r:id="rId739" o:title=""/>
          </v:shape>
          <o:OLEObject Type="Embed" ProgID="Equation.DSMT4" ShapeID="_x0000_i377492" DrawAspect="Content" ObjectID="_1686795250" r:id="rId740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. và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005" w:dyaOrig="330" w14:anchorId="08415AA2">
          <v:shape id="_x0000_i377493" type="#_x0000_t75" style="width:50.25pt;height:16.5pt" o:ole="">
            <v:imagedata r:id="rId741" o:title=""/>
          </v:shape>
          <o:OLEObject Type="Embed" ProgID="Equation.DSMT4" ShapeID="_x0000_i377493" DrawAspect="Content" ObjectID="_1686795251" r:id="rId742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với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4E3EBB63">
          <v:shape id="_x0000_i377494" type="#_x0000_t75" style="width:50.25pt;height:20.25pt" o:ole="">
            <v:imagedata r:id="rId743" o:title=""/>
          </v:shape>
          <o:OLEObject Type="Embed" ProgID="Equation.DSMT4" ShapeID="_x0000_i377494" DrawAspect="Content" ObjectID="_1686795252" r:id="rId744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17641BA6" w14:textId="77777777" w:rsidR="00B810A5" w:rsidRPr="007D28A6" w:rsidRDefault="00B810A5" w:rsidP="00810E1A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57A7AA31">
          <v:shape id="_x0000_i377495" type="#_x0000_t75" style="width:23.25pt;height:15.75pt" o:ole="">
            <v:imagedata r:id="rId745" o:title=""/>
          </v:shape>
          <o:OLEObject Type="Embed" ProgID="Equation.DSMT4" ShapeID="_x0000_i377495" DrawAspect="Content" ObjectID="_1686795253" r:id="rId74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ba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563902D9">
          <v:shape id="_x0000_i377496" type="#_x0000_t75" style="width:56.25pt;height:20.25pt" o:ole="">
            <v:imagedata r:id="rId747" o:title=""/>
          </v:shape>
          <o:OLEObject Type="Embed" ProgID="Equation.DSMT4" ShapeID="_x0000_i377496" DrawAspect="Content" ObjectID="_1686795254" r:id="rId74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642F31FF">
          <v:shape id="_x0000_i377497" type="#_x0000_t75" style="width:63.75pt;height:20.25pt" o:ole="">
            <v:imagedata r:id="rId749" o:title=""/>
          </v:shape>
          <o:OLEObject Type="Embed" ProgID="Equation.DSMT4" ShapeID="_x0000_i377497" DrawAspect="Content" ObjectID="_1686795255" r:id="rId75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019DE473">
          <v:shape id="_x0000_i377498" type="#_x0000_t75" style="width:57.75pt;height:20.25pt" o:ole="">
            <v:imagedata r:id="rId751" o:title=""/>
          </v:shape>
          <o:OLEObject Type="Embed" ProgID="Equation.DSMT4" ShapeID="_x0000_i377498" DrawAspect="Content" ObjectID="_1686795256" r:id="rId75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Tính giá trị của tham số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151B6F8">
          <v:shape id="_x0000_i377499" type="#_x0000_t75" style="width:12.75pt;height:11.25pt" o:ole="">
            <v:imagedata r:id="rId753" o:title=""/>
          </v:shape>
          <o:OLEObject Type="Embed" ProgID="Equation.DSMT4" ShapeID="_x0000_i377499" DrawAspect="Content" ObjectID="_1686795257" r:id="rId75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để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6E4FB7F">
          <v:shape id="_x0000_i377500" type="#_x0000_t75" style="width:12pt;height:12.75pt" o:ole="">
            <v:imagedata r:id="rId755" o:title=""/>
          </v:shape>
          <o:OLEObject Type="Embed" ProgID="Equation.DSMT4" ShapeID="_x0000_i377500" DrawAspect="Content" ObjectID="_1686795258" r:id="rId75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29910D58">
          <v:shape id="_x0000_i377501" type="#_x0000_t75" style="width:12pt;height:12.75pt" o:ole="">
            <v:imagedata r:id="rId757" o:title=""/>
          </v:shape>
          <o:OLEObject Type="Embed" ProgID="Equation.DSMT4" ShapeID="_x0000_i377501" DrawAspect="Content" ObjectID="_1686795259" r:id="rId75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CB9AECD">
          <v:shape id="_x0000_i377502" type="#_x0000_t75" style="width:12pt;height:14.25pt" o:ole="">
            <v:imagedata r:id="rId759" o:title=""/>
          </v:shape>
          <o:OLEObject Type="Embed" ProgID="Equation.DSMT4" ShapeID="_x0000_i377502" DrawAspect="Content" ObjectID="_1686795260" r:id="rId76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hàng.</w:t>
      </w:r>
    </w:p>
    <w:p w14:paraId="76857C54" w14:textId="6892672A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A73D367">
          <v:shape id="_x0000_i377503" type="#_x0000_t75" style="width:36.75pt;height:14.25pt" o:ole="">
            <v:imagedata r:id="rId761" o:title=""/>
          </v:shape>
          <o:OLEObject Type="Embed" ProgID="Equation.DSMT4" ShapeID="_x0000_i377503" DrawAspect="Content" ObjectID="_1686795261" r:id="rId762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0881E399">
          <v:shape id="_x0000_i377504" type="#_x0000_t75" style="width:30.75pt;height:14.25pt" o:ole="">
            <v:imagedata r:id="rId763" o:title=""/>
          </v:shape>
          <o:OLEObject Type="Embed" ProgID="Equation.DSMT4" ShapeID="_x0000_i377504" DrawAspect="Content" ObjectID="_1686795262" r:id="rId764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7A051B80">
          <v:shape id="_x0000_i377505" type="#_x0000_t75" style="width:27.75pt;height:14.25pt" o:ole="">
            <v:imagedata r:id="rId765" o:title=""/>
          </v:shape>
          <o:OLEObject Type="Embed" ProgID="Equation.DSMT4" ShapeID="_x0000_i377505" DrawAspect="Content" ObjectID="_1686795263" r:id="rId766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0FD032C">
          <v:shape id="_x0000_i377506" type="#_x0000_t75" style="width:30pt;height:14.25pt" o:ole="">
            <v:imagedata r:id="rId767" o:title=""/>
          </v:shape>
          <o:OLEObject Type="Embed" ProgID="Equation.DSMT4" ShapeID="_x0000_i377506" DrawAspect="Content" ObjectID="_1686795264" r:id="rId768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79FF983A" w14:textId="0570ADA3" w:rsidR="00B810A5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B761E99" w14:textId="71D17D6B" w:rsidR="00B810A5" w:rsidRPr="007D28A6" w:rsidRDefault="00B810A5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>Chọn</w:t>
      </w:r>
      <w:r w:rsidR="00886814">
        <w:rPr>
          <w:rFonts w:ascii="Chu Van An" w:hAnsi="Chu Van An" w:cs="Chu Van An"/>
          <w:b/>
          <w:sz w:val="24"/>
          <w:szCs w:val="24"/>
        </w:rPr>
        <w:t xml:space="preserve"> </w:t>
      </w:r>
      <w:r w:rsidR="007D28A6"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</w:p>
    <w:p w14:paraId="4D809691" w14:textId="74F3EEBA" w:rsidR="00B810A5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Có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995" w:dyaOrig="420" w14:anchorId="756F8A9E">
          <v:shape id="_x0000_i377507" type="#_x0000_t75" style="width:99.75pt;height:21pt" o:ole="">
            <v:imagedata r:id="rId769" o:title=""/>
          </v:shape>
          <o:OLEObject Type="Embed" ProgID="Equation.DSMT4" ShapeID="_x0000_i377507" DrawAspect="Content" ObjectID="_1686795265" r:id="rId770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,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420" w14:anchorId="5325D538">
          <v:shape id="_x0000_i377508" type="#_x0000_t75" style="width:65.25pt;height:21pt" o:ole="">
            <v:imagedata r:id="rId771" o:title=""/>
          </v:shape>
          <o:OLEObject Type="Embed" ProgID="Equation.DSMT4" ShapeID="_x0000_i377508" DrawAspect="Content" ObjectID="_1686795266" r:id="rId772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591D2159" w14:textId="4D1A3C4C" w:rsidR="00B810A5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Ba điểm </w:t>
      </w:r>
      <w:r w:rsidR="00B810A5"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6D71AF11">
          <v:shape id="_x0000_i377509" type="#_x0000_t75" style="width:12pt;height:12.75pt" o:ole="">
            <v:imagedata r:id="rId773" o:title=""/>
          </v:shape>
          <o:OLEObject Type="Embed" ProgID="Equation.DSMT4" ShapeID="_x0000_i377509" DrawAspect="Content" ObjectID="_1686795267" r:id="rId774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, </w:t>
      </w:r>
      <w:r w:rsidR="00B810A5"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D560454">
          <v:shape id="_x0000_i377510" type="#_x0000_t75" style="width:12pt;height:12.75pt" o:ole="">
            <v:imagedata r:id="rId775" o:title=""/>
          </v:shape>
          <o:OLEObject Type="Embed" ProgID="Equation.DSMT4" ShapeID="_x0000_i377510" DrawAspect="Content" ObjectID="_1686795268" r:id="rId776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,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27F0ECC0">
          <v:shape id="_x0000_i377511" type="#_x0000_t75" style="width:12pt;height:14.25pt" o:ole="">
            <v:imagedata r:id="rId777" o:title=""/>
          </v:shape>
          <o:OLEObject Type="Embed" ProgID="Equation.DSMT4" ShapeID="_x0000_i377511" DrawAspect="Content" ObjectID="_1686795269" r:id="rId778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 thẳng hàng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05" w:dyaOrig="345" w14:anchorId="60B73A3F">
          <v:shape id="_x0000_i377512" type="#_x0000_t75" style="width:35.25pt;height:17.25pt" o:ole="">
            <v:imagedata r:id="rId779" o:title=""/>
          </v:shape>
          <o:OLEObject Type="Embed" ProgID="Equation.DSMT4" ShapeID="_x0000_i377512" DrawAspect="Content" ObjectID="_1686795270" r:id="rId780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,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420" w:dyaOrig="345" w14:anchorId="70425B13">
          <v:shape id="_x0000_i377513" type="#_x0000_t75" style="width:21pt;height:17.25pt" o:ole="">
            <v:imagedata r:id="rId781" o:title=""/>
          </v:shape>
          <o:OLEObject Type="Embed" ProgID="Equation.DSMT4" ShapeID="_x0000_i377513" DrawAspect="Content" ObjectID="_1686795271" r:id="rId782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 cùng phương</w:t>
      </w:r>
      <w:r w:rsidR="00B810A5"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1800" w:dyaOrig="615" w14:anchorId="3CACE016">
          <v:shape id="_x0000_i377514" type="#_x0000_t75" style="width:90pt;height:30.75pt" o:ole="">
            <v:imagedata r:id="rId783" o:title=""/>
          </v:shape>
          <o:OLEObject Type="Embed" ProgID="Equation.DSMT4" ShapeID="_x0000_i377514" DrawAspect="Content" ObjectID="_1686795272" r:id="rId784"/>
        </w:objec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1875" w:dyaOrig="285" w14:anchorId="4F1D9351">
          <v:shape id="_x0000_i377515" type="#_x0000_t75" style="width:93.75pt;height:14.25pt" o:ole="">
            <v:imagedata r:id="rId785" o:title=""/>
          </v:shape>
          <o:OLEObject Type="Embed" ProgID="Equation.DSMT4" ShapeID="_x0000_i377515" DrawAspect="Content" ObjectID="_1686795273" r:id="rId786"/>
        </w:objec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3CA976C6">
          <v:shape id="_x0000_i377516" type="#_x0000_t75" style="width:45.75pt;height:14.25pt" o:ole="">
            <v:imagedata r:id="rId787" o:title=""/>
          </v:shape>
          <o:OLEObject Type="Embed" ProgID="Equation.DSMT4" ShapeID="_x0000_i377516" DrawAspect="Content" ObjectID="_1686795274" r:id="rId788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4D954A05" w14:textId="02880AA7" w:rsidR="00B810A5" w:rsidRPr="007D28A6" w:rsidRDefault="00886814" w:rsidP="006C326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Vậy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4C3E566E">
          <v:shape id="_x0000_i377517" type="#_x0000_t75" style="width:30.75pt;height:14.25pt" o:ole="">
            <v:imagedata r:id="rId789" o:title=""/>
          </v:shape>
          <o:OLEObject Type="Embed" ProgID="Equation.DSMT4" ShapeID="_x0000_i377517" DrawAspect="Content" ObjectID="_1686795275" r:id="rId790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 thỏa mãn yêu cầu bài toán.</w:t>
      </w:r>
    </w:p>
    <w:p w14:paraId="734570DD" w14:textId="77777777" w:rsidR="00B810A5" w:rsidRPr="007D28A6" w:rsidRDefault="00B810A5" w:rsidP="00810E1A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0E86A543">
          <v:shape id="_x0000_i377518" type="#_x0000_t75" style="width:22.5pt;height:15.75pt" o:ole="">
            <v:imagedata r:id="rId791" o:title=""/>
          </v:shape>
          <o:OLEObject Type="Embed" ProgID="Equation.DSMT4" ShapeID="_x0000_i377518" DrawAspect="Content" ObjectID="_1686795276" r:id="rId79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5E7EB303">
          <v:shape id="_x0000_i377519" type="#_x0000_t75" style="width:134.25pt;height:20.25pt" o:ole="">
            <v:imagedata r:id="rId793" o:title=""/>
          </v:shape>
          <o:OLEObject Type="Embed" ProgID="Equation.DSMT4" ShapeID="_x0000_i377519" DrawAspect="Content" ObjectID="_1686795277" r:id="rId794"/>
        </w:object>
      </w:r>
      <w:r w:rsidRPr="007D28A6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4A07C053" w14:textId="751C709A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3DA6525B">
          <v:shape id="_x0000_i377520" type="#_x0000_t75" style="width:41.25pt;height:19.5pt" o:ole="">
            <v:imagedata r:id="rId795" o:title=""/>
          </v:shape>
          <o:OLEObject Type="Embed" ProgID="Equation.DSMT4" ShapeID="_x0000_i377520" DrawAspect="Content" ObjectID="_1686795278" r:id="rId796"/>
        </w:object>
      </w:r>
      <w:r w:rsidR="00B810A5" w:rsidRPr="007D28A6">
        <w:rPr>
          <w:rFonts w:ascii="Chu Van An" w:hAnsi="Chu Van An" w:cs="Chu Van An"/>
          <w:sz w:val="24"/>
          <w:szCs w:val="24"/>
        </w:rPr>
        <w:t>cùng phương</w:t>
      </w:r>
      <w:r w:rsidR="00B810A5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30B245DA">
          <v:shape id="_x0000_i377521" type="#_x0000_t75" style="width:41.25pt;height:19.5pt" o:ole="">
            <v:imagedata r:id="rId795" o:title=""/>
          </v:shape>
          <o:OLEObject Type="Embed" ProgID="Equation.DSMT4" ShapeID="_x0000_i377521" DrawAspect="Content" ObjectID="_1686795279" r:id="rId797"/>
        </w:objec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>không cùng phương</w:t>
      </w:r>
      <w:r w:rsidR="00B810A5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66A1BAD" w14:textId="5532C1B7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35" w:dyaOrig="315" w14:anchorId="422E790A">
          <v:shape id="_x0000_i377522" type="#_x0000_t75" style="width:36.75pt;height:15.75pt" o:ole="">
            <v:imagedata r:id="rId798" o:title=""/>
          </v:shape>
          <o:OLEObject Type="Embed" ProgID="Equation.DSMT4" ShapeID="_x0000_i377522" DrawAspect="Content" ObjectID="_1686795280" r:id="rId799"/>
        </w:object>
      </w:r>
      <w:r w:rsidR="00B810A5" w:rsidRPr="007D28A6">
        <w:rPr>
          <w:rFonts w:ascii="Chu Van An" w:hAnsi="Chu Van An" w:cs="Chu Van An"/>
          <w:sz w:val="24"/>
          <w:szCs w:val="24"/>
        </w:rPr>
        <w:t>thẳng hàng</w:t>
      </w:r>
      <w:r w:rsidR="00B810A5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="00DB43C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0BE63AFE">
          <v:shape id="_x0000_i377523" type="#_x0000_t75" style="width:41.25pt;height:19.5pt" o:ole="">
            <v:imagedata r:id="rId795" o:title=""/>
          </v:shape>
          <o:OLEObject Type="Embed" ProgID="Equation.DSMT4" ShapeID="_x0000_i377523" DrawAspect="Content" ObjectID="_1686795281" r:id="rId800"/>
        </w:object>
      </w:r>
      <w:r w:rsidR="00B810A5" w:rsidRPr="007D28A6">
        <w:rPr>
          <w:rFonts w:ascii="Chu Van An" w:hAnsi="Chu Van An" w:cs="Chu Van An"/>
          <w:sz w:val="24"/>
          <w:szCs w:val="24"/>
        </w:rPr>
        <w:t>cùng hướng</w:t>
      </w:r>
      <w:r w:rsidR="00B810A5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B4886C" w14:textId="7FE00C23" w:rsidR="00B810A5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BE28980" w14:textId="77777777" w:rsidR="00B810A5" w:rsidRPr="007D28A6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1CC1CD6B" w14:textId="0CC55D19" w:rsidR="00B810A5" w:rsidRPr="007D28A6" w:rsidRDefault="00886814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  <w:lang w:val="fr-FR"/>
        </w:rPr>
        <w:t>Ta có:</w:t>
      </w:r>
      <w:r w:rsidR="00B810A5"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38"/>
          <w:sz w:val="24"/>
          <w:szCs w:val="24"/>
        </w:rPr>
        <w:object w:dxaOrig="3930" w:dyaOrig="885" w14:anchorId="1A71EB42">
          <v:shape id="_x0000_i377524" type="#_x0000_t75" style="width:196.5pt;height:44.25pt" o:ole="">
            <v:imagedata r:id="rId801" o:title=""/>
          </v:shape>
          <o:OLEObject Type="Embed" ProgID="Equation.DSMT4" ShapeID="_x0000_i377524" DrawAspect="Content" ObjectID="_1686795282" r:id="rId802"/>
        </w:object>
      </w:r>
      <w:r w:rsidR="00B810A5" w:rsidRPr="007D28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51F23426" w14:textId="0A9138DD" w:rsidR="00B810A5" w:rsidRPr="007D28A6" w:rsidRDefault="0088681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  <w:lang w:val="fr-FR"/>
        </w:rPr>
        <w:t xml:space="preserve">Suy ra </w:t>
      </w:r>
      <w:r w:rsidR="00B810A5" w:rsidRPr="007D28A6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825" w:dyaOrig="390" w14:anchorId="1F5AF34F">
          <v:shape id="_x0000_i377525" type="#_x0000_t75" style="width:41.25pt;height:19.5pt" o:ole="">
            <v:imagedata r:id="rId795" o:title=""/>
          </v:shape>
          <o:OLEObject Type="Embed" ProgID="Equation.DSMT4" ShapeID="_x0000_i377525" DrawAspect="Content" ObjectID="_1686795283" r:id="rId803"/>
        </w:object>
      </w:r>
      <w:r w:rsidR="00B810A5" w:rsidRPr="007D28A6">
        <w:rPr>
          <w:rFonts w:ascii="Chu Van An" w:hAnsi="Chu Van An" w:cs="Chu Van An"/>
          <w:sz w:val="24"/>
          <w:szCs w:val="24"/>
          <w:lang w:val="fr-FR"/>
        </w:rPr>
        <w:t xml:space="preserve"> không cùng phương</w:t>
      </w:r>
      <w:r w:rsidR="00B810A5" w:rsidRPr="007D28A6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3C76B12" w14:textId="77777777" w:rsidR="00B810A5" w:rsidRPr="007D28A6" w:rsidRDefault="00B810A5" w:rsidP="00810E1A">
      <w:pPr>
        <w:numPr>
          <w:ilvl w:val="0"/>
          <w:numId w:val="14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Trên mặt phẳng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7F34D73E">
          <v:shape id="_x0000_i377526" type="#_x0000_t75" style="width:23.25pt;height:15.75pt" o:ole="">
            <v:imagedata r:id="rId804" o:title=""/>
          </v:shape>
          <o:OLEObject Type="Embed" ProgID="Equation.DSMT4" ShapeID="_x0000_i377526" DrawAspect="Content" ObjectID="_1686795284" r:id="rId80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150" w:dyaOrig="405" w14:anchorId="2932528C">
          <v:shape id="_x0000_i377527" type="#_x0000_t75" style="width:157.5pt;height:20.25pt" o:ole="">
            <v:imagedata r:id="rId806" o:title=""/>
          </v:shape>
          <o:OLEObject Type="Embed" ProgID="Equation.DSMT4" ShapeID="_x0000_i377527" DrawAspect="Content" ObjectID="_1686795285" r:id="rId80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</w:t>
      </w:r>
      <w:r w:rsidRPr="007D28A6">
        <w:rPr>
          <w:rFonts w:ascii="Chu Van An" w:hAnsi="Chu Van An" w:cs="Chu Van An"/>
          <w:i/>
          <w:sz w:val="24"/>
          <w:szCs w:val="24"/>
        </w:rPr>
        <w:t>x</w:t>
      </w:r>
      <w:r w:rsidRPr="007D28A6">
        <w:rPr>
          <w:rFonts w:ascii="Chu Van An" w:hAnsi="Chu Van An" w:cs="Chu Van An"/>
          <w:sz w:val="24"/>
          <w:szCs w:val="24"/>
        </w:rPr>
        <w:t xml:space="preserve"> để 3 điểm thẳng hàng?</w:t>
      </w:r>
    </w:p>
    <w:p w14:paraId="24638681" w14:textId="50A5C4C0" w:rsidR="00B810A5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lastRenderedPageBreak/>
        <w:t>Ⓐ.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0A95836E">
          <v:shape id="_x0000_i377528" type="#_x0000_t75" style="width:38.25pt;height:30.75pt" o:ole="">
            <v:imagedata r:id="rId808" o:title=""/>
          </v:shape>
          <o:OLEObject Type="Embed" ProgID="Equation.DSMT4" ShapeID="_x0000_i377528" DrawAspect="Content" ObjectID="_1686795286" r:id="rId809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24DFB9C7">
          <v:shape id="_x0000_i377529" type="#_x0000_t75" style="width:30pt;height:30.75pt" o:ole="">
            <v:imagedata r:id="rId810" o:title=""/>
          </v:shape>
          <o:OLEObject Type="Embed" ProgID="Equation.DSMT4" ShapeID="_x0000_i377529" DrawAspect="Content" ObjectID="_1686795287" r:id="rId811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675" w:dyaOrig="285" w14:anchorId="35E6BE37">
          <v:shape id="_x0000_i377530" type="#_x0000_t75" style="width:33.75pt;height:14.25pt" o:ole="">
            <v:imagedata r:id="rId812" o:title=""/>
          </v:shape>
          <o:OLEObject Type="Embed" ProgID="Equation.DSMT4" ShapeID="_x0000_i377530" DrawAspect="Content" ObjectID="_1686795288" r:id="rId813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B810A5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B810A5"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585" w:dyaOrig="615" w14:anchorId="701C2349">
          <v:shape id="_x0000_i377531" type="#_x0000_t75" style="width:29.25pt;height:30.75pt" o:ole="">
            <v:imagedata r:id="rId814" o:title=""/>
          </v:shape>
          <o:OLEObject Type="Embed" ProgID="Equation.DSMT4" ShapeID="_x0000_i377531" DrawAspect="Content" ObjectID="_1686795289" r:id="rId815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192BCB19" w14:textId="6914E330" w:rsidR="00B810A5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1B3574" w14:textId="77777777" w:rsidR="00B810A5" w:rsidRPr="007D28A6" w:rsidRDefault="00B810A5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EDE85E5" w14:textId="003F3348" w:rsidR="00B810A5" w:rsidRPr="007D28A6" w:rsidRDefault="00886814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Ta có: </w:t>
      </w:r>
      <w:r w:rsidR="00B810A5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3075" w:dyaOrig="420" w14:anchorId="0282A986">
          <v:shape id="_x0000_i377532" type="#_x0000_t75" style="width:153.75pt;height:21pt" o:ole="">
            <v:imagedata r:id="rId816" o:title=""/>
          </v:shape>
          <o:OLEObject Type="Embed" ProgID="Equation.DSMT4" ShapeID="_x0000_i377532" DrawAspect="Content" ObjectID="_1686795290" r:id="rId817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69C38B77" w14:textId="139EFF17" w:rsidR="00B810A5" w:rsidRPr="007D28A6" w:rsidRDefault="00886814" w:rsidP="006C326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B810A5" w:rsidRPr="007D28A6">
        <w:rPr>
          <w:rFonts w:ascii="Chu Van An" w:hAnsi="Chu Van An" w:cs="Chu Van An"/>
          <w:sz w:val="24"/>
          <w:szCs w:val="24"/>
        </w:rPr>
        <w:t xml:space="preserve">Ba điểm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930" w:dyaOrig="315" w14:anchorId="69AE32D9">
          <v:shape id="_x0000_i377533" type="#_x0000_t75" style="width:46.5pt;height:15.75pt" o:ole="">
            <v:imagedata r:id="rId818" o:title=""/>
          </v:shape>
          <o:OLEObject Type="Embed" ProgID="Equation.DSMT4" ShapeID="_x0000_i377533" DrawAspect="Content" ObjectID="_1686795291" r:id="rId819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 thẳng hàng </w:t>
      </w:r>
      <w:r w:rsidR="00B810A5"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1245" w:dyaOrig="375" w14:anchorId="5AE19F60">
          <v:shape id="_x0000_i377534" type="#_x0000_t75" style="width:62.25pt;height:18.75pt" o:ole="">
            <v:imagedata r:id="rId820" o:title=""/>
          </v:shape>
          <o:OLEObject Type="Embed" ProgID="Equation.DSMT4" ShapeID="_x0000_i377534" DrawAspect="Content" ObjectID="_1686795292" r:id="rId821"/>
        </w:object>
      </w:r>
      <w:r w:rsidR="00B810A5" w:rsidRPr="007D28A6">
        <w:rPr>
          <w:rFonts w:ascii="Chu Van An" w:hAnsi="Chu Van An" w:cs="Chu Van An"/>
          <w:sz w:val="24"/>
          <w:szCs w:val="24"/>
        </w:rPr>
        <w:t xml:space="preserve"> cùng phương </w:t>
      </w:r>
      <w:r w:rsidR="00B810A5"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3585" w:dyaOrig="615" w14:anchorId="1CAC0FFA">
          <v:shape id="_x0000_i377535" type="#_x0000_t75" style="width:179.25pt;height:30.75pt" o:ole="">
            <v:imagedata r:id="rId822" o:title=""/>
          </v:shape>
          <o:OLEObject Type="Embed" ProgID="Equation.DSMT4" ShapeID="_x0000_i377535" DrawAspect="Content" ObjectID="_1686795293" r:id="rId823"/>
        </w:object>
      </w:r>
      <w:r w:rsidR="00B810A5" w:rsidRPr="007D28A6">
        <w:rPr>
          <w:rFonts w:ascii="Chu Van An" w:hAnsi="Chu Van An" w:cs="Chu Van An"/>
          <w:sz w:val="24"/>
          <w:szCs w:val="24"/>
        </w:rPr>
        <w:t>.</w:t>
      </w:r>
    </w:p>
    <w:p w14:paraId="39CA6975" w14:textId="7B6422FB" w:rsidR="00905D5A" w:rsidRPr="007D28A6" w:rsidRDefault="00905D5A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DB43C7" w:rsidRPr="007D28A6" w14:paraId="2428324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1EA68CE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25" w14:anchorId="2DC7543B">
                <v:shape id="_x0000_i377798" type="#_x0000_t75" style="width:13.5pt;height:11.25pt" o:ole="">
                  <v:imagedata r:id="rId824" o:title=""/>
                </v:shape>
                <o:OLEObject Type="Embed" ProgID="Equation.DSMT4" ShapeID="_x0000_i377798" DrawAspect="Content" ObjectID="_1686795294" r:id="rId8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75" w:dyaOrig="420" w14:anchorId="52F7143A">
                <v:shape id="_x0000_i377799" type="#_x0000_t75" style="width:78.75pt;height:21pt" o:ole="">
                  <v:imagedata r:id="rId826" o:title=""/>
                </v:shape>
                <o:OLEObject Type="Embed" ProgID="Equation.DSMT4" ShapeID="_x0000_i377799" DrawAspect="Content" ObjectID="_1686795295" r:id="rId8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cùng phương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20" w14:anchorId="6BCFE922">
                <v:shape id="_x0000_i377800" type="#_x0000_t75" style="width:42pt;height:21pt" o:ole="">
                  <v:imagedata r:id="rId828" o:title=""/>
                </v:shape>
                <o:OLEObject Type="Embed" ProgID="Equation.DSMT4" ShapeID="_x0000_i377800" DrawAspect="Content" ObjectID="_1686795296" r:id="rId8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8C3731D" w14:textId="1A2C71B3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315" w:dyaOrig="270" w14:anchorId="222FA50E">
                <v:shape id="_x0000_i377801" type="#_x0000_t75" style="width:15.75pt;height:13.5pt" o:ole="">
                  <v:imagedata r:id="rId830" o:title=""/>
                </v:shape>
                <o:OLEObject Type="Embed" ProgID="Equation.DSMT4" ShapeID="_x0000_i377801" DrawAspect="Content" ObjectID="_1686795297" r:id="rId831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4"/>
                <w:sz w:val="24"/>
                <w:szCs w:val="24"/>
              </w:rPr>
              <w:object w:dxaOrig="135" w:dyaOrig="270" w14:anchorId="18DBCC8D">
                <v:shape id="_x0000_i377802" type="#_x0000_t75" style="width:6.75pt;height:13.5pt" o:ole="">
                  <v:imagedata r:id="rId832" o:title=""/>
                </v:shape>
                <o:OLEObject Type="Embed" ProgID="Equation.DSMT4" ShapeID="_x0000_i377802" DrawAspect="Content" ObjectID="_1686795298" r:id="rId833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315" w:dyaOrig="285" w14:anchorId="4342F51F">
                <v:shape id="_x0000_i377803" type="#_x0000_t75" style="width:15.75pt;height:14.25pt" o:ole="">
                  <v:imagedata r:id="rId834" o:title=""/>
                </v:shape>
                <o:OLEObject Type="Embed" ProgID="Equation.DSMT4" ShapeID="_x0000_i377803" DrawAspect="Content" ObjectID="_1686795299" r:id="rId835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FF"/>
                <w:position w:val="-4"/>
                <w:sz w:val="24"/>
                <w:szCs w:val="24"/>
              </w:rPr>
              <w:object w:dxaOrig="300" w:dyaOrig="270" w14:anchorId="7AC26D11">
                <v:shape id="_x0000_i377804" type="#_x0000_t75" style="width:15pt;height:13.5pt" o:ole="">
                  <v:imagedata r:id="rId836" o:title=""/>
                </v:shape>
                <o:OLEObject Type="Embed" ProgID="Equation.DSMT4" ShapeID="_x0000_i377804" DrawAspect="Content" ObjectID="_1686795300" r:id="rId837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5D23F5E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79E6F7F" w14:textId="77777777" w:rsidR="00DB43C7" w:rsidRPr="007D28A6" w:rsidRDefault="00DB43C7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DB43C7" w:rsidRPr="007D28A6" w14:paraId="2B072FD2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51DB12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90" w14:anchorId="0FDF17F8">
                <v:shape id="_x0000_i377805" type="#_x0000_t75" style="width:47.25pt;height:19.5pt" o:ole="">
                  <v:imagedata r:id="rId838" o:title=""/>
                </v:shape>
                <o:OLEObject Type="Embed" ProgID="Equation.DSMT4" ShapeID="_x0000_i377805" DrawAspect="Content" ObjectID="_1686795301" r:id="rId8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45" w:dyaOrig="390" w14:anchorId="7CA7430E">
                <v:shape id="_x0000_i377806" type="#_x0000_t75" style="width:47.25pt;height:19.5pt" o:ole="">
                  <v:imagedata r:id="rId840" o:title=""/>
                </v:shape>
                <o:OLEObject Type="Embed" ProgID="Equation.DSMT4" ShapeID="_x0000_i377806" DrawAspect="Content" ObjectID="_1686795302" r:id="rId8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37C4789B">
                <v:shape id="_x0000_i377807" type="#_x0000_t75" style="width:10.5pt;height:10.5pt" o:ole="">
                  <v:imagedata r:id="rId842" o:title=""/>
                </v:shape>
                <o:OLEObject Type="Embed" ProgID="Equation.DSMT4" ShapeID="_x0000_i377807" DrawAspect="Content" ObjectID="_1686795303" r:id="rId8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345" w14:anchorId="0753AA5A">
                <v:shape id="_x0000_i377808" type="#_x0000_t75" style="width:10.5pt;height:17.25pt" o:ole="">
                  <v:imagedata r:id="rId844" o:title=""/>
                </v:shape>
                <o:OLEObject Type="Embed" ProgID="Equation.DSMT4" ShapeID="_x0000_i377808" DrawAspect="Content" ObjectID="_1686795304" r:id="rId8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345" w14:anchorId="2FBB0295">
                <v:shape id="_x0000_i377809" type="#_x0000_t75" style="width:9pt;height:17.25pt" o:ole="">
                  <v:imagedata r:id="rId846" o:title=""/>
                </v:shape>
                <o:OLEObject Type="Embed" ProgID="Equation.DSMT4" ShapeID="_x0000_i377809" DrawAspect="Content" ObjectID="_1686795305" r:id="rId8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phương.</w:t>
            </w:r>
          </w:p>
          <w:p w14:paraId="4F21D319" w14:textId="0121EB02" w:rsidR="00DB43C7" w:rsidRP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95" w:dyaOrig="630" w14:anchorId="345ED756">
                <v:shape id="_x0000_i377810" type="#_x0000_t75" style="width:39.75pt;height:31.5pt" o:ole="">
                  <v:imagedata r:id="rId848" o:title=""/>
                </v:shape>
                <o:OLEObject Type="Embed" ProgID="Equation.DSMT4" ShapeID="_x0000_i377810" DrawAspect="Content" ObjectID="_1686795306" r:id="rId849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600" w:dyaOrig="630" w14:anchorId="3577C37A">
                <v:shape id="_x0000_i377811" type="#_x0000_t75" style="width:30pt;height:31.5pt" o:ole="">
                  <v:imagedata r:id="rId850" o:title=""/>
                </v:shape>
                <o:OLEObject Type="Embed" ProgID="Equation.DSMT4" ShapeID="_x0000_i377811" DrawAspect="Content" ObjectID="_1686795307" r:id="rId8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90" w:dyaOrig="285" w14:anchorId="4E92F2DD">
                <v:shape id="_x0000_i377812" type="#_x0000_t75" style="width:34.5pt;height:14.25pt" o:ole="">
                  <v:imagedata r:id="rId852" o:title=""/>
                </v:shape>
                <o:OLEObject Type="Embed" ProgID="Equation.DSMT4" ShapeID="_x0000_i377812" DrawAspect="Content" ObjectID="_1686795308" r:id="rId8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55" w:dyaOrig="285" w14:anchorId="767BF66D">
                <v:shape id="_x0000_i377813" type="#_x0000_t75" style="width:27.75pt;height:14.25pt" o:ole="">
                  <v:imagedata r:id="rId854" o:title=""/>
                </v:shape>
                <o:OLEObject Type="Embed" ProgID="Equation.DSMT4" ShapeID="_x0000_i377813" DrawAspect="Content" ObjectID="_1686795309" r:id="rId8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AC4D2F" w14:textId="77777777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19DB83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3B66A90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C24F4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position w:val="-10"/>
              </w:rPr>
              <w:object w:dxaOrig="465" w:dyaOrig="315" w14:anchorId="0CA9B441">
                <v:shape id="_x0000_i377814" type="#_x0000_t75" style="width:23.25pt;height:15.75pt" o:ole="">
                  <v:imagedata r:id="rId856" o:title=""/>
                </v:shape>
                <o:OLEObject Type="Embed" ProgID="Equation.DSMT4" ShapeID="_x0000_i377814" DrawAspect="Content" ObjectID="_1686795310" r:id="rId8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position w:val="-14"/>
              </w:rPr>
              <w:object w:dxaOrig="900" w:dyaOrig="405" w14:anchorId="6574D071">
                <v:shape id="_x0000_i377815" type="#_x0000_t75" style="width:45pt;height:20.25pt" o:ole="">
                  <v:imagedata r:id="rId858" o:title=""/>
                </v:shape>
                <o:OLEObject Type="Embed" ProgID="Equation.DSMT4" ShapeID="_x0000_i377815" DrawAspect="Content" ObjectID="_1686795311" r:id="rId8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765" w:dyaOrig="405" w14:anchorId="4D6D6D0C">
                <v:shape id="_x0000_i377816" type="#_x0000_t75" style="width:38.25pt;height:20.25pt" o:ole="">
                  <v:imagedata r:id="rId860" o:title=""/>
                </v:shape>
                <o:OLEObject Type="Embed" ProgID="Equation.DSMT4" ShapeID="_x0000_i377816" DrawAspect="Content" ObjectID="_1686795312" r:id="rId8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1020" w:dyaOrig="405" w14:anchorId="79FD31B5">
                <v:shape id="_x0000_i377817" type="#_x0000_t75" style="width:51pt;height:20.25pt" o:ole="">
                  <v:imagedata r:id="rId862" o:title=""/>
                </v:shape>
                <o:OLEObject Type="Embed" ProgID="Equation.DSMT4" ShapeID="_x0000_i377817" DrawAspect="Content" ObjectID="_1686795313" r:id="rId8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là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2671A6D" w14:textId="540CD370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10" w:dyaOrig="375" w14:anchorId="0168F07B">
                <v:shape id="_x0000_i377818" type="#_x0000_t75" style="width:40.5pt;height:18.75pt" o:ole="">
                  <v:imagedata r:id="rId864" o:title=""/>
                </v:shape>
                <o:OLEObject Type="Embed" ProgID="Equation.DSMT4" ShapeID="_x0000_i377818" DrawAspect="Content" ObjectID="_1686795314" r:id="rId8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không cùng phương.</w:t>
            </w:r>
          </w:p>
          <w:p w14:paraId="386D88B6" w14:textId="58943BE6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80" w:dyaOrig="375" w14:anchorId="31DE5EC0">
                <v:shape id="_x0000_i377819" type="#_x0000_t75" style="width:39pt;height:18.75pt" o:ole="">
                  <v:imagedata r:id="rId866" o:title=""/>
                </v:shape>
                <o:OLEObject Type="Embed" ProgID="Equation.DSMT4" ShapeID="_x0000_i377819" DrawAspect="Content" ObjectID="_1686795315" r:id="rId8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không cùng phương.</w:t>
            </w:r>
          </w:p>
          <w:p w14:paraId="5D228209" w14:textId="4969ED30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35" w:dyaOrig="330" w14:anchorId="3AE5AAD7">
                <v:shape id="_x0000_i377820" type="#_x0000_t75" style="width:36.75pt;height:16.5pt" o:ole="">
                  <v:imagedata r:id="rId868" o:title=""/>
                </v:shape>
                <o:OLEObject Type="Embed" ProgID="Equation.DSMT4" ShapeID="_x0000_i377820" DrawAspect="Content" ObjectID="_1686795316" r:id="rId8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ba đỉnh của tam </w: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giá</w:t>
            </w:r>
            <w:r w:rsidR="007D28A6" w:rsidRPr="007D28A6">
              <w:rPr>
                <w:rFonts w:ascii="Chu Van An" w:eastAsia="MS PMincho" w:hAnsi="Chu Van An" w:cs="Chu Van An"/>
                <w:b/>
                <w:color w:val="000000" w:themeColor="text1"/>
                <w:sz w:val="24"/>
                <w:szCs w:val="24"/>
              </w:rPr>
              <w:t>c</w:t>
            </w:r>
          </w:p>
          <w:p w14:paraId="0FE37DE5" w14:textId="20A3376B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17D7DD33">
                <v:shape id="_x0000_i377821" type="#_x0000_t75" style="width:12pt;height:13.5pt" o:ole="">
                  <v:imagedata r:id="rId870" o:title=""/>
                </v:shape>
                <o:OLEObject Type="Embed" ProgID="Equation.DSMT4" ShapeID="_x0000_i377821" DrawAspect="Content" ObjectID="_1686795317" r:id="rId8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420" w:dyaOrig="285" w14:anchorId="4F4DBCA7">
                <v:shape id="_x0000_i377822" type="#_x0000_t75" style="width:21pt;height:14.25pt" o:ole="">
                  <v:imagedata r:id="rId872" o:title=""/>
                </v:shape>
                <o:OLEObject Type="Embed" ProgID="Equation.DSMT4" ShapeID="_x0000_i377822" DrawAspect="Content" ObjectID="_1686795318" r:id="rId8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5617FE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738B5E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77365F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23193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position w:val="-14"/>
              </w:rPr>
              <w:object w:dxaOrig="960" w:dyaOrig="435" w14:anchorId="744B2550">
                <v:shape id="_x0000_i377823" type="#_x0000_t75" style="width:48pt;height:21.75pt" o:ole="">
                  <v:imagedata r:id="rId874" o:title=""/>
                </v:shape>
                <o:OLEObject Type="Embed" ProgID="Equation.DSMT4" ShapeID="_x0000_i377823" DrawAspect="Content" ObjectID="_1686795319" r:id="rId8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1125" w:dyaOrig="435" w14:anchorId="01E35551">
                <v:shape id="_x0000_i377824" type="#_x0000_t75" style="width:56.25pt;height:21.75pt" o:ole="">
                  <v:imagedata r:id="rId876" o:title=""/>
                </v:shape>
                <o:OLEObject Type="Embed" ProgID="Equation.DSMT4" ShapeID="_x0000_i377824" DrawAspect="Content" ObjectID="_1686795320" r:id="rId8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1080" w:dyaOrig="435" w14:anchorId="094CC398">
                <v:shape id="_x0000_i377825" type="#_x0000_t75" style="width:54pt;height:21.75pt" o:ole="">
                  <v:imagedata r:id="rId878" o:title=""/>
                </v:shape>
                <o:OLEObject Type="Embed" ProgID="Equation.DSMT4" ShapeID="_x0000_i377825" DrawAspect="Content" ObjectID="_1686795321" r:id="rId8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7D28A6">
              <w:rPr>
                <w:position w:val="-6"/>
              </w:rPr>
              <w:object w:dxaOrig="255" w:dyaOrig="225" w14:anchorId="60F8566A">
                <v:shape id="_x0000_i377826" type="#_x0000_t75" style="width:12.75pt;height:11.25pt" o:ole="">
                  <v:imagedata r:id="rId880" o:title=""/>
                </v:shape>
                <o:OLEObject Type="Embed" ProgID="Equation.DSMT4" ShapeID="_x0000_i377826" DrawAspect="Content" ObjectID="_1686795322" r:id="rId8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position w:val="-6"/>
              </w:rPr>
              <w:object w:dxaOrig="765" w:dyaOrig="360" w14:anchorId="32181A2F">
                <v:shape id="_x0000_i377827" type="#_x0000_t75" style="width:38.25pt;height:18pt" o:ole="">
                  <v:imagedata r:id="rId882" o:title=""/>
                </v:shape>
                <o:OLEObject Type="Embed" ProgID="Equation.DSMT4" ShapeID="_x0000_i377827" DrawAspect="Content" ObjectID="_1686795323" r:id="rId8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với </w:t>
            </w:r>
            <w:r w:rsidRPr="007D28A6">
              <w:rPr>
                <w:position w:val="-6"/>
              </w:rPr>
              <w:object w:dxaOrig="195" w:dyaOrig="360" w14:anchorId="61B14707">
                <v:shape id="_x0000_i377828" type="#_x0000_t75" style="width:9.75pt;height:18pt" o:ole="">
                  <v:imagedata r:id="rId884" o:title=""/>
                </v:shape>
                <o:OLEObject Type="Embed" ProgID="Equation.DSMT4" ShapeID="_x0000_i377828" DrawAspect="Content" ObjectID="_1686795324" r:id="rId8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58B130C" w14:textId="6431B089" w:rsidR="00DB43C7" w:rsidRP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15" w:dyaOrig="615" w14:anchorId="68FEBC18">
                <v:shape id="_x0000_i377829" type="#_x0000_t75" style="width:15.75pt;height:30.75pt" o:ole="">
                  <v:imagedata r:id="rId886" o:title=""/>
                </v:shape>
                <o:OLEObject Type="Embed" ProgID="Equation.DSMT4" ShapeID="_x0000_i377829" DrawAspect="Content" ObjectID="_1686795325" r:id="rId8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525" w:dyaOrig="630" w14:anchorId="0F82DBC8">
                <v:shape id="_x0000_i377830" type="#_x0000_t75" style="width:26.25pt;height:31.5pt" o:ole="">
                  <v:imagedata r:id="rId888" o:title=""/>
                </v:shape>
                <o:OLEObject Type="Embed" ProgID="Equation.DSMT4" ShapeID="_x0000_i377830" DrawAspect="Content" ObjectID="_1686795326" r:id="rId8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495" w:dyaOrig="615" w14:anchorId="2A365330">
                <v:shape id="_x0000_i377831" type="#_x0000_t75" style="width:24.75pt;height:30.75pt" o:ole="">
                  <v:imagedata r:id="rId890" o:title=""/>
                </v:shape>
                <o:OLEObject Type="Embed" ProgID="Equation.DSMT4" ShapeID="_x0000_i377831" DrawAspect="Content" ObjectID="_1686795327" r:id="rId8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360" w:dyaOrig="615" w14:anchorId="01220F84">
                <v:shape id="_x0000_i377832" type="#_x0000_t75" style="width:18pt;height:30.75pt" o:ole="">
                  <v:imagedata r:id="rId892" o:title=""/>
                </v:shape>
                <o:OLEObject Type="Embed" ProgID="Equation.DSMT4" ShapeID="_x0000_i377832" DrawAspect="Content" ObjectID="_1686795328" r:id="rId8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667273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417D5D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97BFB0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11AFD3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Câu 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390" w14:anchorId="12B9DB7A">
                <v:shape id="_x0000_i377833" type="#_x0000_t75" style="width:129pt;height:19.5pt" o:ole="">
                  <v:imagedata r:id="rId894" o:title=""/>
                </v:shape>
                <o:OLEObject Type="Embed" ProgID="Equation.DSMT4" ShapeID="_x0000_i377833" DrawAspect="Content" ObjectID="_1686795329" r:id="rId8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Chọn khẳng định đúng</w:t>
            </w:r>
          </w:p>
          <w:p w14:paraId="2370C3AE" w14:textId="41C8412B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7F25845A">
                <v:shape id="_x0000_i377834" type="#_x0000_t75" style="width:36.75pt;height:15.75pt" o:ole="">
                  <v:imagedata r:id="rId896" o:title=""/>
                </v:shape>
                <o:OLEObject Type="Embed" ProgID="Equation.DSMT4" ShapeID="_x0000_i377834" DrawAspect="Content" ObjectID="_1686795330" r:id="rId8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không thẳng hàng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5D535C67">
                <v:shape id="_x0000_i377835" type="#_x0000_t75" style="width:36.75pt;height:15.75pt" o:ole="">
                  <v:imagedata r:id="rId896" o:title=""/>
                </v:shape>
                <o:OLEObject Type="Embed" ProgID="Equation.DSMT4" ShapeID="_x0000_i377835" DrawAspect="Content" ObjectID="_1686795331" r:id="rId8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thẳng hàng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0FB37E" w14:textId="6A3BE941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Điểm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20CCCA2">
                <v:shape id="_x0000_i377836" type="#_x0000_t75" style="width:12pt;height:12.75pt" o:ole="">
                  <v:imagedata r:id="rId899" o:title=""/>
                </v:shape>
                <o:OLEObject Type="Embed" ProgID="Equation.DSMT4" ShapeID="_x0000_i377836" DrawAspect="Content" ObjectID="_1686795332" r:id="rId9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ở giữa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510" w:dyaOrig="315" w14:anchorId="20134E4D">
                <v:shape id="_x0000_i377837" type="#_x0000_t75" style="width:25.5pt;height:15.75pt" o:ole="">
                  <v:imagedata r:id="rId901" o:title=""/>
                </v:shape>
                <o:OLEObject Type="Embed" ProgID="Equation.DSMT4" ShapeID="_x0000_i377837" DrawAspect="Content" ObjectID="_1686795333" r:id="rId9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ab/>
            </w:r>
            <w:r w:rsid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    </w:t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en-GB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Điểm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FAFA595">
                <v:shape id="_x0000_i377838" type="#_x0000_t75" style="width:12pt;height:14.25pt" o:ole="">
                  <v:imagedata r:id="rId903" o:title=""/>
                </v:shape>
                <o:OLEObject Type="Embed" ProgID="Equation.DSMT4" ShapeID="_x0000_i377838" DrawAspect="Content" ObjectID="_1686795334" r:id="rId9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ở giữa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80" w:dyaOrig="315" w14:anchorId="30701527">
                <v:shape id="_x0000_i377839" type="#_x0000_t75" style="width:24pt;height:15.75pt" o:ole="">
                  <v:imagedata r:id="rId905" o:title=""/>
                </v:shape>
                <o:OLEObject Type="Embed" ProgID="Equation.DSMT4" ShapeID="_x0000_i377839" DrawAspect="Content" ObjectID="_1686795335" r:id="rId9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D65B4FA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1DCAA3E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30B2A74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5AABC3" w14:textId="77777777" w:rsidR="00DB43C7" w:rsidRPr="007D28A6" w:rsidRDefault="00DB43C7" w:rsidP="006C3BBF">
            <w:pPr>
              <w:mirrorIndents/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>Câu 6: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Trong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56E852B5">
                <v:shape id="_x0000_i377840" type="#_x0000_t75" style="width:26.25pt;height:15.75pt" o:ole="">
                  <v:imagedata r:id="rId907" o:title=""/>
                </v:shape>
                <o:OLEObject Type="Embed" ProgID="Equation.DSMT4" ShapeID="_x0000_i377840" DrawAspect="Content" ObjectID="_1686795336" r:id="rId9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95" w:dyaOrig="375" w14:anchorId="29B9C5EB">
                <v:shape id="_x0000_i377841" type="#_x0000_t75" style="width:54.75pt;height:18.75pt" o:ole="">
                  <v:imagedata r:id="rId909" o:title=""/>
                </v:shape>
                <o:OLEObject Type="Embed" ProgID="Equation.DSMT4" ShapeID="_x0000_i377841" DrawAspect="Content" ObjectID="_1686795337" r:id="rId9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/>
              </w:rPr>
              <w:object w:dxaOrig="1065" w:dyaOrig="375" w14:anchorId="56EA8BE1">
                <v:shape id="_x0000_i377842" type="#_x0000_t75" style="width:53.25pt;height:18.75pt" o:ole="">
                  <v:imagedata r:id="rId911" o:title=""/>
                </v:shape>
                <o:OLEObject Type="Embed" ProgID="Equation.DSMT4" ShapeID="_x0000_i377842" DrawAspect="Content" ObjectID="_1686795338" r:id="rId91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7F0529D3">
                <v:shape id="_x0000_i377843" type="#_x0000_t75" style="width:9.75pt;height:11.25pt" o:ole="">
                  <v:imagedata r:id="rId913" o:title=""/>
                </v:shape>
                <o:OLEObject Type="Embed" ProgID="Equation.DSMT4" ShapeID="_x0000_i377843" DrawAspect="Content" ObjectID="_1686795339" r:id="rId91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042283DC">
                <v:shape id="_x0000_i377844" type="#_x0000_t75" style="width:9.75pt;height:13.5pt" o:ole="">
                  <v:imagedata r:id="rId915" o:title=""/>
                </v:shape>
                <o:OLEObject Type="Embed" ProgID="Equation.DSMT4" ShapeID="_x0000_i377844" DrawAspect="Content" ObjectID="_1686795340" r:id="rId91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3B293A4E">
                <v:shape id="_x0000_i377845" type="#_x0000_t75" style="width:9.75pt;height:13.5pt" o:ole="">
                  <v:imagedata r:id="rId917" o:title=""/>
                </v:shape>
                <o:OLEObject Type="Embed" ProgID="Equation.DSMT4" ShapeID="_x0000_i377845" DrawAspect="Content" ObjectID="_1686795341" r:id="rId91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 cùng phương.</w:t>
            </w:r>
          </w:p>
          <w:p w14:paraId="657C3EB7" w14:textId="35B78005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765" w:dyaOrig="615" w14:anchorId="37AEA2B2">
                <v:shape id="_x0000_i377846" type="#_x0000_t75" style="width:38.25pt;height:30.75pt" o:ole="">
                  <v:imagedata r:id="rId919" o:title=""/>
                </v:shape>
                <o:OLEObject Type="Embed" ProgID="Equation.DSMT4" ShapeID="_x0000_i377846" DrawAspect="Content" ObjectID="_1686795342" r:id="rId9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600" w:dyaOrig="615" w14:anchorId="41A450C5">
                <v:shape id="_x0000_i377847" type="#_x0000_t75" style="width:30pt;height:30.75pt" o:ole="">
                  <v:imagedata r:id="rId921" o:title=""/>
                </v:shape>
                <o:OLEObject Type="Embed" ProgID="Equation.DSMT4" ShapeID="_x0000_i377847" DrawAspect="Content" ObjectID="_1686795343" r:id="rId9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70" w14:anchorId="57BB61B1">
                <v:shape id="_x0000_i377848" type="#_x0000_t75" style="width:27.75pt;height:13.5pt" o:ole="">
                  <v:imagedata r:id="rId923" o:title=""/>
                </v:shape>
                <o:OLEObject Type="Embed" ProgID="Equation.DSMT4" ShapeID="_x0000_i377848" DrawAspect="Content" ObjectID="_1686795344" r:id="rId9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pt-B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pt-B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75" w:dyaOrig="270" w14:anchorId="4A9FB21F">
                <v:shape id="_x0000_i377849" type="#_x0000_t75" style="width:33.75pt;height:13.5pt" o:ole="">
                  <v:imagedata r:id="rId925" o:title=""/>
                </v:shape>
                <o:OLEObject Type="Embed" ProgID="Equation.DSMT4" ShapeID="_x0000_i377849" DrawAspect="Content" ObjectID="_1686795345" r:id="rId9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.</w:t>
            </w:r>
          </w:p>
          <w:p w14:paraId="6A7EDB61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FB2FD78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BA0E15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0C841F5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6B811B89">
                <v:shape id="_x0000_i377850" type="#_x0000_t75" style="width:42.75pt;height:19.5pt" o:ole="">
                  <v:imagedata r:id="rId927" o:title=""/>
                </v:shape>
                <o:OLEObject Type="Embed" ProgID="Equation.DSMT4" ShapeID="_x0000_i377850" DrawAspect="Content" ObjectID="_1686795346" r:id="rId9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530A5386">
                <v:shape id="_x0000_i377851" type="#_x0000_t75" style="width:37.5pt;height:19.5pt" o:ole="">
                  <v:imagedata r:id="rId929" o:title=""/>
                </v:shape>
                <o:OLEObject Type="Embed" ProgID="Equation.DSMT4" ShapeID="_x0000_i377851" DrawAspect="Content" ObjectID="_1686795347" r:id="rId9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30" w:dyaOrig="390" w14:anchorId="4E332627">
                <v:shape id="_x0000_i377852" type="#_x0000_t75" style="width:46.5pt;height:19.5pt" o:ole="">
                  <v:imagedata r:id="rId931" o:title=""/>
                </v:shape>
                <o:OLEObject Type="Embed" ProgID="Equation.DSMT4" ShapeID="_x0000_i377852" DrawAspect="Content" ObjectID="_1686795348" r:id="rId9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Trong các mệnh đề sau, tìm mệnh đề sai.</w:t>
            </w:r>
          </w:p>
          <w:p w14:paraId="2D9734D0" w14:textId="629B5B28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85" w:dyaOrig="330" w14:anchorId="1B4B8448">
                <v:shape id="_x0000_i377853" type="#_x0000_t75" style="width:59.25pt;height:16.5pt" o:ole="">
                  <v:imagedata r:id="rId933" o:title=""/>
                </v:shape>
                <o:OLEObject Type="Embed" ProgID="Equation.DSMT4" ShapeID="_x0000_i377853" DrawAspect="Content" ObjectID="_1686795349" r:id="rId93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50" w:dyaOrig="315" w14:anchorId="3B1E7707">
                <v:shape id="_x0000_i377854" type="#_x0000_t75" style="width:37.5pt;height:15.75pt" o:ole="">
                  <v:imagedata r:id="rId935" o:title=""/>
                </v:shape>
                <o:OLEObject Type="Embed" ProgID="Equation.DSMT4" ShapeID="_x0000_i377854" DrawAspect="Content" ObjectID="_1686795350" r:id="rId9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1CD1DD1E" w14:textId="1B79C708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10" w:dyaOrig="330" w14:anchorId="1AC91C37">
                <v:shape id="_x0000_i377855" type="#_x0000_t75" style="width:55.5pt;height:16.5pt" o:ole="">
                  <v:imagedata r:id="rId937" o:title=""/>
                </v:shape>
                <o:OLEObject Type="Embed" ProgID="Equation.DSMT4" ShapeID="_x0000_i377855" DrawAspect="Content" ObjectID="_1686795351" r:id="rId93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80" w:dyaOrig="330" w14:anchorId="304C2733">
                <v:shape id="_x0000_i377856" type="#_x0000_t75" style="width:69pt;height:16.5pt" o:ole="">
                  <v:imagedata r:id="rId939" o:title=""/>
                </v:shape>
                <o:OLEObject Type="Embed" ProgID="Equation.DSMT4" ShapeID="_x0000_i377856" DrawAspect="Content" ObjectID="_1686795352" r:id="rId9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A1C7B4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1B303AC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B43C7" w:rsidRPr="007D28A6" w14:paraId="30958F90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F25445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2760" w:dyaOrig="420" w14:anchorId="7488925C">
                <v:shape id="_x0000_i377857" type="#_x0000_t75" style="width:138pt;height:21pt;mso-width-percent:0;mso-height-percent:0;mso-width-percent:0;mso-height-percent:0" o:ole="">
                  <v:imagedata r:id="rId941" o:title=""/>
                </v:shape>
                <o:OLEObject Type="Embed" ProgID="Equation.DSMT4" ShapeID="_x0000_i377857" DrawAspect="Content" ObjectID="_1686795353" r:id="rId9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</w:t>
            </w:r>
            <w:r w:rsidRPr="007D28A6">
              <w:rPr>
                <w:rFonts w:ascii="Chu Van An" w:eastAsia="Times New Roman" w:hAnsi="Chu Van An" w:cs="Chu Van An"/>
                <w:noProof/>
                <w:position w:val="-6"/>
                <w:sz w:val="24"/>
                <w:szCs w:val="24"/>
              </w:rPr>
              <w:object w:dxaOrig="555" w:dyaOrig="345" w14:anchorId="3663D486">
                <v:shape id="_x0000_i377858" type="#_x0000_t75" style="width:27.75pt;height:17.25pt;mso-width-percent:0;mso-height-percent:0;mso-width-percent:0;mso-height-percent:0" o:ole="">
                  <v:imagedata r:id="rId943" o:title=""/>
                </v:shape>
                <o:OLEObject Type="Embed" ProgID="Equation.DSMT4" ShapeID="_x0000_i377858" DrawAspect="Content" ObjectID="_1686795354" r:id="rId9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thì giá trị </w:t>
            </w:r>
            <w:r w:rsidRPr="007D28A6">
              <w:rPr>
                <w:rFonts w:ascii="Chu Van An" w:eastAsia="Times New Roman" w:hAnsi="Chu Van An" w:cs="Chu Van An"/>
                <w:noProof/>
                <w:position w:val="-10"/>
                <w:sz w:val="24"/>
                <w:szCs w:val="24"/>
              </w:rPr>
              <w:object w:dxaOrig="555" w:dyaOrig="270" w14:anchorId="2EDCF152">
                <v:shape id="_x0000_i377859" type="#_x0000_t75" style="width:27.75pt;height:13.5pt;mso-width-percent:0;mso-height-percent:0;mso-width-percent:0;mso-height-percent:0" o:ole="">
                  <v:imagedata r:id="rId945" o:title=""/>
                </v:shape>
                <o:OLEObject Type="Embed" ProgID="Equation.DSMT4" ShapeID="_x0000_i377859" DrawAspect="Content" ObjectID="_1686795355" r:id="rId9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1C97D0C8" w14:textId="757AAFC0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30" w:dyaOrig="255" w14:anchorId="6D22AC0E">
                <v:shape id="_x0000_i377860" type="#_x0000_t75" style="width:16.5pt;height:12.75pt;mso-width-percent:0;mso-height-percent:0;mso-width-percent:0;mso-height-percent:0" o:ole="">
                  <v:imagedata r:id="rId947" o:title=""/>
                </v:shape>
                <o:OLEObject Type="Embed" ProgID="Equation.DSMT4" ShapeID="_x0000_i377860" DrawAspect="Content" ObjectID="_1686795356" r:id="rId9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662F8A0C">
                <v:shape id="_x0000_i377861" type="#_x0000_t75" style="width:9.75pt;height:12.75pt;mso-width-percent:0;mso-height-percent:0;mso-width-percent:0;mso-height-percent:0" o:ole="">
                  <v:imagedata r:id="rId949" o:title=""/>
                </v:shape>
                <o:OLEObject Type="Embed" ProgID="Equation.DSMT4" ShapeID="_x0000_i377861" DrawAspect="Content" ObjectID="_1686795357" r:id="rId95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195" w:dyaOrig="255" w14:anchorId="48CFDD07">
                <v:shape id="_x0000_i377862" type="#_x0000_t75" style="width:9.75pt;height:12.75pt;mso-width-percent:0;mso-height-percent:0;mso-width-percent:0;mso-height-percent:0" o:ole="">
                  <v:imagedata r:id="rId951" o:title=""/>
                </v:shape>
                <o:OLEObject Type="Embed" ProgID="Equation.DSMT4" ShapeID="_x0000_i377862" DrawAspect="Content" ObjectID="_1686795358" r:id="rId9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noProof/>
                <w:position w:val="-4"/>
                <w:sz w:val="24"/>
                <w:szCs w:val="24"/>
                <w:lang w:val="vi-VN"/>
              </w:rPr>
              <w:object w:dxaOrig="330" w:dyaOrig="255" w14:anchorId="695F3A3F">
                <v:shape id="_x0000_i377863" type="#_x0000_t75" style="width:16.5pt;height:12.75pt;mso-width-percent:0;mso-height-percent:0;mso-width-percent:0;mso-height-percent:0" o:ole="">
                  <v:imagedata r:id="rId953" o:title=""/>
                </v:shape>
                <o:OLEObject Type="Embed" ProgID="Equation.DSMT4" ShapeID="_x0000_i377863" DrawAspect="Content" ObjectID="_1686795359" r:id="rId95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73149D9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8EABE5C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2B33013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B14D5E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035" w:dyaOrig="420" w14:anchorId="054A6186">
                <v:shape id="_x0000_i377864" type="#_x0000_t75" style="width:51.75pt;height:21pt;mso-width-percent:0;mso-height-percent:0;mso-width-percent:0;mso-height-percent:0" o:ole="">
                  <v:imagedata r:id="rId955" o:title=""/>
                </v:shape>
                <o:OLEObject Type="Embed" ProgID="Equation.DSMT4" ShapeID="_x0000_i377864" DrawAspect="Content" ObjectID="_1686795360" r:id="rId9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795" w:dyaOrig="420" w14:anchorId="118C14F8">
                <v:shape id="_x0000_i377865" type="#_x0000_t75" style="width:39.75pt;height:21pt;mso-width-percent:0;mso-height-percent:0;mso-width-percent:0;mso-height-percent:0" o:ole="">
                  <v:imagedata r:id="rId957" o:title=""/>
                </v:shape>
                <o:OLEObject Type="Embed" ProgID="Equation.DSMT4" ShapeID="_x0000_i377865" DrawAspect="Content" ObjectID="_1686795361" r:id="rId9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noProof/>
                <w:position w:val="-14"/>
                <w:sz w:val="24"/>
                <w:szCs w:val="24"/>
              </w:rPr>
              <w:object w:dxaOrig="1125" w:dyaOrig="420" w14:anchorId="460D25EA">
                <v:shape id="_x0000_i377866" type="#_x0000_t75" style="width:56.25pt;height:21pt;mso-width-percent:0;mso-height-percent:0;mso-width-percent:0;mso-height-percent:0" o:ole="">
                  <v:imagedata r:id="rId959" o:title=""/>
                </v:shape>
                <o:OLEObject Type="Embed" ProgID="Equation.DSMT4" ShapeID="_x0000_i377866" DrawAspect="Content" ObjectID="_1686795362" r:id="rId9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Khẳng định nào sau đây là đúng?</w:t>
            </w:r>
          </w:p>
          <w:p w14:paraId="50F208FB" w14:textId="0FBF2F6D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01746837">
                <v:shape id="_x0000_i377867" type="#_x0000_t75" style="width:12.75pt;height:13.5pt;mso-width-percent:0;mso-height-percent:0;mso-width-percent:0;mso-height-percent:0" o:ole="">
                  <v:imagedata r:id="rId961" o:title=""/>
                </v:shape>
                <o:OLEObject Type="Embed" ProgID="Equation.DSMT4" ShapeID="_x0000_i377867" DrawAspect="Content" ObjectID="_1686795363" r:id="rId96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nằm giữa hai 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69CEB02A">
                <v:shape id="_x0000_i377868" type="#_x0000_t75" style="width:12.75pt;height:13.5pt;mso-width-percent:0;mso-height-percent:0;mso-width-percent:0;mso-height-percent:0" o:ole="">
                  <v:imagedata r:id="rId963" o:title=""/>
                </v:shape>
                <o:OLEObject Type="Embed" ProgID="Equation.DSMT4" ShapeID="_x0000_i377868" DrawAspect="Content" ObjectID="_1686795364" r:id="rId96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255" w:dyaOrig="285" w14:anchorId="39491F37">
                <v:shape id="_x0000_i377869" type="#_x0000_t75" style="width:12.75pt;height:14.25pt;mso-width-percent:0;mso-height-percent:0;mso-width-percent:0;mso-height-percent:0" o:ole="">
                  <v:imagedata r:id="rId965" o:title=""/>
                </v:shape>
                <o:OLEObject Type="Embed" ProgID="Equation.DSMT4" ShapeID="_x0000_i377869" DrawAspect="Content" ObjectID="_1686795365" r:id="rId96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04F6C82" w14:textId="0FAAEC1C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Hai vectơ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420" w:dyaOrig="330" w14:anchorId="453F4BC2">
                <v:shape id="_x0000_i377870" type="#_x0000_t75" style="width:21pt;height:16.5pt;mso-width-percent:0;mso-height-percent:0;mso-width-percent:0;mso-height-percent:0" o:ole="">
                  <v:imagedata r:id="rId967" o:title=""/>
                </v:shape>
                <o:OLEObject Type="Embed" ProgID="Equation.DSMT4" ShapeID="_x0000_i377870" DrawAspect="Content" ObjectID="_1686795366" r:id="rId96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420" w:dyaOrig="345" w14:anchorId="284A35F5">
                <v:shape id="_x0000_i377871" type="#_x0000_t75" style="width:21pt;height:17.25pt;mso-width-percent:0;mso-height-percent:0;mso-width-percent:0;mso-height-percent:0" o:ole="">
                  <v:imagedata r:id="rId969" o:title=""/>
                </v:shape>
                <o:OLEObject Type="Embed" ProgID="Equation.DSMT4" ShapeID="_x0000_i377871" DrawAspect="Content" ObjectID="_1686795367" r:id="rId97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cùng hướng.</w:t>
            </w:r>
          </w:p>
          <w:p w14:paraId="3202A393" w14:textId="788EA66D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14"/>
                <w:sz w:val="24"/>
                <w:szCs w:val="24"/>
              </w:rPr>
              <w:object w:dxaOrig="1125" w:dyaOrig="420" w14:anchorId="4204C1BC">
                <v:shape id="_x0000_i377872" type="#_x0000_t75" style="width:56.25pt;height:21pt;mso-width-percent:0;mso-height-percent:0;mso-width-percent:0;mso-height-percent:0" o:ole="">
                  <v:imagedata r:id="rId971" o:title=""/>
                </v:shape>
                <o:OLEObject Type="Embed" ProgID="Equation.DSMT4" ShapeID="_x0000_i377872" DrawAspect="Content" ObjectID="_1686795368" r:id="rId97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570" w:dyaOrig="285" w14:anchorId="4B8918F2">
                <v:shape id="_x0000_i377873" type="#_x0000_t75" style="width:28.5pt;height:14.25pt;mso-width-percent:0;mso-height-percent:0;mso-width-percent:0;mso-height-percent:0" o:ole="">
                  <v:imagedata r:id="rId973" o:title=""/>
                </v:shape>
                <o:OLEObject Type="Embed" ProgID="Equation.DSMT4" ShapeID="_x0000_i377873" DrawAspect="Content" ObjectID="_1686795369" r:id="rId97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2A4A0B0E" w14:textId="0C0BB272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658ED8F9">
                <v:shape id="_x0000_i377874" type="#_x0000_t75" style="width:12.75pt;height:13.5pt;mso-width-percent:0;mso-height-percent:0;mso-width-percent:0;mso-height-percent:0" o:ole="">
                  <v:imagedata r:id="rId975" o:title=""/>
                </v:shape>
                <o:OLEObject Type="Embed" ProgID="Equation.DSMT4" ShapeID="_x0000_i377874" DrawAspect="Content" ObjectID="_1686795370" r:id="rId97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nằm giữa hai điểm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4"/>
                <w:sz w:val="24"/>
                <w:szCs w:val="24"/>
              </w:rPr>
              <w:object w:dxaOrig="255" w:dyaOrig="270" w14:anchorId="3426B93A">
                <v:shape id="_x0000_i377875" type="#_x0000_t75" style="width:12.75pt;height:13.5pt;mso-width-percent:0;mso-height-percent:0;mso-width-percent:0;mso-height-percent:0" o:ole="">
                  <v:imagedata r:id="rId977" o:title=""/>
                </v:shape>
                <o:OLEObject Type="Embed" ProgID="Equation.DSMT4" ShapeID="_x0000_i377875" DrawAspect="Content" ObjectID="_1686795371" r:id="rId97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noProof/>
                <w:color w:val="000000" w:themeColor="text1"/>
                <w:position w:val="-6"/>
                <w:sz w:val="24"/>
                <w:szCs w:val="24"/>
              </w:rPr>
              <w:object w:dxaOrig="255" w:dyaOrig="285" w14:anchorId="4C9CA7B5">
                <v:shape id="_x0000_i377876" type="#_x0000_t75" style="width:12.75pt;height:14.25pt;mso-width-percent:0;mso-height-percent:0;mso-width-percent:0;mso-height-percent:0" o:ole="">
                  <v:imagedata r:id="rId979" o:title=""/>
                </v:shape>
                <o:OLEObject Type="Embed" ProgID="Equation.DSMT4" ShapeID="_x0000_i377876" DrawAspect="Content" ObjectID="_1686795372" r:id="rId98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7596EAF4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C08ECC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032E99E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C1DA3E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10: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giá trị của </w:t>
            </w:r>
            <w:r w:rsidRPr="007D28A6">
              <w:rPr>
                <w:position w:val="-6"/>
                <w:lang w:val="fr-FR"/>
              </w:rPr>
              <w:object w:dxaOrig="270" w:dyaOrig="210" w14:anchorId="30DAA917">
                <v:shape id="_x0000_i377877" type="#_x0000_t75" style="width:13.5pt;height:10.5pt" o:ole="">
                  <v:imagedata r:id="rId981" o:title=""/>
                </v:shape>
                <o:OLEObject Type="Embed" ProgID="Equation.DSMT4" ShapeID="_x0000_i377877" DrawAspect="Content" ObjectID="_1686795373" r:id="rId9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hai vectơ </w:t>
            </w:r>
            <w:r w:rsidRPr="007D28A6">
              <w:rPr>
                <w:position w:val="-14"/>
                <w:lang w:val="fr-FR"/>
              </w:rPr>
              <w:object w:dxaOrig="945" w:dyaOrig="420" w14:anchorId="4F95A521">
                <v:shape id="_x0000_i377878" type="#_x0000_t75" style="width:47.25pt;height:21pt" o:ole="">
                  <v:imagedata r:id="rId983" o:title=""/>
                </v:shape>
                <o:OLEObject Type="Embed" ProgID="Equation.DSMT4" ShapeID="_x0000_i377878" DrawAspect="Content" ObjectID="_1686795374" r:id="rId9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và </w:t>
            </w:r>
            <w:r w:rsidRPr="007D28A6">
              <w:rPr>
                <w:position w:val="-14"/>
                <w:lang w:val="fr-FR"/>
              </w:rPr>
              <w:object w:dxaOrig="945" w:dyaOrig="420" w14:anchorId="3AECD1A8">
                <v:shape id="_x0000_i377879" type="#_x0000_t75" style="width:47.25pt;height:21pt" o:ole="">
                  <v:imagedata r:id="rId985" o:title=""/>
                </v:shape>
                <o:OLEObject Type="Embed" ProgID="Equation.DSMT4" ShapeID="_x0000_i377879" DrawAspect="Content" ObjectID="_1686795375" r:id="rId9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cùng phương.</w:t>
            </w:r>
          </w:p>
          <w:p w14:paraId="4DDE58C2" w14:textId="47299C6A" w:rsidR="00DB43C7" w:rsidRP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00" w:dyaOrig="270" w14:anchorId="2A33FEBD">
                <v:shape id="_x0000_i377880" type="#_x0000_t75" style="width:30pt;height:13.5pt" o:ole="">
                  <v:imagedata r:id="rId987" o:title=""/>
                </v:shape>
                <o:OLEObject Type="Embed" ProgID="Equation.DSMT4" ShapeID="_x0000_i377880" DrawAspect="Content" ObjectID="_1686795376" r:id="rId9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  <w:lang w:val="fr-FR"/>
              </w:rPr>
              <w:object w:dxaOrig="705" w:dyaOrig="615" w14:anchorId="27C050EF">
                <v:shape id="_x0000_i377881" type="#_x0000_t75" style="width:35.25pt;height:30.75pt" o:ole="">
                  <v:imagedata r:id="rId989" o:title=""/>
                </v:shape>
                <o:OLEObject Type="Embed" ProgID="Equation.DSMT4" ShapeID="_x0000_i377881" DrawAspect="Content" ObjectID="_1686795377" r:id="rId990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70" w14:anchorId="17EDA41D">
                <v:shape id="_x0000_i377882" type="#_x0000_t75" style="width:28.5pt;height:13.5pt" o:ole="">
                  <v:imagedata r:id="rId991" o:title=""/>
                </v:shape>
                <o:OLEObject Type="Embed" ProgID="Equation.DSMT4" ShapeID="_x0000_i377882" DrawAspect="Content" ObjectID="_1686795378" r:id="rId9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12BDA45C">
                <v:shape id="_x0000_i377883" type="#_x0000_t75" style="width:30pt;height:13.5pt" o:ole="">
                  <v:imagedata r:id="rId993" o:title=""/>
                </v:shape>
                <o:OLEObject Type="Embed" ProgID="Equation.DSMT4" ShapeID="_x0000_i377883" DrawAspect="Content" ObjectID="_1686795379" r:id="rId9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5FFFB51" w14:textId="77777777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594165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32042E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DD3276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trục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10571D44">
                <v:shape id="_x0000_i377884" type="#_x0000_t75" style="width:26.25pt;height:15.75pt" o:ole="">
                  <v:imagedata r:id="rId995" o:title=""/>
                </v:shape>
                <o:OLEObject Type="Embed" ProgID="Equation.DSMT4" ShapeID="_x0000_i377884" DrawAspect="Content" ObjectID="_1686795380" r:id="rId9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790A63E2">
                <v:shape id="_x0000_i377885" type="#_x0000_t75" style="width:33.75pt;height:20.25pt" o:ole="">
                  <v:imagedata r:id="rId997" o:title=""/>
                </v:shape>
                <o:OLEObject Type="Embed" ProgID="Equation.DSMT4" ShapeID="_x0000_i377885" DrawAspect="Content" ObjectID="_1686795381" r:id="rId9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1EA6DF6C">
                <v:shape id="_x0000_i377886" type="#_x0000_t75" style="width:47.25pt;height:20.25pt" o:ole="">
                  <v:imagedata r:id="rId999" o:title=""/>
                </v:shape>
                <o:OLEObject Type="Embed" ProgID="Equation.DSMT4" ShapeID="_x0000_i377886" DrawAspect="Content" ObjectID="_1686795382" r:id="rId10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02D5F1B4">
                <v:shape id="_x0000_i377887" type="#_x0000_t75" style="width:9.75pt;height:11.25pt" o:ole="">
                  <v:imagedata r:id="rId1001" o:title=""/>
                </v:shape>
                <o:OLEObject Type="Embed" ProgID="Equation.DSMT4" ShapeID="_x0000_i377887" DrawAspect="Content" ObjectID="_1686795383" r:id="rId10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hai v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e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64A63418">
                <v:shape id="_x0000_i377888" type="#_x0000_t75" style="width:9.75pt;height:14.25pt" o:ole="">
                  <v:imagedata r:id="rId1003" o:title=""/>
                </v:shape>
                <o:OLEObject Type="Embed" ProgID="Equation.DSMT4" ShapeID="_x0000_i377888" DrawAspect="Content" ObjectID="_1686795384" r:id="rId10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85" w14:anchorId="57297548">
                <v:shape id="_x0000_i377889" type="#_x0000_t75" style="width:9.75pt;height:14.25pt" o:ole="">
                  <v:imagedata r:id="rId1005" o:title=""/>
                </v:shape>
                <o:OLEObject Type="Embed" ProgID="Equation.DSMT4" ShapeID="_x0000_i377889" DrawAspect="Content" ObjectID="_1686795385" r:id="rId10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cùng phương là</w:t>
            </w:r>
          </w:p>
          <w:p w14:paraId="189C921D" w14:textId="320B09DF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C851F99">
                <v:shape id="_x0000_i377890" type="#_x0000_t75" style="width:15.75pt;height:12.75pt" o:ole="">
                  <v:imagedata r:id="rId1007" o:title=""/>
                </v:shape>
                <o:OLEObject Type="Embed" ProgID="Equation.DSMT4" ShapeID="_x0000_i377890" DrawAspect="Content" ObjectID="_1686795386" r:id="rId10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A1A259F">
                <v:shape id="_x0000_i377891" type="#_x0000_t75" style="width:9.75pt;height:12.75pt" o:ole="">
                  <v:imagedata r:id="rId1009" o:title=""/>
                </v:shape>
                <o:OLEObject Type="Embed" ProgID="Equation.DSMT4" ShapeID="_x0000_i377891" DrawAspect="Content" ObjectID="_1686795387" r:id="rId10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85" w:dyaOrig="255" w14:anchorId="6822141C">
                <v:shape id="_x0000_i377892" type="#_x0000_t75" style="width:14.25pt;height:12.75pt" o:ole="">
                  <v:imagedata r:id="rId1011" o:title=""/>
                </v:shape>
                <o:OLEObject Type="Embed" ProgID="Equation.DSMT4" ShapeID="_x0000_i377892" DrawAspect="Content" ObjectID="_1686795388" r:id="rId10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35" w:dyaOrig="255" w14:anchorId="7E6A5DB8">
                <v:shape id="_x0000_i377893" type="#_x0000_t75" style="width:21.75pt;height:12.75pt" o:ole="">
                  <v:imagedata r:id="rId1013" o:title=""/>
                </v:shape>
                <o:OLEObject Type="Embed" ProgID="Equation.DSMT4" ShapeID="_x0000_i377893" DrawAspect="Content" ObjectID="_1686795389" r:id="rId10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9E234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2BC0BDF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5488C8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7B2758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19A5D18">
                <v:shape id="_x0000_i377894" type="#_x0000_t75" style="width:22.5pt;height:16.5pt" o:ole="">
                  <v:imagedata r:id="rId791" o:title=""/>
                </v:shape>
                <o:OLEObject Type="Embed" ProgID="Equation.DSMT4" ShapeID="_x0000_i377894" DrawAspect="Content" ObjectID="_1686795390" r:id="rId10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390" w14:anchorId="29F2484C">
                <v:shape id="_x0000_i377895" type="#_x0000_t75" style="width:133.5pt;height:19.5pt" o:ole="">
                  <v:imagedata r:id="rId793" o:title=""/>
                </v:shape>
                <o:OLEObject Type="Embed" ProgID="Equation.DSMT4" ShapeID="_x0000_i377895" DrawAspect="Content" ObjectID="_1686795391" r:id="rId10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Khẳng định nào sau đây </w:t>
            </w:r>
            <w:r w:rsidRPr="007D28A6">
              <w:rPr>
                <w:rFonts w:ascii="Chu Van An" w:hAnsi="Chu Van An" w:cs="Chu Van An"/>
                <w:b/>
                <w:bCs/>
                <w:sz w:val="24"/>
                <w:szCs w:val="24"/>
              </w:rPr>
              <w:t>đúng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74546475" w14:textId="27F1B57A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4ECC58A3">
                <v:shape id="_x0000_i377896" type="#_x0000_t75" style="width:40.5pt;height:19.5pt" o:ole="">
                  <v:imagedata r:id="rId795" o:title=""/>
                </v:shape>
                <o:OLEObject Type="Embed" ProgID="Equation.DSMT4" ShapeID="_x0000_i377896" DrawAspect="Content" ObjectID="_1686795392" r:id="rId10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cùng phương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49ECC38" w14:textId="379701E9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10713491">
                <v:shape id="_x0000_i377897" type="#_x0000_t75" style="width:40.5pt;height:19.5pt" o:ole="">
                  <v:imagedata r:id="rId795" o:title=""/>
                </v:shape>
                <o:OLEObject Type="Embed" ProgID="Equation.DSMT4" ShapeID="_x0000_i377897" DrawAspect="Content" ObjectID="_1686795393" r:id="rId10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không cùng phương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B0D79F4" w14:textId="0599CF20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50" w:dyaOrig="330" w14:anchorId="61FA5FDD">
                <v:shape id="_x0000_i377898" type="#_x0000_t75" style="width:37.5pt;height:16.5pt" o:ole="">
                  <v:imagedata r:id="rId798" o:title=""/>
                </v:shape>
                <o:OLEObject Type="Embed" ProgID="Equation.DSMT4" ShapeID="_x0000_i377898" DrawAspect="Content" ObjectID="_1686795394" r:id="rId10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F0C57EA" w14:textId="7D5B24C8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10" w:dyaOrig="390" w14:anchorId="5D3C7C2C">
                <v:shape id="_x0000_i377899" type="#_x0000_t75" style="width:40.5pt;height:19.5pt" o:ole="">
                  <v:imagedata r:id="rId795" o:title=""/>
                </v:shape>
                <o:OLEObject Type="Embed" ProgID="Equation.DSMT4" ShapeID="_x0000_i377899" DrawAspect="Content" ObjectID="_1686795395" r:id="rId10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cùng hướng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795706A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068C7D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47B5608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43C6EB" w14:textId="77777777" w:rsidR="00DB43C7" w:rsidRPr="007D28A6" w:rsidRDefault="00DB43C7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4748A7C">
                <v:shape id="_x0000_i377900" type="#_x0000_t75" style="width:23.25pt;height:15.75pt" o:ole="">
                  <v:imagedata r:id="rId1021" o:title=""/>
                </v:shape>
                <o:OLEObject Type="Embed" ProgID="Equation.DSMT4" ShapeID="_x0000_i377900" DrawAspect="Content" ObjectID="_1686795396" r:id="rId10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95" w:dyaOrig="405" w14:anchorId="35F1A378">
                <v:shape id="_x0000_i377901" type="#_x0000_t75" style="width:129.75pt;height:20.25pt" o:ole="">
                  <v:imagedata r:id="rId1023" o:title=""/>
                </v:shape>
                <o:OLEObject Type="Embed" ProgID="Equation.DSMT4" ShapeID="_x0000_i377901" DrawAspect="Content" ObjectID="_1686795397" r:id="rId10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12190624">
                <v:shape id="_x0000_i377902" type="#_x0000_t75" style="width:12.75pt;height:12.75pt" o:ole="">
                  <v:imagedata r:id="rId1025" o:title=""/>
                </v:shape>
                <o:OLEObject Type="Embed" ProgID="Equation.DSMT4" ShapeID="_x0000_i377902" DrawAspect="Content" ObjectID="_1686795398" r:id="rId10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60" w:dyaOrig="285" w14:anchorId="650D5ADC">
                <v:shape id="_x0000_i377903" type="#_x0000_t75" style="width:18pt;height:14.25pt" o:ole="">
                  <v:imagedata r:id="rId1027" o:title=""/>
                </v:shape>
                <o:OLEObject Type="Embed" ProgID="Equation.DSMT4" ShapeID="_x0000_i377903" DrawAspect="Content" ObjectID="_1686795399" r:id="rId10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4C638436">
                <v:shape id="_x0000_i377904" type="#_x0000_t75" style="width:36pt;height:14.25pt" o:ole="">
                  <v:imagedata r:id="rId1029" o:title=""/>
                </v:shape>
                <o:OLEObject Type="Embed" ProgID="Equation.DSMT4" ShapeID="_x0000_i377904" DrawAspect="Content" ObjectID="_1686795400" r:id="rId10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thang có hai đáy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20D3E0BD">
                <v:shape id="_x0000_i377905" type="#_x0000_t75" style="width:20.25pt;height:12.75pt" o:ole="">
                  <v:imagedata r:id="rId1031" o:title=""/>
                </v:shape>
                <o:OLEObject Type="Embed" ProgID="Equation.DSMT4" ShapeID="_x0000_i377905" DrawAspect="Content" ObjectID="_1686795401" r:id="rId10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7B617352">
                <v:shape id="_x0000_i377906" type="#_x0000_t75" style="width:20.25pt;height:14.25pt" o:ole="">
                  <v:imagedata r:id="rId1033" o:title=""/>
                </v:shape>
                <o:OLEObject Type="Embed" ProgID="Equation.DSMT4" ShapeID="_x0000_i377906" DrawAspect="Content" ObjectID="_1686795402" r:id="rId10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72332845" w14:textId="6CB1A62F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49207A0">
                <v:shape id="_x0000_i377907" type="#_x0000_t75" style="width:38.25pt;height:20.25pt" o:ole="">
                  <v:imagedata r:id="rId1035" o:title=""/>
                </v:shape>
                <o:OLEObject Type="Embed" ProgID="Equation.DSMT4" ShapeID="_x0000_i377907" DrawAspect="Content" ObjectID="_1686795403" r:id="rId10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513B6243">
                <v:shape id="_x0000_i377908" type="#_x0000_t75" style="width:39.75pt;height:20.25pt" o:ole="">
                  <v:imagedata r:id="rId1037" o:title=""/>
                </v:shape>
                <o:OLEObject Type="Embed" ProgID="Equation.DSMT4" ShapeID="_x0000_i377908" DrawAspect="Content" ObjectID="_1686795404" r:id="rId10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E3575B6">
                <v:shape id="_x0000_i377909" type="#_x0000_t75" style="width:45.75pt;height:20.25pt" o:ole="">
                  <v:imagedata r:id="rId1039" o:title=""/>
                </v:shape>
                <o:OLEObject Type="Embed" ProgID="Equation.DSMT4" ShapeID="_x0000_i377909" DrawAspect="Content" ObjectID="_1686795405" r:id="rId10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13F1AB00">
                <v:shape id="_x0000_i377910" type="#_x0000_t75" style="width:45.75pt;height:20.25pt" o:ole="">
                  <v:imagedata r:id="rId1041" o:title=""/>
                </v:shape>
                <o:OLEObject Type="Embed" ProgID="Equation.DSMT4" ShapeID="_x0000_i377910" DrawAspect="Content" ObjectID="_1686795406" r:id="rId10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F9CC57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C51584E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444D494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4452417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Câu 14: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40" w:dyaOrig="405" w14:anchorId="3939D76C">
                <v:shape id="_x0000_i377911" type="#_x0000_t75" style="width:132pt;height:20.25pt" o:ole="">
                  <v:imagedata r:id="rId1043" o:title=""/>
                </v:shape>
                <o:OLEObject Type="Embed" ProgID="Equation.DSMT4" ShapeID="_x0000_i377911" DrawAspect="Content" ObjectID="_1686795407" r:id="rId10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 Trong các mệnh đề sau, tìm mệnh đề sai.</w:t>
            </w:r>
          </w:p>
          <w:p w14:paraId="3B86424C" w14:textId="3D58D352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30" w14:anchorId="7B0A1B74">
                <v:shape id="_x0000_i377912" type="#_x0000_t75" style="width:55.5pt;height:31.5pt" o:ole="">
                  <v:imagedata r:id="rId1045" o:title=""/>
                </v:shape>
                <o:OLEObject Type="Embed" ProgID="Equation.DSMT4" ShapeID="_x0000_i377912" DrawAspect="Content" ObjectID="_1686795408" r:id="rId104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4DCC2D72">
                <v:shape id="_x0000_i377913" type="#_x0000_t75" style="width:36.75pt;height:16.5pt" o:ole="">
                  <v:imagedata r:id="rId1047" o:title=""/>
                </v:shape>
                <o:OLEObject Type="Embed" ProgID="Equation.DSMT4" ShapeID="_x0000_i377913" DrawAspect="Content" ObjectID="_1686795409" r:id="rId104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thẳng hàng.</w:t>
            </w:r>
          </w:p>
          <w:p w14:paraId="28AA4370" w14:textId="41BD8520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10" w:dyaOrig="330" w14:anchorId="2CF85571">
                <v:shape id="_x0000_i377914" type="#_x0000_t75" style="width:55.5pt;height:16.5pt" o:ole="">
                  <v:imagedata r:id="rId1049" o:title=""/>
                </v:shape>
                <o:OLEObject Type="Embed" ProgID="Equation.DSMT4" ShapeID="_x0000_i377914" DrawAspect="Content" ObjectID="_1686795410" r:id="rId10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95" w:dyaOrig="330" w14:anchorId="4DF2A086">
                <v:shape id="_x0000_i377915" type="#_x0000_t75" style="width:69.75pt;height:16.5pt" o:ole="">
                  <v:imagedata r:id="rId1051" o:title=""/>
                </v:shape>
                <o:OLEObject Type="Embed" ProgID="Equation.DSMT4" ShapeID="_x0000_i377915" DrawAspect="Content" ObjectID="_1686795411" r:id="rId1052"/>
              </w:object>
            </w:r>
          </w:p>
          <w:p w14:paraId="26E9F3C2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392BAB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16B87BE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401739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3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65" w:dyaOrig="405" w14:anchorId="700511AA">
                <v:shape id="_x0000_i377916" type="#_x0000_t75" style="width:128.25pt;height:20.25pt" o:ole="">
                  <v:imagedata r:id="rId1053" o:title=""/>
                </v:shape>
                <o:OLEObject Type="Embed" ProgID="Equation.DSMT4" ShapeID="_x0000_i377916" DrawAspect="Content" ObjectID="_1686795412" r:id="rId10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Trong các mệnh đề sau, tìm mệnh đề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6BD8F80" w14:textId="56F25735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1110" w:dyaOrig="615" w14:anchorId="0D83908F">
                <v:shape id="_x0000_i377917" type="#_x0000_t75" style="width:55.5pt;height:30.75pt" o:ole="">
                  <v:imagedata r:id="rId1045" o:title=""/>
                </v:shape>
                <o:OLEObject Type="Embed" ProgID="Equation.DSMT4" ShapeID="_x0000_i377917" DrawAspect="Content" ObjectID="_1686795413" r:id="rId105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30" w14:anchorId="0B4D83B6">
                <v:shape id="_x0000_i377918" type="#_x0000_t75" style="width:36.75pt;height:16.5pt" o:ole="">
                  <v:imagedata r:id="rId1047" o:title=""/>
                </v:shape>
                <o:OLEObject Type="Embed" ProgID="Equation.DSMT4" ShapeID="_x0000_i377918" DrawAspect="Content" ObjectID="_1686795414" r:id="rId105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thẳng hàng.</w:t>
            </w:r>
          </w:p>
          <w:p w14:paraId="5136FB30" w14:textId="552BEC12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110" w:dyaOrig="330" w14:anchorId="37C294B7">
                <v:shape id="_x0000_i377919" type="#_x0000_t75" style="width:55.5pt;height:16.5pt" o:ole="">
                  <v:imagedata r:id="rId1049" o:title=""/>
                </v:shape>
                <o:OLEObject Type="Embed" ProgID="Equation.DSMT4" ShapeID="_x0000_i377919" DrawAspect="Content" ObjectID="_1686795415" r:id="rId1057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395" w:dyaOrig="330" w14:anchorId="3ED001C7">
                <v:shape id="_x0000_i377920" type="#_x0000_t75" style="width:69.75pt;height:16.5pt" o:ole="">
                  <v:imagedata r:id="rId1051" o:title=""/>
                </v:shape>
                <o:OLEObject Type="Embed" ProgID="Equation.DSMT4" ShapeID="_x0000_i377920" DrawAspect="Content" ObjectID="_1686795416" r:id="rId1058"/>
              </w:object>
            </w:r>
          </w:p>
          <w:p w14:paraId="454F4A89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DEB4B68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B43C7" w:rsidRPr="007D28A6" w14:paraId="60781D4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75D2FD" w14:textId="77777777" w:rsidR="00DB43C7" w:rsidRPr="007D28A6" w:rsidRDefault="00DB43C7" w:rsidP="006C3BBF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iCs/>
                <w:color w:val="0000FF"/>
                <w:sz w:val="24"/>
                <w:szCs w:val="24"/>
              </w:rPr>
              <w:t>Câu 16: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bCs/>
                <w:iCs/>
                <w:position w:val="-10"/>
                <w:sz w:val="24"/>
                <w:szCs w:val="24"/>
              </w:rPr>
              <w:object w:dxaOrig="450" w:dyaOrig="315" w14:anchorId="4CE10C34">
                <v:shape id="_x0000_i377921" type="#_x0000_t75" style="width:22.5pt;height:15.75pt" o:ole="">
                  <v:imagedata r:id="rId1059" o:title=""/>
                </v:shape>
                <o:OLEObject Type="Embed" ProgID="Equation.DSMT4" ShapeID="_x0000_i377921" DrawAspect="Content" ObjectID="_1686795417" r:id="rId10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bidi="he-IL"/>
              </w:rPr>
              <w:object w:dxaOrig="2535" w:dyaOrig="420" w14:anchorId="709E09B8">
                <v:shape id="_x0000_i377922" type="#_x0000_t75" style="width:126.75pt;height:21pt" o:ole="">
                  <v:imagedata r:id="rId1061" o:title=""/>
                </v:shape>
                <o:OLEObject Type="Embed" ProgID="Equation.DSMT4" ShapeID="_x0000_i377922" DrawAspect="Content" ObjectID="_1686795418" r:id="rId10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 xml:space="preserve">. Khẳng định nào sau đây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bidi="he-IL"/>
              </w:rPr>
              <w:t>sai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?</w:t>
            </w:r>
          </w:p>
          <w:p w14:paraId="492C02BC" w14:textId="1FD411CC" w:rsidR="00DB43C7" w:rsidRPr="007D28A6" w:rsidRDefault="00DB43C7" w:rsidP="006C3BBF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Ⓐ.</w:t>
            </w:r>
            <w:r w:rsidRPr="007D28A6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365" w:dyaOrig="345" w14:anchorId="79E7C815">
                <v:shape id="_x0000_i377923" type="#_x0000_t75" style="width:68.25pt;height:17.25pt" o:ole="">
                  <v:imagedata r:id="rId1063" o:title=""/>
                </v:shape>
                <o:OLEObject Type="Embed" ProgID="Equation.DSMT4" ShapeID="_x0000_i377923" DrawAspect="Content" ObjectID="_1686795419" r:id="rId10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  <w:lang w:eastAsia="vi-VN"/>
              </w:rPr>
              <w:object w:dxaOrig="1125" w:dyaOrig="645" w14:anchorId="4BF3D1BA">
                <v:shape id="_x0000_i377924" type="#_x0000_t75" style="width:56.25pt;height:32.25pt" o:ole="">
                  <v:imagedata r:id="rId1065" o:title=""/>
                </v:shape>
                <o:OLEObject Type="Embed" ProgID="Equation.DSMT4" ShapeID="_x0000_i377924" DrawAspect="Content" ObjectID="_1686795420" r:id="rId10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</w:p>
          <w:p w14:paraId="3871C36F" w14:textId="21582ADC" w:rsidR="00DB43C7" w:rsidRPr="007D28A6" w:rsidRDefault="00DB43C7" w:rsidP="006C3BBF">
            <w:pPr>
              <w:tabs>
                <w:tab w:val="left" w:pos="85"/>
                <w:tab w:val="left" w:pos="3146"/>
              </w:tabs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bidi="he-IL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iCs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bidi="he-I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eastAsia="vi-VN"/>
              </w:rPr>
              <w:object w:dxaOrig="1095" w:dyaOrig="345" w14:anchorId="63C1AF66">
                <v:shape id="_x0000_i377925" type="#_x0000_t75" style="width:54.75pt;height:17.25pt" o:ole="">
                  <v:imagedata r:id="rId1067" o:title=""/>
                </v:shape>
                <o:OLEObject Type="Embed" ProgID="Equation.DSMT4" ShapeID="_x0000_i377925" DrawAspect="Content" ObjectID="_1686795421" r:id="rId10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A,B,C thẳng hàng</w:t>
            </w:r>
            <w:r w:rsidRPr="007D28A6">
              <w:rPr>
                <w:rFonts w:ascii="Chu Van An" w:hAnsi="Chu Van An" w:cs="Chu Van An"/>
                <w:sz w:val="24"/>
                <w:szCs w:val="24"/>
                <w:lang w:bidi="he-IL"/>
              </w:rPr>
              <w:t>.</w:t>
            </w:r>
          </w:p>
          <w:p w14:paraId="7F634AB1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F35728C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781656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B08246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Oxy, cho </w:t>
            </w:r>
            <w:r w:rsidRPr="007D28A6">
              <w:rPr>
                <w:position w:val="-14"/>
              </w:rPr>
              <w:object w:dxaOrig="1080" w:dyaOrig="420" w14:anchorId="1872CC4D">
                <v:shape id="_x0000_i377926" type="#_x0000_t75" style="width:54pt;height:21pt" o:ole="">
                  <v:imagedata r:id="rId1069" o:title=""/>
                </v:shape>
                <o:OLEObject Type="Embed" ProgID="Equation.DSMT4" ShapeID="_x0000_i377926" DrawAspect="Content" ObjectID="_1686795422" r:id="rId10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945" w:dyaOrig="420" w14:anchorId="07145D33">
                <v:shape id="_x0000_i377927" type="#_x0000_t75" style="width:47.25pt;height:21pt" o:ole="">
                  <v:imagedata r:id="rId1071" o:title=""/>
                </v:shape>
                <o:OLEObject Type="Embed" ProgID="Equation.DSMT4" ShapeID="_x0000_i377927" DrawAspect="Content" ObjectID="_1686795423" r:id="rId10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Giá trị của </w:t>
            </w:r>
            <w:r w:rsidRPr="007D28A6">
              <w:rPr>
                <w:position w:val="-6"/>
              </w:rPr>
              <w:object w:dxaOrig="195" w:dyaOrig="210" w14:anchorId="33481BFC">
                <v:shape id="_x0000_i377928" type="#_x0000_t75" style="width:9.75pt;height:10.5pt" o:ole="">
                  <v:imagedata r:id="rId1073" o:title=""/>
                </v:shape>
                <o:OLEObject Type="Embed" ProgID="Equation.DSMT4" ShapeID="_x0000_i377928" DrawAspect="Content" ObjectID="_1686795424" r:id="rId10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position w:val="-6"/>
              </w:rPr>
              <w:object w:dxaOrig="195" w:dyaOrig="330" w14:anchorId="70665DB3">
                <v:shape id="_x0000_i377929" type="#_x0000_t75" style="width:9.75pt;height:16.5pt" o:ole="">
                  <v:imagedata r:id="rId1075" o:title=""/>
                </v:shape>
                <o:OLEObject Type="Embed" ProgID="Equation.DSMT4" ShapeID="_x0000_i377929" DrawAspect="Content" ObjectID="_1686795425" r:id="rId10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position w:val="-6"/>
              </w:rPr>
              <w:object w:dxaOrig="195" w:dyaOrig="330" w14:anchorId="22257CFD">
                <v:shape id="_x0000_i377930" type="#_x0000_t75" style="width:9.75pt;height:16.5pt" o:ole="">
                  <v:imagedata r:id="rId1077" o:title=""/>
                </v:shape>
                <o:OLEObject Type="Embed" ProgID="Equation.DSMT4" ShapeID="_x0000_i377930" DrawAspect="Content" ObjectID="_1686795426" r:id="rId10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là</w:t>
            </w:r>
          </w:p>
          <w:p w14:paraId="0268732F" w14:textId="5D5BB335" w:rsidR="00DB43C7" w:rsidRP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285" w14:anchorId="1338AB30">
                <v:shape id="_x0000_i377931" type="#_x0000_t75" style="width:28.5pt;height:14.25pt" o:ole="">
                  <v:imagedata r:id="rId1079" o:title=""/>
                </v:shape>
                <o:OLEObject Type="Embed" ProgID="Equation.DSMT4" ShapeID="_x0000_i377931" DrawAspect="Content" ObjectID="_1686795427" r:id="rId10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50" w:dyaOrig="615" w14:anchorId="000C0989">
                <v:shape id="_x0000_i377932" type="#_x0000_t75" style="width:37.5pt;height:30.75pt" o:ole="">
                  <v:imagedata r:id="rId1081" o:title=""/>
                </v:shape>
                <o:OLEObject Type="Embed" ProgID="Equation.DSMT4" ShapeID="_x0000_i377932" DrawAspect="Content" ObjectID="_1686795428" r:id="rId10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750" w:dyaOrig="615" w14:anchorId="68D68FFA">
                <v:shape id="_x0000_i377933" type="#_x0000_t75" style="width:37.5pt;height:30.75pt" o:ole="">
                  <v:imagedata r:id="rId1083" o:title=""/>
                </v:shape>
                <o:OLEObject Type="Embed" ProgID="Equation.DSMT4" ShapeID="_x0000_i377933" DrawAspect="Content" ObjectID="_1686795429" r:id="rId10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615" w:dyaOrig="285" w14:anchorId="0A5E6768">
                <v:shape id="_x0000_i377934" type="#_x0000_t75" style="width:30.75pt;height:14.25pt" o:ole="">
                  <v:imagedata r:id="rId1085" o:title=""/>
                </v:shape>
                <o:OLEObject Type="Embed" ProgID="Equation.DSMT4" ShapeID="_x0000_i377934" DrawAspect="Content" ObjectID="_1686795430" r:id="rId10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C1792B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652D23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5B64069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1C7B3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62B1AC03">
                <v:shape id="_x0000_i377935" type="#_x0000_t75" style="width:22.5pt;height:15.75pt" o:ole="">
                  <v:imagedata r:id="rId1087" o:title=""/>
                </v:shape>
                <o:OLEObject Type="Embed" ProgID="Equation.DSMT4" ShapeID="_x0000_i377935" DrawAspect="Content" ObjectID="_1686795431" r:id="rId10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3615" w:dyaOrig="405" w14:anchorId="5520E7E0">
                <v:shape id="_x0000_i377936" type="#_x0000_t75" style="width:180.75pt;height:20.25pt" o:ole="">
                  <v:imagedata r:id="rId1089" o:title=""/>
                </v:shape>
                <o:OLEObject Type="Embed" ProgID="Equation.DSMT4" ShapeID="_x0000_i377936" DrawAspect="Content" ObjectID="_1686795432" r:id="rId10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Tính giá trị của tham số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6A6C4EB8">
                <v:shape id="_x0000_i377937" type="#_x0000_t75" style="width:12.75pt;height:10.5pt" o:ole="">
                  <v:imagedata r:id="rId1091" o:title=""/>
                </v:shape>
                <o:OLEObject Type="Embed" ProgID="Equation.DSMT4" ShapeID="_x0000_i377937" DrawAspect="Content" ObjectID="_1686795433" r:id="rId10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ba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5814DA95">
                <v:shape id="_x0000_i377938" type="#_x0000_t75" style="width:36.75pt;height:15.75pt" o:ole="">
                  <v:imagedata r:id="rId1093" o:title=""/>
                </v:shape>
                <o:OLEObject Type="Embed" ProgID="Equation.DSMT4" ShapeID="_x0000_i377938" DrawAspect="Content" ObjectID="_1686795434" r:id="rId10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51AF8914" w14:textId="181CCF68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600" w:dyaOrig="285" w14:anchorId="33127BFE">
                <v:shape id="_x0000_i377939" type="#_x0000_t75" style="width:30pt;height:14.25pt" o:ole="">
                  <v:imagedata r:id="rId1095" o:title=""/>
                </v:shape>
                <o:OLEObject Type="Embed" ProgID="Equation.DSMT4" ShapeID="_x0000_i377939" DrawAspect="Content" ObjectID="_1686795435" r:id="rId109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735" w:dyaOrig="285" w14:anchorId="672B8E65">
                <v:shape id="_x0000_i377940" type="#_x0000_t75" style="width:36.75pt;height:14.25pt" o:ole="">
                  <v:imagedata r:id="rId1097" o:title=""/>
                </v:shape>
                <o:OLEObject Type="Embed" ProgID="Equation.DSMT4" ShapeID="_x0000_i377940" DrawAspect="Content" ObjectID="_1686795436" r:id="rId109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585" w:dyaOrig="270" w14:anchorId="0D02B1B4">
                <v:shape id="_x0000_i377941" type="#_x0000_t75" style="width:29.25pt;height:13.5pt" o:ole="">
                  <v:imagedata r:id="rId1099" o:title=""/>
                </v:shape>
                <o:OLEObject Type="Embed" ProgID="Equation.DSMT4" ShapeID="_x0000_i377941" DrawAspect="Content" ObjectID="_1686795437" r:id="rId110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  <w:lang w:val="vi-VN"/>
              </w:rPr>
              <w:object w:dxaOrig="600" w:dyaOrig="285" w14:anchorId="3B680747">
                <v:shape id="_x0000_i377942" type="#_x0000_t75" style="width:30pt;height:14.25pt" o:ole="">
                  <v:imagedata r:id="rId1101" o:title=""/>
                </v:shape>
                <o:OLEObject Type="Embed" ProgID="Equation.DSMT4" ShapeID="_x0000_i377942" DrawAspect="Content" ObjectID="_1686795438" r:id="rId11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562AA28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A9DBDA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67FC6FD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75EE618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eastAsia="Arial"/>
                <w:position w:val="-10"/>
                <w:lang w:val="fr-FR"/>
              </w:rPr>
              <w:object w:dxaOrig="465" w:dyaOrig="330" w14:anchorId="20EC142C">
                <v:shape id="_x0000_i377943" type="#_x0000_t75" style="width:23.25pt;height:16.5pt" o:ole="">
                  <v:imagedata r:id="rId1103" o:title=""/>
                </v:shape>
                <o:OLEObject Type="Embed" ProgID="Equation.DSMT4" ShapeID="_x0000_i377943" DrawAspect="Content" ObjectID="_1686795439" r:id="rId11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eastAsia="Arial"/>
                <w:position w:val="-14"/>
                <w:lang w:val="fr-FR"/>
              </w:rPr>
              <w:object w:dxaOrig="2685" w:dyaOrig="405" w14:anchorId="1BCEAC9C">
                <v:shape id="_x0000_i377944" type="#_x0000_t75" style="width:134.25pt;height:20.25pt" o:ole="">
                  <v:imagedata r:id="rId1105" o:title=""/>
                </v:shape>
                <o:OLEObject Type="Embed" ProgID="Equation.DSMT4" ShapeID="_x0000_i377944" DrawAspect="Content" ObjectID="_1686795440" r:id="rId11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Khẳng định nào sau đây đúng ?</w:t>
            </w:r>
          </w:p>
          <w:p w14:paraId="7EADE282" w14:textId="7A7ADAEC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62C0A13B">
                <v:shape id="_x0000_i377945" type="#_x0000_t75" style="width:41.25pt;height:18.75pt" o:ole="">
                  <v:imagedata r:id="rId1107" o:title=""/>
                </v:shape>
                <o:OLEObject Type="Embed" ProgID="Equation.DSMT4" ShapeID="_x0000_i377945" DrawAspect="Content" ObjectID="_1686795441" r:id="rId11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cùng phương.</w:t>
            </w:r>
          </w:p>
          <w:p w14:paraId="6FD7937A" w14:textId="3C416874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12F635FE">
                <v:shape id="_x0000_i377946" type="#_x0000_t75" style="width:41.25pt;height:18.75pt" o:ole="">
                  <v:imagedata r:id="rId1107" o:title=""/>
                </v:shape>
                <o:OLEObject Type="Embed" ProgID="Equation.DSMT4" ShapeID="_x0000_i377946" DrawAspect="Content" ObjectID="_1686795442" r:id="rId11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không cùng phương.</w:t>
            </w:r>
          </w:p>
          <w:p w14:paraId="3C41B212" w14:textId="2F71BF6F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735" w:dyaOrig="330" w14:anchorId="0A8217C9">
                <v:shape id="_x0000_i377947" type="#_x0000_t75" style="width:36.75pt;height:16.5pt" o:ole="">
                  <v:imagedata r:id="rId1110" o:title=""/>
                </v:shape>
                <o:OLEObject Type="Embed" ProgID="Equation.DSMT4" ShapeID="_x0000_i377947" DrawAspect="Content" ObjectID="_1686795443" r:id="rId11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thẳng hàng.</w:t>
            </w:r>
          </w:p>
          <w:p w14:paraId="3F593508" w14:textId="4D2BB00F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75" w14:anchorId="3BD72A93">
                <v:shape id="_x0000_i377948" type="#_x0000_t75" style="width:41.25pt;height:18.75pt" o:ole="">
                  <v:imagedata r:id="rId1107" o:title=""/>
                </v:shape>
                <o:OLEObject Type="Embed" ProgID="Equation.DSMT4" ShapeID="_x0000_i377948" DrawAspect="Content" ObjectID="_1686795444" r:id="rId11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cùng hướng.</w:t>
            </w:r>
          </w:p>
          <w:p w14:paraId="5C543B3D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716A01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20E09AA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A5B963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488917DA">
                <v:shape id="_x0000_i377949" type="#_x0000_t75" style="width:26.25pt;height:15.75pt" o:ole="">
                  <v:imagedata r:id="rId1113" o:title=""/>
                </v:shape>
                <o:OLEObject Type="Embed" ProgID="Equation.DSMT4" ShapeID="_x0000_i377949" DrawAspect="Content" ObjectID="_1686795445" r:id="rId11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bốn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4E64E6DA">
                <v:shape id="_x0000_i377950" type="#_x0000_t75" style="width:38.25pt;height:20.25pt" o:ole="">
                  <v:imagedata r:id="rId1115" o:title=""/>
                </v:shape>
                <o:OLEObject Type="Embed" ProgID="Equation.DSMT4" ShapeID="_x0000_i377950" DrawAspect="Content" ObjectID="_1686795446" r:id="rId11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0FF91F2D">
                <v:shape id="_x0000_i377951" type="#_x0000_t75" style="width:48.75pt;height:20.25pt" o:ole="">
                  <v:imagedata r:id="rId1117" o:title=""/>
                </v:shape>
                <o:OLEObject Type="Embed" ProgID="Equation.DSMT4" ShapeID="_x0000_i377951" DrawAspect="Content" ObjectID="_1686795447" r:id="rId11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32DBCFD">
                <v:shape id="_x0000_i377952" type="#_x0000_t75" style="width:42pt;height:20.25pt" o:ole="">
                  <v:imagedata r:id="rId1119" o:title=""/>
                </v:shape>
                <o:OLEObject Type="Embed" ProgID="Equation.DSMT4" ShapeID="_x0000_i377952" DrawAspect="Content" ObjectID="_1686795448" r:id="rId11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6CB8263A">
                <v:shape id="_x0000_i377953" type="#_x0000_t75" style="width:42pt;height:20.25pt" o:ole="">
                  <v:imagedata r:id="rId1121" o:title=""/>
                </v:shape>
                <o:OLEObject Type="Embed" ProgID="Equation.DSMT4" ShapeID="_x0000_i377953" DrawAspect="Content" ObjectID="_1686795449" r:id="rId11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Khẳng định nào sau đây 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>đúng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069FD47E" w14:textId="2C3FC436" w:rsidR="00DB43C7" w:rsidRPr="007D28A6" w:rsidRDefault="00DB43C7" w:rsidP="006C3BBF">
            <w:pPr>
              <w:shd w:val="clear" w:color="auto" w:fill="FFFFFF" w:themeFill="background1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shd w:val="clear" w:color="auto" w:fill="FFFFFF" w:themeFill="background1"/>
              </w:rPr>
              <w:object w:dxaOrig="990" w:dyaOrig="345" w14:anchorId="6F9F639F">
                <v:shape id="_x0000_i377954" type="#_x0000_t75" style="width:49.5pt;height:17.25pt" o:ole="">
                  <v:imagedata r:id="rId1123" o:title=""/>
                </v:shape>
                <o:OLEObject Type="Embed" ProgID="Equation.DSMT4" ShapeID="_x0000_i377954" DrawAspect="Content" ObjectID="_1686795450" r:id="rId11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shd w:val="clear" w:color="auto" w:fill="FFFFFF" w:themeFill="background1"/>
              </w:rPr>
              <w:t>.</w:t>
            </w:r>
          </w:p>
          <w:p w14:paraId="3CA7A4F0" w14:textId="22A82AA5" w:rsidR="00DB43C7" w:rsidRPr="007D28A6" w:rsidRDefault="00DB43C7" w:rsidP="006C3BBF">
            <w:pPr>
              <w:shd w:val="clear" w:color="auto" w:fill="FFFFFF" w:themeFill="background1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Tứ giác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720" w:dyaOrig="285" w14:anchorId="50BDC1F9">
                <v:shape id="_x0000_i377955" type="#_x0000_t75" style="width:36pt;height:14.25pt" o:ole="">
                  <v:imagedata r:id="rId1125" o:title=""/>
                </v:shape>
                <o:OLEObject Type="Embed" ProgID="Equation.DSMT4" ShapeID="_x0000_i377955" DrawAspect="Content" ObjectID="_1686795451" r:id="rId112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 hình bình hành.</w:t>
            </w:r>
          </w:p>
          <w:p w14:paraId="066F69C0" w14:textId="0D8F21F2" w:rsidR="00DB43C7" w:rsidRPr="007D28A6" w:rsidRDefault="00DB43C7" w:rsidP="006C3BBF">
            <w:pPr>
              <w:shd w:val="clear" w:color="auto" w:fill="FFFFFF" w:themeFill="background1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color w:val="000000" w:themeColor="text1"/>
                <w:position w:val="-28"/>
                <w:sz w:val="24"/>
                <w:szCs w:val="24"/>
              </w:rPr>
              <w:object w:dxaOrig="885" w:dyaOrig="675" w14:anchorId="1AC74700">
                <v:shape id="_x0000_i377956" type="#_x0000_t75" style="width:44.25pt;height:33.75pt" o:ole="">
                  <v:imagedata r:id="rId1127" o:title=""/>
                </v:shape>
                <o:OLEObject Type="Embed" ProgID="Equation.DSMT4" ShapeID="_x0000_i377956" DrawAspect="Content" ObjectID="_1686795452" r:id="rId112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hAnsi="Chu Van An" w:cs="Chu Van An"/>
                <w:color w:val="000000" w:themeColor="text1"/>
                <w:position w:val="-6"/>
                <w:sz w:val="24"/>
                <w:szCs w:val="24"/>
              </w:rPr>
              <w:object w:dxaOrig="555" w:dyaOrig="285" w14:anchorId="69FB80CC">
                <v:shape id="_x0000_i377957" type="#_x0000_t75" style="width:27.75pt;height:14.25pt" o:ole="">
                  <v:imagedata r:id="rId1129" o:title=""/>
                </v:shape>
                <o:OLEObject Type="Embed" ProgID="Equation.DSMT4" ShapeID="_x0000_i377957" DrawAspect="Content" ObjectID="_1686795453" r:id="rId113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B38A710" w14:textId="57B4D477" w:rsidR="00DB43C7" w:rsidRPr="007D28A6" w:rsidRDefault="00DB43C7" w:rsidP="006C3BBF">
            <w:pPr>
              <w:shd w:val="clear" w:color="auto" w:fill="FFFFFF" w:themeFill="background1"/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 w:themeColor="text1"/>
                <w:position w:val="-10"/>
                <w:sz w:val="24"/>
                <w:szCs w:val="24"/>
              </w:rPr>
              <w:object w:dxaOrig="480" w:dyaOrig="375" w14:anchorId="7088FBFB">
                <v:shape id="_x0000_i377958" type="#_x0000_t75" style="width:24pt;height:18.75pt" o:ole="">
                  <v:imagedata r:id="rId1131" o:title=""/>
                </v:shape>
                <o:OLEObject Type="Embed" ProgID="Equation.DSMT4" ShapeID="_x0000_i377958" DrawAspect="Content" ObjectID="_1686795454" r:id="rId113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color w:val="000000" w:themeColor="text1"/>
                <w:position w:val="-4"/>
                <w:sz w:val="24"/>
                <w:szCs w:val="24"/>
              </w:rPr>
              <w:object w:dxaOrig="420" w:dyaOrig="315" w14:anchorId="5237BF46">
                <v:shape id="_x0000_i377959" type="#_x0000_t75" style="width:21pt;height:15.75pt" o:ole="">
                  <v:imagedata r:id="rId1133" o:title=""/>
                </v:shape>
                <o:OLEObject Type="Embed" ProgID="Equation.DSMT4" ShapeID="_x0000_i377959" DrawAspect="Content" ObjectID="_1686795455" r:id="rId113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cùng phương.</w:t>
            </w:r>
          </w:p>
          <w:p w14:paraId="476E197B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D46982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7523230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9A179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position w:val="-4"/>
              </w:rPr>
              <w:object w:dxaOrig="195" w:dyaOrig="255" w14:anchorId="3FB1BA45">
                <v:shape id="_x0000_i377960" type="#_x0000_t75" style="width:9.75pt;height:12.75pt" o:ole="">
                  <v:imagedata r:id="rId1135" o:title=""/>
                </v:shape>
                <o:OLEObject Type="Embed" ProgID="Equation.DSMT4" ShapeID="_x0000_i377960" DrawAspect="Content" ObjectID="_1686795456" r:id="rId11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position w:val="-14"/>
              </w:rPr>
              <w:object w:dxaOrig="945" w:dyaOrig="405" w14:anchorId="2043BABE">
                <v:shape id="_x0000_i377961" type="#_x0000_t75" style="width:47.25pt;height:20.25pt" o:ole="">
                  <v:imagedata r:id="rId1137" o:title=""/>
                </v:shape>
                <o:OLEObject Type="Embed" ProgID="Equation.DSMT4" ShapeID="_x0000_i377961" DrawAspect="Content" ObjectID="_1686795457" r:id="rId11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795" w:dyaOrig="405" w14:anchorId="615FBE0C">
                <v:shape id="_x0000_i377962" type="#_x0000_t75" style="width:39.75pt;height:20.25pt" o:ole="">
                  <v:imagedata r:id="rId1139" o:title=""/>
                </v:shape>
                <o:OLEObject Type="Embed" ProgID="Equation.DSMT4" ShapeID="_x0000_i377962" DrawAspect="Content" ObjectID="_1686795458" r:id="rId11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900" w:dyaOrig="405" w14:anchorId="310AC6F3">
                <v:shape id="_x0000_i377963" type="#_x0000_t75" style="width:45pt;height:20.25pt" o:ole="">
                  <v:imagedata r:id="rId1141" o:title=""/>
                </v:shape>
                <o:OLEObject Type="Embed" ProgID="Equation.DSMT4" ShapeID="_x0000_i377963" DrawAspect="Content" ObjectID="_1686795459" r:id="rId11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885" w:dyaOrig="405" w14:anchorId="057F2409">
                <v:shape id="_x0000_i377964" type="#_x0000_t75" style="width:44.25pt;height:20.25pt" o:ole="">
                  <v:imagedata r:id="rId1143" o:title=""/>
                </v:shape>
                <o:OLEObject Type="Embed" ProgID="Equation.DSMT4" ShapeID="_x0000_i377964" DrawAspect="Content" ObjectID="_1686795460" r:id="rId11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position w:val="-6"/>
              </w:rPr>
              <w:object w:dxaOrig="180" w:dyaOrig="285" w14:anchorId="799612E1">
                <v:shape id="_x0000_i377965" type="#_x0000_t75" style="width:9pt;height:14.25pt" o:ole="">
                  <v:imagedata r:id="rId1145" o:title=""/>
                </v:shape>
                <o:OLEObject Type="Embed" ProgID="Equation.DSMT4" ShapeID="_x0000_i377965" DrawAspect="Content" ObjectID="_1686795461" r:id="rId11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nào trong </w:t>
            </w:r>
            <w:r w:rsidRPr="007D28A6">
              <w:rPr>
                <w:position w:val="-4"/>
              </w:rPr>
              <w:object w:dxaOrig="195" w:dyaOrig="255" w14:anchorId="0D5F48FD">
                <v:shape id="_x0000_i377966" type="#_x0000_t75" style="width:9.75pt;height:12.75pt" o:ole="">
                  <v:imagedata r:id="rId1147" o:title=""/>
                </v:shape>
                <o:OLEObject Type="Embed" ProgID="Equation.DSMT4" ShapeID="_x0000_i377966" DrawAspect="Content" ObjectID="_1686795462" r:id="rId11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đã cho thẳng hàng.</w:t>
            </w:r>
          </w:p>
          <w:p w14:paraId="19222711" w14:textId="77777777" w:rsidR="007D28A6" w:rsidRDefault="00DB43C7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1B7FC025">
                <v:shape id="_x0000_i377967" type="#_x0000_t75" style="width:15.75pt;height:12.75pt" o:ole="">
                  <v:imagedata r:id="rId1149" o:title=""/>
                </v:shape>
                <o:OLEObject Type="Embed" ProgID="Equation.DSMT4" ShapeID="_x0000_i377967" DrawAspect="Content" ObjectID="_1686795463" r:id="rId11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0EFB01B1">
                <v:shape id="_x0000_i377968" type="#_x0000_t75" style="width:12pt;height:12.75pt" o:ole="">
                  <v:imagedata r:id="rId1151" o:title=""/>
                </v:shape>
                <o:OLEObject Type="Embed" ProgID="Equation.DSMT4" ShapeID="_x0000_i377968" DrawAspect="Content" ObjectID="_1686795464" r:id="rId11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4E7CAA42">
                <v:shape id="_x0000_i377969" type="#_x0000_t75" style="width:12pt;height:15.75pt" o:ole="">
                  <v:imagedata r:id="rId1153" o:title=""/>
                </v:shape>
                <o:OLEObject Type="Embed" ProgID="Equation.DSMT4" ShapeID="_x0000_i377969" DrawAspect="Content" ObjectID="_1686795465" r:id="rId11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1F9C8058">
                <v:shape id="_x0000_i377970" type="#_x0000_t75" style="width:15.75pt;height:12.75pt" o:ole="">
                  <v:imagedata r:id="rId1149" o:title=""/>
                </v:shape>
                <o:OLEObject Type="Embed" ProgID="Equation.DSMT4" ShapeID="_x0000_i377970" DrawAspect="Content" ObjectID="_1686795466" r:id="rId11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51F465B1">
                <v:shape id="_x0000_i377971" type="#_x0000_t75" style="width:13.5pt;height:13.5pt" o:ole="">
                  <v:imagedata r:id="rId1156" o:title=""/>
                </v:shape>
                <o:OLEObject Type="Embed" ProgID="Equation.DSMT4" ShapeID="_x0000_i377971" DrawAspect="Content" ObjectID="_1686795467" r:id="rId11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27EE1A35">
                <v:shape id="_x0000_i377972" type="#_x0000_t75" style="width:12pt;height:12.75pt" o:ole="">
                  <v:imagedata r:id="rId1158" o:title=""/>
                </v:shape>
                <o:OLEObject Type="Embed" ProgID="Equation.DSMT4" ShapeID="_x0000_i377972" DrawAspect="Content" ObjectID="_1686795468" r:id="rId11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2987DFA9" w14:textId="4E417A89" w:rsidR="00DB43C7" w:rsidRPr="007D28A6" w:rsidRDefault="007D28A6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>
              <w:rPr>
                <w:rFonts w:ascii="MS PMincho" w:eastAsia="Times New Roman" w:hAnsi="MS PMincho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DB43C7"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55" w14:anchorId="74703419">
                <v:shape id="_x0000_i377973" type="#_x0000_t75" style="width:12pt;height:12.75pt" o:ole="">
                  <v:imagedata r:id="rId1160" o:title=""/>
                </v:shape>
                <o:OLEObject Type="Embed" ProgID="Equation.DSMT4" ShapeID="_x0000_i377973" DrawAspect="Content" ObjectID="_1686795469" r:id="rId1161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="00DB43C7"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0F8BA2EA">
                <v:shape id="_x0000_i377974" type="#_x0000_t75" style="width:13.5pt;height:13.5pt" o:ole="">
                  <v:imagedata r:id="rId1162" o:title=""/>
                </v:shape>
                <o:OLEObject Type="Embed" ProgID="Equation.DSMT4" ShapeID="_x0000_i377974" DrawAspect="Content" ObjectID="_1686795470" r:id="rId1163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="00DB43C7"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7AF599FC">
                <v:shape id="_x0000_i377975" type="#_x0000_t75" style="width:12pt;height:15.75pt" o:ole="">
                  <v:imagedata r:id="rId1153" o:title=""/>
                </v:shape>
                <o:OLEObject Type="Embed" ProgID="Equation.DSMT4" ShapeID="_x0000_i377975" DrawAspect="Content" ObjectID="_1686795471" r:id="rId1164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DB43C7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DB43C7"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55" w14:anchorId="3B21547B">
                <v:shape id="_x0000_i377976" type="#_x0000_t75" style="width:15.75pt;height:12.75pt" o:ole="">
                  <v:imagedata r:id="rId1149" o:title=""/>
                </v:shape>
                <o:OLEObject Type="Embed" ProgID="Equation.DSMT4" ShapeID="_x0000_i377976" DrawAspect="Content" ObjectID="_1686795472" r:id="rId1165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="00DB43C7"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70" w:dyaOrig="270" w14:anchorId="08B2B6F2">
                <v:shape id="_x0000_i377977" type="#_x0000_t75" style="width:13.5pt;height:13.5pt" o:ole="">
                  <v:imagedata r:id="rId1166" o:title=""/>
                </v:shape>
                <o:OLEObject Type="Embed" ProgID="Equation.DSMT4" ShapeID="_x0000_i377977" DrawAspect="Content" ObjectID="_1686795473" r:id="rId1167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="00DB43C7"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15" w14:anchorId="4B212799">
                <v:shape id="_x0000_i377978" type="#_x0000_t75" style="width:12pt;height:15.75pt" o:ole="">
                  <v:imagedata r:id="rId1153" o:title=""/>
                </v:shape>
                <o:OLEObject Type="Embed" ProgID="Equation.DSMT4" ShapeID="_x0000_i377978" DrawAspect="Content" ObjectID="_1686795474" r:id="rId1168"/>
              </w:object>
            </w:r>
            <w:r w:rsidR="00DB43C7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9C2E22" w14:textId="77777777" w:rsidR="00DB43C7" w:rsidRPr="007D28A6" w:rsidRDefault="00DB43C7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EA2C316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22B1B23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004472B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1F8EF93">
                <v:shape id="_x0000_i377979" type="#_x0000_t75" style="width:23.25pt;height:15.75pt" o:ole="">
                  <v:imagedata r:id="rId1169" o:title=""/>
                </v:shape>
                <o:OLEObject Type="Embed" ProgID="Equation.DSMT4" ShapeID="_x0000_i377979" DrawAspect="Content" ObjectID="_1686795475" r:id="rId11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560BAFD2">
                <v:shape id="_x0000_i377980" type="#_x0000_t75" style="width:45pt;height:20.25pt" o:ole="">
                  <v:imagedata r:id="rId1171" o:title=""/>
                </v:shape>
                <o:OLEObject Type="Embed" ProgID="Equation.DSMT4" ShapeID="_x0000_i377980" DrawAspect="Content" ObjectID="_1686795476" r:id="rId11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1964E7D4">
                <v:shape id="_x0000_i377981" type="#_x0000_t75" style="width:38.25pt;height:20.25pt" o:ole="">
                  <v:imagedata r:id="rId1173" o:title=""/>
                </v:shape>
                <o:OLEObject Type="Embed" ProgID="Equation.DSMT4" ShapeID="_x0000_i377981" DrawAspect="Content" ObjectID="_1686795477" r:id="rId11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F1E7001">
                <v:shape id="_x0000_i377982" type="#_x0000_t75" style="width:15.75pt;height:12.75pt" o:ole="">
                  <v:imagedata r:id="rId1175" o:title=""/>
                </v:shape>
                <o:OLEObject Type="Embed" ProgID="Equation.DSMT4" ShapeID="_x0000_i377982" DrawAspect="Content" ObjectID="_1686795478" r:id="rId11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trên trục hoành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DBBB4D9">
                <v:shape id="_x0000_i377983" type="#_x0000_t75" style="width:12pt;height:12.75pt" o:ole="">
                  <v:imagedata r:id="rId1177" o:title=""/>
                </v:shape>
                <o:OLEObject Type="Embed" ProgID="Equation.DSMT4" ShapeID="_x0000_i377983" DrawAspect="Content" ObjectID="_1686795479" r:id="rId11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0515C48C">
                <v:shape id="_x0000_i377984" type="#_x0000_t75" style="width:12pt;height:12.75pt" o:ole="">
                  <v:imagedata r:id="rId1179" o:title=""/>
                </v:shape>
                <o:OLEObject Type="Embed" ProgID="Equation.DSMT4" ShapeID="_x0000_i377984" DrawAspect="Content" ObjectID="_1686795480" r:id="rId11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F21EEED">
                <v:shape id="_x0000_i377985" type="#_x0000_t75" style="width:15.75pt;height:12.75pt" o:ole="">
                  <v:imagedata r:id="rId1181" o:title=""/>
                </v:shape>
                <o:OLEObject Type="Embed" ProgID="Equation.DSMT4" ShapeID="_x0000_i377985" DrawAspect="Content" ObjectID="_1686795481" r:id="rId11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thẳng hàng?</w:t>
            </w:r>
          </w:p>
          <w:p w14:paraId="1F2B254C" w14:textId="441B4CD6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43D7B930">
                <v:shape id="_x0000_i377986" type="#_x0000_t75" style="width:54pt;height:33.75pt" o:ole="">
                  <v:imagedata r:id="rId1183" o:title=""/>
                </v:shape>
                <o:OLEObject Type="Embed" ProgID="Equation.DSMT4" ShapeID="_x0000_i377986" DrawAspect="Content" ObjectID="_1686795482" r:id="rId1184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45E83E07">
                <v:shape id="_x0000_i377987" type="#_x0000_t75" style="width:53.25pt;height:33.75pt" o:ole="">
                  <v:imagedata r:id="rId1185" o:title=""/>
                </v:shape>
                <o:OLEObject Type="Embed" ProgID="Equation.DSMT4" ShapeID="_x0000_i377987" DrawAspect="Content" ObjectID="_1686795483" r:id="rId1186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5542A4EE" w14:textId="50F79A5C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9A07957">
                <v:shape id="_x0000_i377988" type="#_x0000_t75" style="width:39.75pt;height:20.25pt" o:ole="">
                  <v:imagedata r:id="rId1187" o:title=""/>
                </v:shape>
                <o:OLEObject Type="Embed" ProgID="Equation.DSMT4" ShapeID="_x0000_i377988" DrawAspect="Content" ObjectID="_1686795484" r:id="rId1188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80" w:dyaOrig="675" w14:anchorId="1C5C06E7">
                <v:shape id="_x0000_i377989" type="#_x0000_t75" style="width:54pt;height:33.75pt" o:ole="">
                  <v:imagedata r:id="rId1189" o:title=""/>
                </v:shape>
                <o:OLEObject Type="Embed" ProgID="Equation.DSMT4" ShapeID="_x0000_i377989" DrawAspect="Content" ObjectID="_1686795485" r:id="rId1190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/>
              </w:rPr>
              <w:t>.</w:t>
            </w:r>
          </w:p>
          <w:p w14:paraId="78BE33DF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3D8E40E" w14:textId="77777777" w:rsidR="00DB43C7" w:rsidRPr="007D28A6" w:rsidRDefault="00DB43C7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DB43C7" w:rsidRPr="007D28A6" w14:paraId="0391DAC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60FE777" w14:textId="77777777" w:rsidR="00DB43C7" w:rsidRPr="007D28A6" w:rsidRDefault="00DB43C7" w:rsidP="006C3BBF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00" w14:anchorId="11818EFB">
                <v:shape id="_x0000_i377990" type="#_x0000_t75" style="width:23.25pt;height:15pt" o:ole="">
                  <v:imagedata r:id="rId1191" o:title=""/>
                </v:shape>
                <o:OLEObject Type="Embed" ProgID="Equation.DSMT4" ShapeID="_x0000_i377990" DrawAspect="Content" ObjectID="_1686795486" r:id="rId11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vectơ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3256FC77">
                <v:shape id="_x0000_i377991" type="#_x0000_t75" style="width:54pt;height:21pt" o:ole="">
                  <v:imagedata r:id="rId1193" o:title=""/>
                </v:shape>
                <o:OLEObject Type="Embed" ProgID="Equation.DSMT4" ShapeID="_x0000_i377991" DrawAspect="Content" ObjectID="_1686795487" r:id="rId11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60" w:dyaOrig="375" w14:anchorId="4E202D6F">
                <v:shape id="_x0000_i377992" type="#_x0000_t75" style="width:48pt;height:18.75pt" o:ole="">
                  <v:imagedata r:id="rId1195" o:title=""/>
                </v:shape>
                <o:OLEObject Type="Embed" ProgID="Equation.DSMT4" ShapeID="_x0000_i377992" DrawAspect="Content" ObjectID="_1686795488" r:id="rId11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75" w14:anchorId="437BCAC0">
                <v:shape id="_x0000_i377993" type="#_x0000_t75" style="width:54pt;height:18.75pt" o:ole="">
                  <v:imagedata r:id="rId1197" o:title=""/>
                </v:shape>
                <o:OLEObject Type="Embed" ProgID="Equation.DSMT4" ShapeID="_x0000_i377993" DrawAspect="Content" ObjectID="_1686795489" r:id="rId11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215" w:dyaOrig="375" w14:anchorId="7F1DEFE7">
                <v:shape id="_x0000_i377994" type="#_x0000_t75" style="width:60.75pt;height:18.75pt" o:ole="">
                  <v:imagedata r:id="rId1199" o:title=""/>
                </v:shape>
                <o:OLEObject Type="Embed" ProgID="Equation.DSMT4" ShapeID="_x0000_i377994" DrawAspect="Content" ObjectID="_1686795490" r:id="rId12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cùng phương với vectơ nào sau đây?</w:t>
            </w:r>
          </w:p>
          <w:p w14:paraId="7B2F8C21" w14:textId="7C0ED7B5" w:rsidR="00DB43C7" w:rsidRPr="007D28A6" w:rsidRDefault="00DB43C7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320" w:dyaOrig="420" w14:anchorId="3A896E0D">
                <v:shape id="_x0000_i377995" type="#_x0000_t75" style="width:66pt;height:21pt" o:ole="">
                  <v:imagedata r:id="rId1201" o:title=""/>
                </v:shape>
                <o:OLEObject Type="Embed" ProgID="Equation.DSMT4" ShapeID="_x0000_i377995" DrawAspect="Content" ObjectID="_1686795491" r:id="rId12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20" w:dyaOrig="420" w14:anchorId="454FA963">
                <v:shape id="_x0000_i377996" type="#_x0000_t75" style="width:51pt;height:21pt" o:ole="">
                  <v:imagedata r:id="rId1203" o:title=""/>
                </v:shape>
                <o:OLEObject Type="Embed" ProgID="Equation.DSMT4" ShapeID="_x0000_i377996" DrawAspect="Content" ObjectID="_1686795492" r:id="rId12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A1FCE43" w14:textId="30D5D18F" w:rsidR="00DB43C7" w:rsidRPr="007D28A6" w:rsidRDefault="00DB43C7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65" w:dyaOrig="420" w14:anchorId="1C220B71">
                <v:shape id="_x0000_i377997" type="#_x0000_t75" style="width:53.25pt;height:21pt" o:ole="">
                  <v:imagedata r:id="rId1205" o:title=""/>
                </v:shape>
                <o:OLEObject Type="Embed" ProgID="Equation.DSMT4" ShapeID="_x0000_i377997" DrawAspect="Content" ObjectID="_1686795493" r:id="rId12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30" w:dyaOrig="420" w14:anchorId="611DA4AC">
                <v:shape id="_x0000_i377998" type="#_x0000_t75" style="width:46.5pt;height:21pt" o:ole="">
                  <v:imagedata r:id="rId1207" o:title=""/>
                </v:shape>
                <o:OLEObject Type="Embed" ProgID="Equation.DSMT4" ShapeID="_x0000_i377998" DrawAspect="Content" ObjectID="_1686795494" r:id="rId12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138DF57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DDD083C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386AAF0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823313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Câu 24: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 xml:space="preserve">Biết rằng hai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49434448">
                <v:shape id="_x0000_i377999" type="#_x0000_t75" style="width:9.75pt;height:18pt" o:ole="">
                  <v:imagedata r:id="rId1209" o:title=""/>
                </v:shape>
                <o:OLEObject Type="Embed" ProgID="Equation.DSMT4" ShapeID="_x0000_i377999" DrawAspect="Content" ObjectID="_1686795495" r:id="rId12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60" w14:anchorId="349F6A47">
                <v:shape id="_x0000_i378000" type="#_x0000_t75" style="width:9.75pt;height:18pt" o:ole="">
                  <v:imagedata r:id="rId1211" o:title=""/>
                </v:shape>
                <o:OLEObject Type="Embed" ProgID="Equation.DSMT4" ShapeID="_x0000_i378000" DrawAspect="Content" ObjectID="_1686795496" r:id="rId12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không cùng phương nhưng hai vectơ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80" w:dyaOrig="360" w14:anchorId="62BD03C0">
                <v:shape id="_x0000_i378001" type="#_x0000_t75" style="width:39pt;height:18pt" o:ole="">
                  <v:imagedata r:id="rId1213" o:title=""/>
                </v:shape>
                <o:OLEObject Type="Embed" ProgID="Equation.DSMT4" ShapeID="_x0000_i378001" DrawAspect="Content" ObjectID="_1686795497" r:id="rId12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00" w:dyaOrig="435" w14:anchorId="0845D46A">
                <v:shape id="_x0000_i378002" type="#_x0000_t75" style="width:60pt;height:21.75pt" o:ole="">
                  <v:imagedata r:id="rId1215" o:title=""/>
                </v:shape>
                <o:OLEObject Type="Embed" ProgID="Equation.DSMT4" ShapeID="_x0000_i378002" DrawAspect="Content" ObjectID="_1686795498" r:id="rId12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cùng phương. Khi đó giá trị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79F29D0D">
                <v:shape id="_x0000_i378003" type="#_x0000_t75" style="width:9.75pt;height:11.25pt" o:ole="">
                  <v:imagedata r:id="rId1217" o:title=""/>
                </v:shape>
                <o:OLEObject Type="Embed" ProgID="Equation.DSMT4" ShapeID="_x0000_i378003" DrawAspect="Content" ObjectID="_1686795499" r:id="rId12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56EE1746" w14:textId="2EBBC20A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40" w:dyaOrig="615" w14:anchorId="6B8004EA">
                <v:shape id="_x0000_i378004" type="#_x0000_t75" style="width:12pt;height:30.75pt" o:ole="">
                  <v:imagedata r:id="rId1219" o:title=""/>
                </v:shape>
                <o:OLEObject Type="Embed" ProgID="Equation.DSMT4" ShapeID="_x0000_i378004" DrawAspect="Content" ObjectID="_1686795500" r:id="rId12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05" w:dyaOrig="615" w14:anchorId="29497554">
                <v:shape id="_x0000_i378005" type="#_x0000_t75" style="width:20.25pt;height:30.75pt" o:ole="">
                  <v:imagedata r:id="rId1221" o:title=""/>
                </v:shape>
                <o:OLEObject Type="Embed" ProgID="Equation.DSMT4" ShapeID="_x0000_i378005" DrawAspect="Content" ObjectID="_1686795501" r:id="rId1222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405" w:dyaOrig="615" w14:anchorId="0226D5C9">
                <v:shape id="_x0000_i378006" type="#_x0000_t75" style="width:20.25pt;height:30.75pt" o:ole="">
                  <v:imagedata r:id="rId1223" o:title=""/>
                </v:shape>
                <o:OLEObject Type="Embed" ProgID="Equation.DSMT4" ShapeID="_x0000_i378006" DrawAspect="Content" ObjectID="_1686795502" r:id="rId1224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4"/>
                <w:sz w:val="24"/>
                <w:szCs w:val="24"/>
              </w:rPr>
              <w:object w:dxaOrig="240" w:dyaOrig="615" w14:anchorId="26E43153">
                <v:shape id="_x0000_i378007" type="#_x0000_t75" style="width:12pt;height:30.75pt" o:ole="">
                  <v:imagedata r:id="rId1225" o:title=""/>
                </v:shape>
                <o:OLEObject Type="Embed" ProgID="Equation.DSMT4" ShapeID="_x0000_i378007" DrawAspect="Content" ObjectID="_1686795503" r:id="rId12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6FFBB30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BCE35A" w14:textId="77777777" w:rsidR="00DB43C7" w:rsidRPr="007D28A6" w:rsidRDefault="00DB43C7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45434DD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C9E713" w14:textId="77777777" w:rsidR="00DB43C7" w:rsidRPr="007D28A6" w:rsidRDefault="00DB43C7" w:rsidP="006C3BBF">
            <w:pPr>
              <w:mirrorIndents/>
              <w:rPr>
                <w:rFonts w:ascii="Chu Van An" w:eastAsia="Arial" w:hAnsi="Chu Van An" w:cs="Chu Van An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fr-FR"/>
              </w:rPr>
              <w:t>Câu 25: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position w:val="-10"/>
              </w:rPr>
              <w:object w:dxaOrig="555" w:dyaOrig="330" w14:anchorId="1B450490">
                <v:shape id="_x0000_i378008" type="#_x0000_t75" style="width:27.75pt;height:16.5pt" o:ole="">
                  <v:imagedata r:id="rId1227" o:title=""/>
                </v:shape>
                <o:OLEObject Type="Embed" ProgID="Equation.DSMT4" ShapeID="_x0000_i378008" DrawAspect="Content" ObjectID="_1686795504" r:id="rId12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cho các điểm </w:t>
            </w:r>
            <w:r w:rsidRPr="007D28A6">
              <w:rPr>
                <w:position w:val="-28"/>
              </w:rPr>
              <w:object w:dxaOrig="3780" w:dyaOrig="690" w14:anchorId="41CCD6C3">
                <v:shape id="_x0000_i378009" type="#_x0000_t75" style="width:189pt;height:34.5pt" o:ole="">
                  <v:imagedata r:id="rId1229" o:title=""/>
                </v:shape>
                <o:OLEObject Type="Embed" ProgID="Equation.DSMT4" ShapeID="_x0000_i378009" DrawAspect="Content" ObjectID="_1686795505" r:id="rId12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Biết rằng có 2 giá trị </w:t>
            </w:r>
            <w:r w:rsidRPr="007D28A6">
              <w:rPr>
                <w:position w:val="-12"/>
              </w:rPr>
              <w:object w:dxaOrig="660" w:dyaOrig="360" w14:anchorId="6A57D77F">
                <v:shape id="_x0000_i378010" type="#_x0000_t75" style="width:33pt;height:18pt" o:ole="">
                  <v:imagedata r:id="rId1231" o:title=""/>
                </v:shape>
                <o:OLEObject Type="Embed" ProgID="Equation.DSMT4" ShapeID="_x0000_i378010" DrawAspect="Content" ObjectID="_1686795506" r:id="rId12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tham số </w:t>
            </w:r>
            <w:r w:rsidRPr="007D28A6">
              <w:rPr>
                <w:position w:val="-6"/>
              </w:rPr>
              <w:object w:dxaOrig="270" w:dyaOrig="225" w14:anchorId="46F3091D">
                <v:shape id="_x0000_i378011" type="#_x0000_t75" style="width:13.5pt;height:11.25pt" o:ole="">
                  <v:imagedata r:id="rId1233" o:title=""/>
                </v:shape>
                <o:OLEObject Type="Embed" ProgID="Equation.DSMT4" ShapeID="_x0000_i378011" DrawAspect="Content" ObjectID="_1686795507" r:id="rId12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</w:t>
            </w:r>
            <w:r w:rsidRPr="007D28A6">
              <w:rPr>
                <w:position w:val="-8"/>
              </w:rPr>
              <w:object w:dxaOrig="735" w:dyaOrig="300" w14:anchorId="74B17F8A">
                <v:shape id="_x0000_i378012" type="#_x0000_t75" style="width:36.75pt;height:15pt" o:ole="">
                  <v:imagedata r:id="rId1235" o:title=""/>
                </v:shape>
                <o:OLEObject Type="Embed" ProgID="Equation.DSMT4" ShapeID="_x0000_i378012" DrawAspect="Content" ObjectID="_1686795508" r:id="rId12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thẳng hàng.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Tính </w:t>
            </w:r>
            <w:r w:rsidRPr="007D28A6">
              <w:rPr>
                <w:position w:val="-12"/>
              </w:rPr>
              <w:object w:dxaOrig="795" w:dyaOrig="360" w14:anchorId="5876C173">
                <v:shape id="_x0000_i378013" type="#_x0000_t75" style="width:39.75pt;height:18pt" o:ole="">
                  <v:imagedata r:id="rId1237" o:title=""/>
                </v:shape>
                <o:OLEObject Type="Embed" ProgID="Equation.DSMT4" ShapeID="_x0000_i378013" DrawAspect="Content" ObjectID="_1686795509" r:id="rId12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FB2B8F1" w14:textId="1CFA2899" w:rsidR="00DB43C7" w:rsidRPr="007D28A6" w:rsidRDefault="00DB43C7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225" w:dyaOrig="630" w14:anchorId="5EE83D68">
                <v:shape id="_x0000_i378014" type="#_x0000_t75" style="width:11.25pt;height:31.5pt" o:ole="">
                  <v:imagedata r:id="rId1239" o:title=""/>
                </v:shape>
                <o:OLEObject Type="Embed" ProgID="Equation.DSMT4" ShapeID="_x0000_i378014" DrawAspect="Content" ObjectID="_1686795510" r:id="rId12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0E889673">
                <v:shape id="_x0000_i378015" type="#_x0000_t75" style="width:20.25pt;height:31.5pt" o:ole="">
                  <v:imagedata r:id="rId1241" o:title=""/>
                </v:shape>
                <o:OLEObject Type="Embed" ProgID="Equation.DSMT4" ShapeID="_x0000_i378015" DrawAspect="Content" ObjectID="_1686795511" r:id="rId124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330" w:dyaOrig="630" w14:anchorId="29008130">
                <v:shape id="_x0000_i378016" type="#_x0000_t75" style="width:16.5pt;height:31.5pt" o:ole="">
                  <v:imagedata r:id="rId1243" o:title=""/>
                </v:shape>
                <o:OLEObject Type="Embed" ProgID="Equation.DSMT4" ShapeID="_x0000_i378016" DrawAspect="Content" ObjectID="_1686795512" r:id="rId124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405" w:dyaOrig="630" w14:anchorId="1368C5E3">
                <v:shape id="_x0000_i378017" type="#_x0000_t75" style="width:20.25pt;height:31.5pt" o:ole="">
                  <v:imagedata r:id="rId1245" o:title=""/>
                </v:shape>
                <o:OLEObject Type="Embed" ProgID="Equation.DSMT4" ShapeID="_x0000_i378017" DrawAspect="Content" ObjectID="_1686795513" r:id="rId12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6DC4E6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27931A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DB43C7" w:rsidRPr="007D28A6" w14:paraId="319CA9D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0E4BFC" w14:textId="77777777" w:rsidR="00DB43C7" w:rsidRPr="007D28A6" w:rsidRDefault="00DB43C7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29" w:name="c26q"/>
            <w:bookmarkEnd w:id="12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" w:dyaOrig="285" w14:anchorId="357C58D4">
                <v:shape id="_x0000_i378018" type="#_x0000_t75" style="width:9pt;height:14.25pt" o:ole="">
                  <v:imagedata r:id="rId1247" o:title=""/>
                </v:shape>
                <o:OLEObject Type="Embed" ProgID="Equation.DSMT4" ShapeID="_x0000_i378018" DrawAspect="Content" ObjectID="_1686795514" r:id="rId12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35" w:dyaOrig="405" w14:anchorId="7E687BCD">
                <v:shape id="_x0000_i378019" type="#_x0000_t75" style="width:126.75pt;height:20.25pt" o:ole="">
                  <v:imagedata r:id="rId1249" o:title=""/>
                </v:shape>
                <o:OLEObject Type="Embed" ProgID="Equation.DSMT4" ShapeID="_x0000_i378019" DrawAspect="Content" ObjectID="_1686795515" r:id="rId12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Trong các mệnh đề sau, tìm mệnh đề sai?</w:t>
            </w:r>
          </w:p>
          <w:p w14:paraId="3985C755" w14:textId="4A9F2A14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0" w:name="c2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185" w:dyaOrig="345" w14:anchorId="09626FEC">
                <v:shape id="_x0000_i378020" type="#_x0000_t75" style="width:59.25pt;height:17.25pt" o:ole="">
                  <v:imagedata r:id="rId1251" o:title=""/>
                </v:shape>
                <o:OLEObject Type="Embed" ProgID="Equation.DSMT4" ShapeID="_x0000_i378020" DrawAspect="Content" ObjectID="_1686795516" r:id="rId12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31" w:name="c26b"/>
            <w:bookmarkEnd w:id="13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35" w:dyaOrig="315" w14:anchorId="206C5B5F">
                <v:shape id="_x0000_i378021" type="#_x0000_t75" style="width:36.75pt;height:15.75pt" o:ole="">
                  <v:imagedata r:id="rId1253" o:title=""/>
                </v:shape>
                <o:OLEObject Type="Embed" ProgID="Equation.DSMT4" ShapeID="_x0000_i378021" DrawAspect="Content" ObjectID="_1686795517" r:id="rId12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thẳng hàng.</w:t>
            </w:r>
          </w:p>
          <w:p w14:paraId="5C3CD7FA" w14:textId="0C41CECF" w:rsidR="00DB43C7" w:rsidRPr="007D28A6" w:rsidRDefault="00DB43C7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32" w:name="c26c"/>
            <w:bookmarkEnd w:id="13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095" w:dyaOrig="345" w14:anchorId="77FA0C8C">
                <v:shape id="_x0000_i378022" type="#_x0000_t75" style="width:54.75pt;height:17.25pt" o:ole="">
                  <v:imagedata r:id="rId1255" o:title=""/>
                </v:shape>
                <o:OLEObject Type="Embed" ProgID="Equation.DSMT4" ShapeID="_x0000_i378022" DrawAspect="Content" ObjectID="_1686795518" r:id="rId1256"/>
              </w:object>
            </w:r>
            <w:bookmarkStart w:id="133" w:name="c26d"/>
            <w:bookmarkEnd w:id="13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1365" w:dyaOrig="345" w14:anchorId="4EC04A2C">
                <v:shape id="_x0000_i378023" type="#_x0000_t75" style="width:68.25pt;height:17.25pt" o:ole="">
                  <v:imagedata r:id="rId1257" o:title=""/>
                </v:shape>
                <o:OLEObject Type="Embed" ProgID="Equation.DSMT4" ShapeID="_x0000_i378023" DrawAspect="Content" ObjectID="_1686795519" r:id="rId12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33"/>
          <w:p w14:paraId="25367254" w14:textId="77777777" w:rsidR="00DB43C7" w:rsidRPr="007D28A6" w:rsidRDefault="00DB43C7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4CCD88F" w14:textId="77777777" w:rsidR="00DB43C7" w:rsidRPr="007D28A6" w:rsidRDefault="00DB43C7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2EB70E84" w14:textId="77777777" w:rsidR="001729EE" w:rsidRPr="007D28A6" w:rsidRDefault="001729EE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36333C4" wp14:editId="39CD53F0">
                <wp:extent cx="6709559" cy="2276475"/>
                <wp:effectExtent l="0" t="19050" r="34290" b="28575"/>
                <wp:docPr id="36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2276475"/>
                          <a:chOff x="0" y="0"/>
                          <a:chExt cx="6709559" cy="2326529"/>
                        </a:xfrm>
                      </wpg:grpSpPr>
                      <wps:wsp>
                        <wps:cNvPr id="54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31"/>
                            <a:ext cx="6709559" cy="2065698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A793B6F" w14:textId="77777777" w:rsidR="001729EE" w:rsidRDefault="001729EE" w:rsidP="001729E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57E9D210" w14:textId="531ED285" w:rsidR="001729EE" w:rsidRPr="00E66832" w:rsidRDefault="001729EE" w:rsidP="001729EE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Phương</w:t>
                              </w:r>
                              <w:r w:rsidR="009844E1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 pháp: </w:t>
                              </w:r>
                              <w:r w:rsidR="009844E1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Dựa vào </w:t>
                              </w:r>
                              <w:r w:rsidR="009844E1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định nghĩa và các </w:t>
                              </w:r>
                              <w:r w:rsidR="009844E1"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>tính chất của hình và sử dụng công thức</w:t>
                              </w:r>
                              <w:r w:rsidR="009844E1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cơ bản.</w:t>
                              </w:r>
                            </w:p>
                            <w:p w14:paraId="074DA17B" w14:textId="100DA943" w:rsidR="001729EE" w:rsidRPr="00116C8F" w:rsidRDefault="001729EE" w:rsidP="00810E1A">
                              <w:pPr>
                                <w:pStyle w:val="ListParagraph"/>
                                <w:numPr>
                                  <w:ilvl w:val="1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M là trung điểm đoạn thẳng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440" w:dyaOrig="260" w14:anchorId="0721EE43">
                                  <v:shape id="_x0000_i379158" type="#_x0000_t75" style="width:21.75pt;height:12.75pt" o:ole="">
                                    <v:imagedata r:id="rId1259" o:title=""/>
                                  </v:shape>
                                  <o:OLEObject Type="Embed" ProgID="Equation.DSMT4" ShapeID="_x0000_i379158" DrawAspect="Content" ObjectID="_1686796800" r:id="rId1260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2760" w:dyaOrig="620" w14:anchorId="3BBE249B">
                                  <v:shape id="_x0000_i379159" type="#_x0000_t75" style="width:138.75pt;height:30.75pt" o:ole="">
                                    <v:imagedata r:id="rId1261" o:title=""/>
                                  </v:shape>
                                  <o:OLEObject Type="Embed" ProgID="Equation.DSMT4" ShapeID="_x0000_i379159" DrawAspect="Content" ObjectID="_1686796801" r:id="rId1262"/>
                                </w:object>
                              </w:r>
                            </w:p>
                            <w:p w14:paraId="4838AF7E" w14:textId="77777777" w:rsidR="001729EE" w:rsidRPr="00116C8F" w:rsidRDefault="001729EE" w:rsidP="00810E1A">
                              <w:pPr>
                                <w:pStyle w:val="ListParagraph"/>
                                <w:numPr>
                                  <w:ilvl w:val="1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G trọng tâm tam giác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4"/>
                                  <w:sz w:val="24"/>
                                  <w:lang w:val="sv-SE"/>
                                </w:rPr>
                                <w:object w:dxaOrig="620" w:dyaOrig="260" w14:anchorId="088F24DB">
                                  <v:shape id="_x0000_i379160" type="#_x0000_t75" style="width:30.75pt;height:12.75pt" o:ole="">
                                    <v:imagedata r:id="rId1263" o:title=""/>
                                  </v:shape>
                                  <o:OLEObject Type="Embed" ProgID="Equation.DSMT4" ShapeID="_x0000_i379160" DrawAspect="Content" ObjectID="_1686796802" r:id="rId1264"/>
                                </w:object>
                              </w:r>
                              <w:r w:rsidRPr="00116C8F">
                                <w:rPr>
                                  <w:rFonts w:ascii="Chu Van An" w:hAnsi="Chu Van An" w:cs="Chu Van An"/>
                                  <w:lang w:val="pt-BR"/>
                                </w:rPr>
                                <w:t xml:space="preserve"> suy ra  </w: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7685912A">
                                  <v:shape id="_x0000_i379161" type="#_x0000_t75" style="width:90.75pt;height:30.75pt" o:ole="">
                                    <v:imagedata r:id="rId1265" o:title=""/>
                                  </v:shape>
                                  <o:OLEObject Type="Embed" ProgID="Equation.DSMT4" ShapeID="_x0000_i379161" DrawAspect="Content" ObjectID="_1686796803" r:id="rId1266"/>
                                </w:object>
                              </w: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24"/>
                                  <w:sz w:val="24"/>
                                </w:rPr>
                                <w:object w:dxaOrig="1800" w:dyaOrig="620" w14:anchorId="7D1EED84">
                                  <v:shape id="_x0000_i379162" type="#_x0000_t75" style="width:90.75pt;height:30.75pt" o:ole="">
                                    <v:imagedata r:id="rId1267" o:title=""/>
                                  </v:shape>
                                  <o:OLEObject Type="Embed" ProgID="Equation.DSMT4" ShapeID="_x0000_i379162" DrawAspect="Content" ObjectID="_1686796804" r:id="rId1268"/>
                                </w:object>
                              </w:r>
                            </w:p>
                            <w:p w14:paraId="41B15D60" w14:textId="77777777" w:rsidR="001729EE" w:rsidRPr="00116C8F" w:rsidRDefault="001729EE" w:rsidP="00810E1A">
                              <w:pPr>
                                <w:pStyle w:val="ListParagraph"/>
                                <w:numPr>
                                  <w:ilvl w:val="1"/>
                                  <w:numId w:val="10"/>
                                </w:numPr>
                                <w:rPr>
                                  <w:rFonts w:ascii="Chu Van An" w:hAnsi="Chu Van An" w:cs="Chu Van An"/>
                                  <w:lang w:val="pt-BR"/>
                                </w:rPr>
                              </w:pPr>
                              <w:r w:rsidRPr="00116C8F">
                                <w:rPr>
                                  <w:rFonts w:ascii="Times New Roman" w:eastAsiaTheme="minorHAnsi" w:hAnsi="Times New Roman"/>
                                  <w:position w:val="-30"/>
                                  <w:sz w:val="24"/>
                                </w:rPr>
                                <w:object w:dxaOrig="3000" w:dyaOrig="720" w14:anchorId="268AEB7F">
                                  <v:shape id="_x0000_i379163" type="#_x0000_t75" style="width:150pt;height:36.75pt" o:ole="">
                                    <v:imagedata r:id="rId1269" o:title=""/>
                                  </v:shape>
                                  <o:OLEObject Type="Embed" ProgID="Equation.DSMT4" ShapeID="_x0000_i379163" DrawAspect="Content" ObjectID="_1686796805" r:id="rId1270"/>
                                </w:object>
                              </w:r>
                            </w:p>
                            <w:p w14:paraId="4C57F53B" w14:textId="77777777" w:rsidR="001729EE" w:rsidRPr="004E4A10" w:rsidRDefault="001729EE" w:rsidP="001729E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6567AB9A" w14:textId="77777777" w:rsidR="001729EE" w:rsidRPr="00683573" w:rsidRDefault="001729EE" w:rsidP="001729EE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55" name="Group 55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58" name="Group 58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59" name="Group 59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60" name="Rectangle: Single Corner Snipped 60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460" name="Group 460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461" name="Group 461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0C9C6392" w14:textId="76A0C0B4" w:rsidR="001729EE" w:rsidRPr="00A04A30" w:rsidRDefault="00A04A30" w:rsidP="001729EE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A04A30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Xác định tọa độ điểm liên quan đến trung điểm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  <w:sz w:val="24"/>
                                            <w:szCs w:val="24"/>
                                          </w:rPr>
                                          <w:t>, trọng tâm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508C2401" w14:textId="77777777" w:rsidR="001729EE" w:rsidRDefault="001729EE" w:rsidP="001729E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91" name="Group 491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06" name="Flowchart: Preparation 506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09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6FF38355" w14:textId="492FF0A1" w:rsidR="001729EE" w:rsidRDefault="001729EE" w:rsidP="001729E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6333C4" id="_x0000_s1137" style="width:528.3pt;height:179.25pt;mso-position-horizontal-relative:char;mso-position-vertical-relative:line" coordsize="67095,232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">
                <v:shape id="Rectangle: Diagonal Corners Rounded 1" o:spid="_x0000_s1138" style="position:absolute;top:2608;width:67095;height:20657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148523;6709559,2046136;6694418,2065698;114963,2065698;0,1917175;0,19562;15141,0" o:connectangles="0,0,0,0,0,0,0,0,0" textboxrect="0,0,6435090,1533525"/>
                  <v:textbox>
                    <w:txbxContent>
                      <w:p w14:paraId="3A793B6F" w14:textId="77777777" w:rsidR="001729EE" w:rsidRDefault="001729EE" w:rsidP="001729E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57E9D210" w14:textId="531ED285" w:rsidR="001729EE" w:rsidRPr="00E66832" w:rsidRDefault="001729EE" w:rsidP="001729EE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Phương</w:t>
                        </w:r>
                        <w:r w:rsidR="009844E1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 pháp: </w:t>
                        </w:r>
                        <w:r w:rsidR="009844E1"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Dựa vào </w:t>
                        </w:r>
                        <w:r w:rsidR="009844E1">
                          <w:rPr>
                            <w:rFonts w:ascii="Chu Van An" w:hAnsi="Chu Van An" w:cs="Chu Van An"/>
                            <w:lang w:val="pt-BR"/>
                          </w:rPr>
                          <w:t xml:space="preserve">định nghĩa và các </w:t>
                        </w:r>
                        <w:r w:rsidR="009844E1" w:rsidRPr="00116C8F">
                          <w:rPr>
                            <w:rFonts w:ascii="Chu Van An" w:hAnsi="Chu Van An" w:cs="Chu Van An"/>
                            <w:lang w:val="pt-BR"/>
                          </w:rPr>
                          <w:t>tính chất của hình và sử dụng công thức</w:t>
                        </w:r>
                        <w:r w:rsidR="009844E1">
                          <w:rPr>
                            <w:rFonts w:ascii="Chu Van An" w:hAnsi="Chu Van An" w:cs="Chu Van An"/>
                            <w:lang w:val="pt-BR"/>
                          </w:rPr>
                          <w:t xml:space="preserve"> cơ bản.</w:t>
                        </w:r>
                      </w:p>
                      <w:p w14:paraId="074DA17B" w14:textId="100DA943" w:rsidR="001729EE" w:rsidRPr="00116C8F" w:rsidRDefault="001729EE" w:rsidP="00810E1A">
                        <w:pPr>
                          <w:pStyle w:val="ListParagraph"/>
                          <w:numPr>
                            <w:ilvl w:val="1"/>
                            <w:numId w:val="10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M là trung điểm đoạn thẳng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440" w:dyaOrig="260" w14:anchorId="0721EE43">
                            <v:shape id="_x0000_i379158" type="#_x0000_t75" style="width:21.75pt;height:12.75pt" o:ole="">
                              <v:imagedata r:id="rId1259" o:title=""/>
                            </v:shape>
                            <o:OLEObject Type="Embed" ProgID="Equation.DSMT4" ShapeID="_x0000_i379158" DrawAspect="Content" ObjectID="_1686796800" r:id="rId1271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2760" w:dyaOrig="620" w14:anchorId="3BBE249B">
                            <v:shape id="_x0000_i379159" type="#_x0000_t75" style="width:138.75pt;height:30.75pt" o:ole="">
                              <v:imagedata r:id="rId1261" o:title=""/>
                            </v:shape>
                            <o:OLEObject Type="Embed" ProgID="Equation.DSMT4" ShapeID="_x0000_i379159" DrawAspect="Content" ObjectID="_1686796801" r:id="rId1272"/>
                          </w:object>
                        </w:r>
                      </w:p>
                      <w:p w14:paraId="4838AF7E" w14:textId="77777777" w:rsidR="001729EE" w:rsidRPr="00116C8F" w:rsidRDefault="001729EE" w:rsidP="00810E1A">
                        <w:pPr>
                          <w:pStyle w:val="ListParagraph"/>
                          <w:numPr>
                            <w:ilvl w:val="1"/>
                            <w:numId w:val="10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G trọng tâm tam giác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4"/>
                            <w:sz w:val="24"/>
                            <w:lang w:val="sv-SE"/>
                          </w:rPr>
                          <w:object w:dxaOrig="620" w:dyaOrig="260" w14:anchorId="088F24DB">
                            <v:shape id="_x0000_i379160" type="#_x0000_t75" style="width:30.75pt;height:12.75pt" o:ole="">
                              <v:imagedata r:id="rId1263" o:title=""/>
                            </v:shape>
                            <o:OLEObject Type="Embed" ProgID="Equation.DSMT4" ShapeID="_x0000_i379160" DrawAspect="Content" ObjectID="_1686796802" r:id="rId1273"/>
                          </w:object>
                        </w:r>
                        <w:r w:rsidRPr="00116C8F">
                          <w:rPr>
                            <w:rFonts w:ascii="Chu Van An" w:hAnsi="Chu Van An" w:cs="Chu Van An"/>
                            <w:lang w:val="pt-BR"/>
                          </w:rPr>
                          <w:t xml:space="preserve"> suy ra  </w: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7685912A">
                            <v:shape id="_x0000_i379161" type="#_x0000_t75" style="width:90.75pt;height:30.75pt" o:ole="">
                              <v:imagedata r:id="rId1265" o:title=""/>
                            </v:shape>
                            <o:OLEObject Type="Embed" ProgID="Equation.DSMT4" ShapeID="_x0000_i379161" DrawAspect="Content" ObjectID="_1686796803" r:id="rId1274"/>
                          </w:object>
                        </w:r>
                        <w:r w:rsidRPr="00116C8F">
                          <w:rPr>
                            <w:rFonts w:ascii="Times New Roman" w:eastAsiaTheme="minorHAnsi" w:hAnsi="Times New Roman"/>
                            <w:position w:val="-24"/>
                            <w:sz w:val="24"/>
                          </w:rPr>
                          <w:object w:dxaOrig="1800" w:dyaOrig="620" w14:anchorId="7D1EED84">
                            <v:shape id="_x0000_i379162" type="#_x0000_t75" style="width:90.75pt;height:30.75pt" o:ole="">
                              <v:imagedata r:id="rId1267" o:title=""/>
                            </v:shape>
                            <o:OLEObject Type="Embed" ProgID="Equation.DSMT4" ShapeID="_x0000_i379162" DrawAspect="Content" ObjectID="_1686796804" r:id="rId1275"/>
                          </w:object>
                        </w:r>
                      </w:p>
                      <w:p w14:paraId="41B15D60" w14:textId="77777777" w:rsidR="001729EE" w:rsidRPr="00116C8F" w:rsidRDefault="001729EE" w:rsidP="00810E1A">
                        <w:pPr>
                          <w:pStyle w:val="ListParagraph"/>
                          <w:numPr>
                            <w:ilvl w:val="1"/>
                            <w:numId w:val="10"/>
                          </w:numPr>
                          <w:rPr>
                            <w:rFonts w:ascii="Chu Van An" w:hAnsi="Chu Van An" w:cs="Chu Van An"/>
                            <w:lang w:val="pt-BR"/>
                          </w:rPr>
                        </w:pPr>
                        <w:r w:rsidRPr="00116C8F">
                          <w:rPr>
                            <w:rFonts w:ascii="Times New Roman" w:eastAsiaTheme="minorHAnsi" w:hAnsi="Times New Roman"/>
                            <w:position w:val="-30"/>
                            <w:sz w:val="24"/>
                          </w:rPr>
                          <w:object w:dxaOrig="3000" w:dyaOrig="720" w14:anchorId="268AEB7F">
                            <v:shape id="_x0000_i379163" type="#_x0000_t75" style="width:150pt;height:36.75pt" o:ole="">
                              <v:imagedata r:id="rId1269" o:title=""/>
                            </v:shape>
                            <o:OLEObject Type="Embed" ProgID="Equation.DSMT4" ShapeID="_x0000_i379163" DrawAspect="Content" ObjectID="_1686796805" r:id="rId1276"/>
                          </w:object>
                        </w:r>
                      </w:p>
                      <w:p w14:paraId="4C57F53B" w14:textId="77777777" w:rsidR="001729EE" w:rsidRPr="004E4A10" w:rsidRDefault="001729EE" w:rsidP="001729E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6567AB9A" w14:textId="77777777" w:rsidR="001729EE" w:rsidRPr="00683573" w:rsidRDefault="001729EE" w:rsidP="001729EE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55" o:spid="_x0000_s1139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">
                  <v:group id="Group 58" o:spid="_x0000_s1140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  <v:group id="Group 59" o:spid="_x0000_s1141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<v:shape id="Rectangle: Single Corner Snipped 60" o:spid="_x0000_s1142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460" o:spid="_x0000_s1143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      <v:group id="Group 461" o:spid="_x0000_s1144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      <v:shape id="Arrow: Chevron 481" o:spid="_x0000_s1145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C9C6392" w14:textId="76A0C0B4" w:rsidR="001729EE" w:rsidRPr="00A04A30" w:rsidRDefault="00A04A30" w:rsidP="001729EE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A04A30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Xác định tọa độ điểm liên quan đến trung điểm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  <w:sz w:val="24"/>
                                      <w:szCs w:val="24"/>
                                    </w:rPr>
                                    <w:t>, trọng tâm</w:t>
                                  </w:r>
                                </w:p>
                              </w:txbxContent>
                            </v:textbox>
                          </v:shape>
                          <v:group id="Group 482" o:spid="_x0000_s114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14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4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" filled="f" stroked="f">
                              <v:textbox>
                                <w:txbxContent>
                                  <w:p w14:paraId="508C2401" w14:textId="77777777" w:rsidR="001729EE" w:rsidRDefault="001729EE" w:rsidP="001729E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4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5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5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90" o:spid="_x0000_s115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91" o:spid="_x0000_s1153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">
                    <v:shape id="Flowchart: Preparation 506" o:spid="_x0000_s115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55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6FF38355" w14:textId="492FF0A1" w:rsidR="001729EE" w:rsidRDefault="001729EE" w:rsidP="001729E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FB4BA7D" w14:textId="1CC60932" w:rsidR="001729EE" w:rsidRPr="007D28A6" w:rsidRDefault="001729EE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2D0ECE55" w14:textId="77777777" w:rsidR="00805A26" w:rsidRPr="007D28A6" w:rsidRDefault="00805A26" w:rsidP="006C3267">
      <w:pPr>
        <w:widowControl w:val="0"/>
        <w:spacing w:before="40" w:line="240" w:lineRule="auto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Câu 1 </w:t>
      </w:r>
      <w:r w:rsidRPr="007D28A6">
        <w:rPr>
          <w:rFonts w:ascii="Chu Van An" w:hAnsi="Chu Van An" w:cs="Chu Van An"/>
          <w:b/>
          <w:color w:val="0070C0"/>
          <w:sz w:val="24"/>
          <w:szCs w:val="24"/>
          <w:lang w:val="fr-FR"/>
        </w:rPr>
        <w:t>: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99" w:dyaOrig="320" w14:anchorId="77F9942C">
          <v:shape id="_x0000_i377394" type="#_x0000_t75" style="width:24pt;height:16.5pt" o:ole="">
            <v:imagedata r:id="rId1277" o:title=""/>
          </v:shape>
          <o:OLEObject Type="Embed" ProgID="Equation.DSMT4" ShapeID="_x0000_i377394" DrawAspect="Content" ObjectID="_1686795520" r:id="rId1278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499" w:dyaOrig="240" w14:anchorId="3CB657FE">
          <v:shape id="_x0000_i377395" type="#_x0000_t75" style="width:24pt;height:10.5pt" o:ole="">
            <v:imagedata r:id="rId1279" o:title=""/>
          </v:shape>
          <o:OLEObject Type="Embed" ProgID="Equation.DSMT4" ShapeID="_x0000_i377395" DrawAspect="Content" ObjectID="_1686795521" r:id="rId1280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2560" w:dyaOrig="400" w14:anchorId="3A5A766D">
          <v:shape id="_x0000_i377396" type="#_x0000_t75" style="width:127.5pt;height:20.25pt" o:ole="">
            <v:imagedata r:id="rId1281" o:title=""/>
          </v:shape>
          <o:OLEObject Type="Embed" ProgID="Equation.DSMT4" ShapeID="_x0000_i377396" DrawAspect="Content" ObjectID="_1686795522" r:id="rId1282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Tìm tọa độ trọng tâm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20" w:dyaOrig="240" w14:anchorId="3B7E148E">
          <v:shape id="_x0000_i377397" type="#_x0000_t75" style="width:10.5pt;height:10.5pt" o:ole="">
            <v:imagedata r:id="rId1283" o:title=""/>
          </v:shape>
          <o:OLEObject Type="Embed" ProgID="Equation.DSMT4" ShapeID="_x0000_i377397" DrawAspect="Content" ObjectID="_1686795523" r:id="rId1284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7D28A6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00" w:dyaOrig="260" w14:anchorId="6EE76712">
          <v:shape id="_x0000_i377398" type="#_x0000_t75" style="width:30pt;height:12.75pt" o:ole="">
            <v:imagedata r:id="rId1285" o:title=""/>
          </v:shape>
          <o:OLEObject Type="Embed" ProgID="Equation.DSMT4" ShapeID="_x0000_i377398" DrawAspect="Content" ObjectID="_1686795524" r:id="rId1286"/>
        </w:object>
      </w:r>
    </w:p>
    <w:p w14:paraId="2C0E709E" w14:textId="56C08542" w:rsidR="00805A26" w:rsidRPr="007D28A6" w:rsidRDefault="007D28A6" w:rsidP="006C3267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E6A156D">
          <v:shape id="_x0000_i377399" type="#_x0000_t75" style="width:55.5pt;height:20.25pt" o:ole="">
            <v:imagedata r:id="rId1287" o:title=""/>
          </v:shape>
          <o:OLEObject Type="Embed" ProgID="Equation.DSMT4" ShapeID="_x0000_i377399" DrawAspect="Content" ObjectID="_1686795525" r:id="rId1288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28"/>
          <w:sz w:val="24"/>
          <w:szCs w:val="24"/>
        </w:rPr>
        <w:object w:dxaOrig="1020" w:dyaOrig="680" w14:anchorId="06C4C20E">
          <v:shape id="_x0000_i377400" type="#_x0000_t75" style="width:51.75pt;height:33.75pt" o:ole="">
            <v:imagedata r:id="rId1289" o:title=""/>
          </v:shape>
          <o:OLEObject Type="Embed" ProgID="Equation.DSMT4" ShapeID="_x0000_i377400" DrawAspect="Content" ObjectID="_1686795526" r:id="rId1290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59" w:dyaOrig="400" w14:anchorId="45554331">
          <v:shape id="_x0000_i377401" type="#_x0000_t75" style="width:42.75pt;height:20.25pt" o:ole="">
            <v:imagedata r:id="rId1291" o:title=""/>
          </v:shape>
          <o:OLEObject Type="Embed" ProgID="Equation.DSMT4" ShapeID="_x0000_i377401" DrawAspect="Content" ObjectID="_1686795527" r:id="rId1292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40" w:dyaOrig="400" w14:anchorId="72FF79CD">
          <v:shape id="_x0000_i377402" type="#_x0000_t75" style="width:42pt;height:20.25pt" o:ole="">
            <v:imagedata r:id="rId1293" o:title=""/>
          </v:shape>
          <o:OLEObject Type="Embed" ProgID="Equation.DSMT4" ShapeID="_x0000_i377402" DrawAspect="Content" ObjectID="_1686795528" r:id="rId1294"/>
        </w:object>
      </w:r>
    </w:p>
    <w:p w14:paraId="410319CA" w14:textId="48CDF781" w:rsidR="00805A26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0143A9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>D</w:t>
      </w:r>
    </w:p>
    <w:p w14:paraId="5E8D65BC" w14:textId="77777777" w:rsidR="00805A26" w:rsidRPr="007D28A6" w:rsidRDefault="00805A26" w:rsidP="006C3267">
      <w:pPr>
        <w:spacing w:line="240" w:lineRule="auto"/>
        <w:ind w:left="992" w:firstLine="720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7D28A6">
        <w:rPr>
          <w:rFonts w:ascii="Chu Van An" w:hAnsi="Chu Van An" w:cs="Chu Van An"/>
          <w:position w:val="-60"/>
          <w:sz w:val="24"/>
          <w:szCs w:val="24"/>
        </w:rPr>
        <w:object w:dxaOrig="3240" w:dyaOrig="1320" w14:anchorId="4DF0A6DB">
          <v:shape id="_x0000_i377403" type="#_x0000_t75" style="width:162.75pt;height:66pt" o:ole="">
            <v:imagedata r:id="rId1295" o:title=""/>
          </v:shape>
          <o:OLEObject Type="Embed" ProgID="Equation.DSMT4" ShapeID="_x0000_i377403" DrawAspect="Content" ObjectID="_1686795529" r:id="rId1296"/>
        </w:object>
      </w:r>
    </w:p>
    <w:p w14:paraId="7184D81A" w14:textId="77777777" w:rsidR="00805A26" w:rsidRPr="007D28A6" w:rsidRDefault="00805A26" w:rsidP="006C3267">
      <w:pPr>
        <w:widowControl w:val="0"/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2: 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Trong hệ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99" w:dyaOrig="320" w14:anchorId="243E034A">
          <v:shape id="_x0000_i377404" type="#_x0000_t75" style="width:24pt;height:16.5pt" o:ole="">
            <v:imagedata r:id="rId1297" o:title=""/>
          </v:shape>
          <o:OLEObject Type="Embed" ProgID="Equation.DSMT4" ShapeID="_x0000_i377404" DrawAspect="Content" ObjectID="_1686795530" r:id="rId1298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7A10FEA7">
          <v:shape id="_x0000_i377405" type="#_x0000_t75" style="width:27.75pt;height:14.25pt" o:ole="">
            <v:imagedata r:id="rId1299" o:title=""/>
          </v:shape>
          <o:OLEObject Type="Embed" ProgID="Equation.DSMT4" ShapeID="_x0000_i377405" DrawAspect="Content" ObjectID="_1686795531" r:id="rId1300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780" w:dyaOrig="400" w14:anchorId="79064586">
          <v:shape id="_x0000_i377406" type="#_x0000_t75" style="width:88.5pt;height:20.25pt" o:ole="">
            <v:imagedata r:id="rId1301" o:title=""/>
          </v:shape>
          <o:OLEObject Type="Embed" ProgID="Equation.DSMT4" ShapeID="_x0000_i377406" DrawAspect="Content" ObjectID="_1686795532" r:id="rId1302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và trọng tâm là gốc tọa độ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859" w:dyaOrig="400" w14:anchorId="00A62570">
          <v:shape id="_x0000_i377407" type="#_x0000_t75" style="width:42.75pt;height:20.25pt" o:ole="">
            <v:imagedata r:id="rId1303" o:title=""/>
          </v:shape>
          <o:OLEObject Type="Embed" ProgID="Equation.DSMT4" ShapeID="_x0000_i377407" DrawAspect="Content" ObjectID="_1686795533" r:id="rId1304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Tìm tọa độ đỉnh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40" w:dyaOrig="279" w14:anchorId="00F6E1A1">
          <v:shape id="_x0000_i377408" type="#_x0000_t75" style="width:10.5pt;height:14.25pt" o:ole="">
            <v:imagedata r:id="rId1305" o:title=""/>
          </v:shape>
          <o:OLEObject Type="Embed" ProgID="Equation.DSMT4" ShapeID="_x0000_i377408" DrawAspect="Content" ObjectID="_1686795534" r:id="rId1306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?</w:t>
      </w:r>
    </w:p>
    <w:p w14:paraId="1063527D" w14:textId="4F9F1986" w:rsidR="00805A26" w:rsidRPr="007D28A6" w:rsidRDefault="007D28A6" w:rsidP="006C3267">
      <w:pPr>
        <w:widowControl w:val="0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1A3A89DA">
          <v:shape id="_x0000_i377409" type="#_x0000_t75" style="width:55.5pt;height:20.25pt" o:ole="">
            <v:imagedata r:id="rId1307" o:title=""/>
          </v:shape>
          <o:OLEObject Type="Embed" ProgID="Equation.DSMT4" ShapeID="_x0000_i377409" DrawAspect="Content" ObjectID="_1686795535" r:id="rId1308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999" w:dyaOrig="400" w14:anchorId="52C71D30">
          <v:shape id="_x0000_i377410" type="#_x0000_t75" style="width:50.25pt;height:20.25pt" o:ole="">
            <v:imagedata r:id="rId1309" o:title=""/>
          </v:shape>
          <o:OLEObject Type="Embed" ProgID="Equation.DSMT4" ShapeID="_x0000_i377410" DrawAspect="Content" ObjectID="_1686795536" r:id="rId1310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1120" w:dyaOrig="400" w14:anchorId="3BB79357">
          <v:shape id="_x0000_i377411" type="#_x0000_t75" style="width:55.5pt;height:20.25pt" o:ole="">
            <v:imagedata r:id="rId1311" o:title=""/>
          </v:shape>
          <o:OLEObject Type="Embed" ProgID="Equation.DSMT4" ShapeID="_x0000_i377411" DrawAspect="Content" ObjectID="_1686795537" r:id="rId1312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fr-FR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 </w:t>
      </w:r>
      <w:r w:rsidR="00805A26" w:rsidRPr="007D28A6">
        <w:rPr>
          <w:rFonts w:ascii="Chu Van An" w:hAnsi="Chu Van An" w:cs="Chu Van An"/>
          <w:b/>
          <w:position w:val="-14"/>
          <w:sz w:val="24"/>
          <w:szCs w:val="24"/>
        </w:rPr>
        <w:object w:dxaOrig="820" w:dyaOrig="400" w14:anchorId="0C9C4B1F">
          <v:shape id="_x0000_i377412" type="#_x0000_t75" style="width:41.25pt;height:20.25pt" o:ole="">
            <v:imagedata r:id="rId1313" o:title=""/>
          </v:shape>
          <o:OLEObject Type="Embed" ProgID="Equation.DSMT4" ShapeID="_x0000_i377412" DrawAspect="Content" ObjectID="_1686795538" r:id="rId1314"/>
        </w:object>
      </w:r>
    </w:p>
    <w:p w14:paraId="4D602E65" w14:textId="401497AD" w:rsidR="00805A26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DE0C03D" w14:textId="77777777" w:rsidR="00805A26" w:rsidRPr="007D28A6" w:rsidRDefault="00805A26" w:rsidP="006C3267">
      <w:pPr>
        <w:spacing w:line="240" w:lineRule="auto"/>
        <w:ind w:left="992" w:firstLine="720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</w:p>
    <w:p w14:paraId="323BE56A" w14:textId="77777777" w:rsidR="00805A26" w:rsidRPr="007D28A6" w:rsidRDefault="00805A26" w:rsidP="006C3267">
      <w:pPr>
        <w:widowControl w:val="0"/>
        <w:spacing w:before="40" w:line="240" w:lineRule="auto"/>
        <w:ind w:left="992" w:hanging="284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Gọi </w:t>
      </w:r>
      <w:r w:rsidRPr="007D28A6">
        <w:rPr>
          <w:rFonts w:ascii="Chu Van An" w:hAnsi="Chu Van An" w:cs="Chu Van An"/>
          <w:position w:val="-12"/>
          <w:sz w:val="24"/>
          <w:szCs w:val="24"/>
        </w:rPr>
        <w:object w:dxaOrig="680" w:dyaOrig="340" w14:anchorId="62FAA7EC">
          <v:shape id="_x0000_i377413" type="#_x0000_t75" style="width:33.75pt;height:16.5pt" o:ole="">
            <v:imagedata r:id="rId1315" o:title=""/>
          </v:shape>
          <o:OLEObject Type="Embed" ProgID="Equation.DSMT4" ShapeID="_x0000_i377413" DrawAspect="Content" ObjectID="_1686795539" r:id="rId1316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>.</w:t>
      </w:r>
    </w:p>
    <w:p w14:paraId="3EDCD3B9" w14:textId="77777777" w:rsidR="00805A26" w:rsidRPr="007D28A6" w:rsidRDefault="00805A26" w:rsidP="006C3267">
      <w:pPr>
        <w:widowControl w:val="0"/>
        <w:spacing w:before="40" w:line="240" w:lineRule="auto"/>
        <w:ind w:left="992" w:firstLine="284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sz w:val="24"/>
          <w:szCs w:val="24"/>
          <w:lang w:val="fr-FR"/>
        </w:rPr>
        <w:t xml:space="preserve">Vì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40" w:dyaOrig="279" w14:anchorId="4508E366">
          <v:shape id="_x0000_i377414" type="#_x0000_t75" style="width:10.5pt;height:14.25pt" o:ole="">
            <v:imagedata r:id="rId1317" o:title=""/>
          </v:shape>
          <o:OLEObject Type="Embed" ProgID="Equation.DSMT4" ShapeID="_x0000_i377414" DrawAspect="Content" ObjectID="_1686795540" r:id="rId1318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là trọng tâm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010891A8">
          <v:shape id="_x0000_i377415" type="#_x0000_t75" style="width:27.75pt;height:14.25pt" o:ole="">
            <v:imagedata r:id="rId1319" o:title=""/>
          </v:shape>
          <o:OLEObject Type="Embed" ProgID="Equation.DSMT4" ShapeID="_x0000_i377415" DrawAspect="Content" ObjectID="_1686795541" r:id="rId1320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7D28A6">
        <w:rPr>
          <w:rFonts w:ascii="Chu Van An" w:hAnsi="Chu Van An" w:cs="Chu Van An"/>
          <w:position w:val="-60"/>
          <w:sz w:val="24"/>
          <w:szCs w:val="24"/>
        </w:rPr>
        <w:object w:dxaOrig="2700" w:dyaOrig="1320" w14:anchorId="40C88617">
          <v:shape id="_x0000_i377416" type="#_x0000_t75" style="width:134.25pt;height:66pt" o:ole="">
            <v:imagedata r:id="rId1321" o:title=""/>
          </v:shape>
          <o:OLEObject Type="Embed" ProgID="Equation.DSMT4" ShapeID="_x0000_i377416" DrawAspect="Content" ObjectID="_1686795542" r:id="rId1322"/>
        </w:object>
      </w:r>
    </w:p>
    <w:p w14:paraId="38B32D3C" w14:textId="77777777" w:rsidR="00805A26" w:rsidRPr="007D28A6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Câu 3: </w: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Cho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2620" w:dyaOrig="400" w14:anchorId="67CCF2B3">
          <v:shape id="_x0000_i377417" type="#_x0000_t75" style="width:131.25pt;height:20.25pt" o:ole="">
            <v:imagedata r:id="rId1323" o:title=""/>
          </v:shape>
          <o:OLEObject Type="Embed" ProgID="Equation.DSMT4" ShapeID="_x0000_i377417" DrawAspect="Content" ObjectID="_1686795543" r:id="rId1324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lần lượt là trung điểm các cạnh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1200" w:dyaOrig="320" w14:anchorId="3C87BA3C">
          <v:shape id="_x0000_i377418" type="#_x0000_t75" style="width:61.5pt;height:16.5pt" o:ole="">
            <v:imagedata r:id="rId1325" o:title=""/>
          </v:shape>
          <o:OLEObject Type="Embed" ProgID="Equation.DSMT4" ShapeID="_x0000_i377418" DrawAspect="Content" ObjectID="_1686795544" r:id="rId1326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 của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80" w:dyaOrig="279" w14:anchorId="3E005747">
          <v:shape id="_x0000_i377419" type="#_x0000_t75" style="width:34.5pt;height:14.25pt" o:ole="">
            <v:imagedata r:id="rId1327" o:title=""/>
          </v:shape>
          <o:OLEObject Type="Embed" ProgID="Equation.DSMT4" ShapeID="_x0000_i377419" DrawAspect="Content" ObjectID="_1686795545" r:id="rId1328"/>
        </w:object>
      </w:r>
      <w:r w:rsidRPr="007D28A6">
        <w:rPr>
          <w:rFonts w:ascii="Chu Van An" w:hAnsi="Chu Van An" w:cs="Chu Van An"/>
          <w:sz w:val="24"/>
          <w:szCs w:val="24"/>
          <w:lang w:val="fr-FR"/>
        </w:rPr>
        <w:t xml:space="preserve">. </w: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Tọa độ </w:t>
      </w:r>
      <w:r w:rsidRPr="007D28A6">
        <w:rPr>
          <w:rFonts w:ascii="Chu Van An" w:hAnsi="Chu Van An" w:cs="Chu Van An"/>
          <w:position w:val="-4"/>
          <w:sz w:val="24"/>
          <w:szCs w:val="24"/>
          <w:lang w:val="nl-NL"/>
        </w:rPr>
        <w:object w:dxaOrig="240" w:dyaOrig="260" w14:anchorId="2E212393">
          <v:shape id="_x0000_i377420" type="#_x0000_t75" style="width:10.5pt;height:12.75pt" o:ole="">
            <v:imagedata r:id="rId1329" o:title=""/>
          </v:shape>
          <o:OLEObject Type="Embed" ProgID="Equation.DSMT4" ShapeID="_x0000_i377420" DrawAspect="Content" ObjectID="_1686795546" r:id="rId1330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 là:</w:t>
      </w:r>
    </w:p>
    <w:p w14:paraId="4CDB2625" w14:textId="7BCA7FF7" w:rsidR="00805A26" w:rsidRPr="007D28A6" w:rsidRDefault="007D28A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499" w:dyaOrig="400" w14:anchorId="485E7DA4">
          <v:shape id="_x0000_i377421" type="#_x0000_t75" style="width:24.75pt;height:20.25pt" o:ole="">
            <v:imagedata r:id="rId1331" o:title=""/>
          </v:shape>
          <o:OLEObject Type="Embed" ProgID="Equation.DSMT4" ShapeID="_x0000_i377421" DrawAspect="Content" ObjectID="_1686795547" r:id="rId1332"/>
        </w:object>
      </w:r>
      <w:r w:rsidR="00805A26" w:rsidRPr="007D28A6">
        <w:rPr>
          <w:rFonts w:ascii="Chu Van An" w:hAnsi="Chu Van An" w:cs="Chu Van An"/>
          <w:sz w:val="24"/>
          <w:szCs w:val="24"/>
          <w:lang w:val="nl-NL"/>
        </w:rPr>
        <w:t>.</w:t>
      </w:r>
      <w:r w:rsidR="00805A26" w:rsidRPr="007D28A6">
        <w:rPr>
          <w:rFonts w:ascii="Chu Van An" w:hAnsi="Chu Van An" w:cs="Chu Van An"/>
          <w:sz w:val="24"/>
          <w:szCs w:val="24"/>
          <w:lang w:val="nl-NL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800" w:dyaOrig="400" w14:anchorId="6C06E21B">
          <v:shape id="_x0000_i377422" type="#_x0000_t75" style="width:40.5pt;height:20.25pt" o:ole="">
            <v:imagedata r:id="rId1333" o:title=""/>
          </v:shape>
          <o:OLEObject Type="Embed" ProgID="Equation.DSMT4" ShapeID="_x0000_i377422" DrawAspect="Content" ObjectID="_1686795548" r:id="rId1334"/>
        </w:object>
      </w:r>
      <w:r w:rsidR="00805A26"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="00805A26" w:rsidRPr="007D28A6">
        <w:rPr>
          <w:rFonts w:ascii="Chu Van An" w:hAnsi="Chu Van An" w:cs="Chu Van An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5F1D045E">
          <v:shape id="_x0000_i377423" type="#_x0000_t75" style="width:32.25pt;height:20.25pt" o:ole="">
            <v:imagedata r:id="rId1335" o:title=""/>
          </v:shape>
          <o:OLEObject Type="Embed" ProgID="Equation.DSMT4" ShapeID="_x0000_i377423" DrawAspect="Content" ObjectID="_1686795549" r:id="rId1336"/>
        </w:object>
      </w:r>
      <w:r w:rsidR="00805A26" w:rsidRPr="007D28A6">
        <w:rPr>
          <w:rFonts w:ascii="Chu Van An" w:hAnsi="Chu Van An" w:cs="Chu Van An"/>
          <w:sz w:val="24"/>
          <w:szCs w:val="24"/>
          <w:lang w:val="fr-FR"/>
        </w:rPr>
        <w:t>.</w:t>
      </w:r>
      <w:r w:rsidR="00805A26" w:rsidRPr="007D28A6">
        <w:rPr>
          <w:rFonts w:ascii="Chu Van An" w:hAnsi="Chu Van An" w:cs="Chu Van An"/>
          <w:sz w:val="24"/>
          <w:szCs w:val="24"/>
          <w:lang w:val="fr-F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nl-NL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  <w:lang w:val="nl-NL"/>
        </w:rPr>
        <w:object w:dxaOrig="660" w:dyaOrig="400" w14:anchorId="773D6CFA">
          <v:shape id="_x0000_i377424" type="#_x0000_t75" style="width:32.25pt;height:20.25pt" o:ole="">
            <v:imagedata r:id="rId1337" o:title=""/>
          </v:shape>
          <o:OLEObject Type="Embed" ProgID="Equation.DSMT4" ShapeID="_x0000_i377424" DrawAspect="Content" ObjectID="_1686795550" r:id="rId1338"/>
        </w:object>
      </w:r>
      <w:r w:rsidR="00805A26"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0E5340FF" w14:textId="6618B0AD" w:rsidR="00805A26" w:rsidRPr="007D28A6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AF12B2A" w14:textId="77777777" w:rsidR="00805A26" w:rsidRPr="007D28A6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7D28A6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0111AA67" w14:textId="77777777" w:rsidR="00805A26" w:rsidRPr="007D28A6" w:rsidRDefault="00805A26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E7F2ADF" wp14:editId="6F9CB574">
            <wp:extent cx="1835785" cy="1371600"/>
            <wp:effectExtent l="0" t="0" r="0" b="0"/>
            <wp:docPr id="504" name="Picture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9"/>
                    <pic:cNvPicPr>
                      <a:picLocks noChangeAspect="1" noChangeArrowheads="1"/>
                    </pic:cNvPicPr>
                  </pic:nvPicPr>
                  <pic:blipFill>
                    <a:blip r:embed="rId13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5785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C2D11D" w14:textId="77777777" w:rsidR="00805A26" w:rsidRPr="007D28A6" w:rsidRDefault="00805A26" w:rsidP="006C3267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hAnsi="Chu Van An" w:cs="Chu Van An"/>
          <w:i/>
          <w:sz w:val="24"/>
          <w:szCs w:val="24"/>
        </w:rPr>
        <w:t xml:space="preserve">BPNM </w:t>
      </w:r>
      <w:r w:rsidRPr="007D28A6">
        <w:rPr>
          <w:rFonts w:ascii="Chu Van An" w:hAnsi="Chu Van An" w:cs="Chu Van An"/>
          <w:sz w:val="24"/>
          <w:szCs w:val="24"/>
        </w:rPr>
        <w:t xml:space="preserve">là hình bình hành nên </w:t>
      </w:r>
      <w:r w:rsidRPr="007D28A6">
        <w:rPr>
          <w:rFonts w:ascii="Chu Van An" w:hAnsi="Chu Van An" w:cs="Chu Van An"/>
          <w:position w:val="-32"/>
          <w:sz w:val="24"/>
          <w:szCs w:val="24"/>
        </w:rPr>
        <w:object w:dxaOrig="5160" w:dyaOrig="760" w14:anchorId="0A8AA311">
          <v:shape id="_x0000_i377425" type="#_x0000_t75" style="width:257.25pt;height:37.5pt" o:ole="">
            <v:imagedata r:id="rId1340" o:title=""/>
          </v:shape>
          <o:OLEObject Type="Embed" ProgID="Equation.DSMT4" ShapeID="_x0000_i377425" DrawAspect="Content" ObjectID="_1686795551" r:id="rId1341"/>
        </w:object>
      </w:r>
      <w:r w:rsidRPr="007D28A6">
        <w:rPr>
          <w:rFonts w:ascii="Chu Van An" w:hAnsi="Chu Van An" w:cs="Chu Van An"/>
          <w:sz w:val="24"/>
          <w:szCs w:val="24"/>
        </w:rPr>
        <w:t>.</w:t>
      </w:r>
    </w:p>
    <w:p w14:paraId="55DD1901" w14:textId="77777777" w:rsidR="00805A26" w:rsidRPr="007D28A6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Câu 4: </w:t>
      </w: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460" w:dyaOrig="320" w14:anchorId="039E7A8D">
          <v:shape id="_x0000_i377426" type="#_x0000_t75" style="width:22.5pt;height:16.5pt" o:ole="">
            <v:imagedata r:id="rId1342" o:title=""/>
          </v:shape>
          <o:OLEObject Type="Embed" ProgID="Equation.DSMT4" ShapeID="_x0000_i377426" DrawAspect="Content" ObjectID="_1686795552" r:id="rId134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600" w:dyaOrig="279" w14:anchorId="71D02F9D">
          <v:shape id="_x0000_i377427" type="#_x0000_t75" style="width:30pt;height:14.25pt" o:ole="">
            <v:imagedata r:id="rId1344" o:title=""/>
          </v:shape>
          <o:OLEObject Type="Embed" ProgID="Equation.DSMT4" ShapeID="_x0000_i377427" DrawAspect="Content" ObjectID="_1686795553" r:id="rId134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có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880" w:dyaOrig="400" w14:anchorId="5ABF834F">
          <v:shape id="_x0000_i377428" type="#_x0000_t75" style="width:93.75pt;height:20.25pt" o:ole="">
            <v:imagedata r:id="rId1346" o:title=""/>
          </v:shape>
          <o:OLEObject Type="Embed" ProgID="Equation.DSMT4" ShapeID="_x0000_i377428" DrawAspect="Content" ObjectID="_1686795554" r:id="rId134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và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001D4F7C">
          <v:shape id="_x0000_i377429" type="#_x0000_t75" style="width:10.5pt;height:12.75pt" o:ole="">
            <v:imagedata r:id="rId1348" o:title=""/>
          </v:shape>
          <o:OLEObject Type="Embed" ProgID="Equation.DSMT4" ShapeID="_x0000_i377429" DrawAspect="Content" ObjectID="_1686795555" r:id="rId1349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hAnsi="Chu Van An" w:cs="Chu Van An"/>
          <w:position w:val="-10"/>
          <w:sz w:val="24"/>
          <w:szCs w:val="24"/>
        </w:rPr>
        <w:object w:dxaOrig="360" w:dyaOrig="320" w14:anchorId="7F7EFD18">
          <v:shape id="_x0000_i377430" type="#_x0000_t75" style="width:18pt;height:16.5pt" o:ole="">
            <v:imagedata r:id="rId1350" o:title=""/>
          </v:shape>
          <o:OLEObject Type="Embed" ProgID="Equation.DSMT4" ShapeID="_x0000_i377430" DrawAspect="Content" ObjectID="_1686795556" r:id="rId135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trọng tâm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260" w:dyaOrig="279" w14:anchorId="45C072A3">
          <v:shape id="_x0000_i377431" type="#_x0000_t75" style="width:12.75pt;height:14.25pt" o:ole="">
            <v:imagedata r:id="rId1352" o:title=""/>
          </v:shape>
          <o:OLEObject Type="Embed" ProgID="Equation.DSMT4" ShapeID="_x0000_i377431" DrawAspect="Content" ObjectID="_1686795557" r:id="rId1353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của tam giác nằm trên trục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360" w:dyaOrig="279" w14:anchorId="02FAB541">
          <v:shape id="_x0000_i377432" type="#_x0000_t75" style="width:18pt;height:14.25pt" o:ole="">
            <v:imagedata r:id="rId1354" o:title=""/>
          </v:shape>
          <o:OLEObject Type="Embed" ProgID="Equation.DSMT4" ShapeID="_x0000_i377432" DrawAspect="Content" ObjectID="_1686795558" r:id="rId1355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.Toạ độ của điểm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67083083">
          <v:shape id="_x0000_i377433" type="#_x0000_t75" style="width:10.5pt;height:12.75pt" o:ole="">
            <v:imagedata r:id="rId1356" o:title=""/>
          </v:shape>
          <o:OLEObject Type="Embed" ProgID="Equation.DSMT4" ShapeID="_x0000_i377433" DrawAspect="Content" ObjectID="_1686795559" r:id="rId135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</w:t>
      </w:r>
    </w:p>
    <w:p w14:paraId="1E152E0B" w14:textId="5ACAF95D" w:rsidR="00805A26" w:rsidRPr="007D28A6" w:rsidRDefault="007D28A6" w:rsidP="006C326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403A10BF">
          <v:shape id="_x0000_i377434" type="#_x0000_t75" style="width:29.25pt;height:20.25pt" o:ole="">
            <v:imagedata r:id="rId1358" o:title=""/>
          </v:shape>
          <o:OLEObject Type="Embed" ProgID="Equation.DSMT4" ShapeID="_x0000_i377434" DrawAspect="Content" ObjectID="_1686795560" r:id="rId1359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0EA1433C">
          <v:shape id="_x0000_i377435" type="#_x0000_t75" style="width:29.25pt;height:20.25pt" o:ole="">
            <v:imagedata r:id="rId1360" o:title=""/>
          </v:shape>
          <o:OLEObject Type="Embed" ProgID="Equation.DSMT4" ShapeID="_x0000_i377435" DrawAspect="Content" ObjectID="_1686795561" r:id="rId1361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5B9D1216">
          <v:shape id="_x0000_i377436" type="#_x0000_t75" style="width:29.25pt;height:20.25pt" o:ole="">
            <v:imagedata r:id="rId1362" o:title=""/>
          </v:shape>
          <o:OLEObject Type="Embed" ProgID="Equation.DSMT4" ShapeID="_x0000_i377436" DrawAspect="Content" ObjectID="_1686795562" r:id="rId1363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33CBC629">
          <v:shape id="_x0000_i377437" type="#_x0000_t75" style="width:29.25pt;height:20.25pt" o:ole="">
            <v:imagedata r:id="rId1364" o:title=""/>
          </v:shape>
          <o:OLEObject Type="Embed" ProgID="Equation.DSMT4" ShapeID="_x0000_i377437" DrawAspect="Content" ObjectID="_1686795563" r:id="rId1365"/>
        </w:object>
      </w:r>
      <w:r w:rsidR="00805A26"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2D9422BB" w14:textId="7109A088" w:rsidR="00805A26" w:rsidRPr="007D28A6" w:rsidRDefault="006C3267" w:rsidP="006C326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052565" w14:textId="77777777" w:rsidR="00805A26" w:rsidRPr="007D28A6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lastRenderedPageBreak/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>A</w:t>
      </w:r>
    </w:p>
    <w:p w14:paraId="0B7855C8" w14:textId="77777777" w:rsidR="00805A26" w:rsidRPr="007D28A6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sz w:val="24"/>
          <w:szCs w:val="24"/>
        </w:rPr>
        <w:t xml:space="preserve">Ta có: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40" w:dyaOrig="260" w14:anchorId="2B7DE983">
          <v:shape id="_x0000_i377438" type="#_x0000_t75" style="width:10.5pt;height:12.75pt" o:ole="">
            <v:imagedata r:id="rId1366" o:title=""/>
          </v:shape>
          <o:OLEObject Type="Embed" ProgID="Equation.DSMT4" ShapeID="_x0000_i377438" DrawAspect="Content" ObjectID="_1686795564" r:id="rId1367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400" w:dyaOrig="400" w14:anchorId="18741F88">
          <v:shape id="_x0000_i377439" type="#_x0000_t75" style="width:69.75pt;height:20.25pt" o:ole="">
            <v:imagedata r:id="rId1368" o:title=""/>
          </v:shape>
          <o:OLEObject Type="Embed" ProgID="Equation.DSMT4" ShapeID="_x0000_i377439" DrawAspect="Content" ObjectID="_1686795565" r:id="rId1369"/>
        </w:object>
      </w:r>
      <w:r w:rsidRPr="007D28A6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, </w:t>
      </w:r>
      <w:r w:rsidRPr="007D28A6">
        <w:rPr>
          <w:rFonts w:ascii="Chu Van An" w:hAnsi="Chu Van An" w:cs="Chu Van An"/>
          <w:b/>
          <w:bCs/>
          <w:position w:val="-6"/>
          <w:sz w:val="24"/>
          <w:szCs w:val="24"/>
          <w:lang w:val="nl-NL"/>
        </w:rPr>
        <w:object w:dxaOrig="260" w:dyaOrig="279" w14:anchorId="39EA6F2F">
          <v:shape id="_x0000_i377440" type="#_x0000_t75" style="width:12.75pt;height:14.25pt" o:ole="">
            <v:imagedata r:id="rId1370" o:title=""/>
          </v:shape>
          <o:OLEObject Type="Embed" ProgID="Equation.DSMT4" ShapeID="_x0000_i377440" DrawAspect="Content" ObjectID="_1686795566" r:id="rId1371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nằm trên trục </w:t>
      </w:r>
      <w:r w:rsidRPr="007D28A6">
        <w:rPr>
          <w:rFonts w:ascii="Chu Van An" w:hAnsi="Chu Van An" w:cs="Chu Van An"/>
          <w:position w:val="-14"/>
          <w:sz w:val="24"/>
          <w:szCs w:val="24"/>
        </w:rPr>
        <w:object w:dxaOrig="1400" w:dyaOrig="400" w14:anchorId="71B8428D">
          <v:shape id="_x0000_i377441" type="#_x0000_t75" style="width:69.75pt;height:20.25pt" o:ole="">
            <v:imagedata r:id="rId1372" o:title=""/>
          </v:shape>
          <o:OLEObject Type="Embed" ProgID="Equation.DSMT4" ShapeID="_x0000_i377441" DrawAspect="Content" ObjectID="_1686795567" r:id="rId1373"/>
        </w:object>
      </w:r>
    </w:p>
    <w:p w14:paraId="227F9514" w14:textId="77777777" w:rsidR="00805A26" w:rsidRPr="007D28A6" w:rsidRDefault="00805A26" w:rsidP="006C3267">
      <w:pPr>
        <w:pStyle w:val="ListParagraph"/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position w:val="-6"/>
          <w:sz w:val="24"/>
          <w:szCs w:val="24"/>
        </w:rPr>
        <w:object w:dxaOrig="260" w:dyaOrig="279" w14:anchorId="44DE0B51">
          <v:shape id="_x0000_i377442" type="#_x0000_t75" style="width:12.75pt;height:14.25pt" o:ole="">
            <v:imagedata r:id="rId1374" o:title=""/>
          </v:shape>
          <o:OLEObject Type="Embed" ProgID="Equation.DSMT4" ShapeID="_x0000_i377442" DrawAspect="Content" ObjectID="_1686795568" r:id="rId1375"/>
        </w:object>
      </w:r>
      <w:r w:rsidRPr="007D28A6">
        <w:rPr>
          <w:rFonts w:ascii="Chu Van An" w:hAnsi="Chu Van An" w:cs="Chu Van An"/>
          <w:bCs/>
          <w:sz w:val="24"/>
          <w:szCs w:val="24"/>
          <w:lang w:val="nl-NL"/>
        </w:rPr>
        <w:t xml:space="preserve"> là trọng tâm tam giác </w:t>
      </w:r>
      <w:r w:rsidRPr="007D28A6">
        <w:rPr>
          <w:rFonts w:ascii="Chu Van An" w:hAnsi="Chu Van An" w:cs="Chu Van An"/>
          <w:bCs/>
          <w:position w:val="-6"/>
          <w:sz w:val="24"/>
          <w:szCs w:val="24"/>
          <w:lang w:val="nl-NL"/>
        </w:rPr>
        <w:object w:dxaOrig="600" w:dyaOrig="279" w14:anchorId="1564F214">
          <v:shape id="_x0000_i377443" type="#_x0000_t75" style="width:30pt;height:14.25pt" o:ole="">
            <v:imagedata r:id="rId1376" o:title=""/>
          </v:shape>
          <o:OLEObject Type="Embed" ProgID="Equation.DSMT4" ShapeID="_x0000_i377443" DrawAspect="Content" ObjectID="_1686795569" r:id="rId1377"/>
        </w:object>
      </w:r>
      <w:r w:rsidRPr="007D28A6">
        <w:rPr>
          <w:rFonts w:ascii="Chu Van An" w:hAnsi="Chu Van An" w:cs="Chu Van An"/>
          <w:bCs/>
          <w:sz w:val="24"/>
          <w:szCs w:val="24"/>
          <w:lang w:val="nl-NL"/>
        </w:rPr>
        <w:t xml:space="preserve">nên ta có: </w:t>
      </w:r>
      <w:r w:rsidRPr="007D28A6">
        <w:rPr>
          <w:rFonts w:ascii="Chu Van An" w:hAnsi="Chu Van An" w:cs="Chu Van An"/>
          <w:bCs/>
          <w:position w:val="-60"/>
          <w:sz w:val="24"/>
          <w:szCs w:val="24"/>
          <w:lang w:val="nl-NL"/>
        </w:rPr>
        <w:object w:dxaOrig="2960" w:dyaOrig="1320" w14:anchorId="5CA79FF6">
          <v:shape id="_x0000_i377444" type="#_x0000_t75" style="width:147pt;height:66pt" o:ole="">
            <v:imagedata r:id="rId1378" o:title=""/>
          </v:shape>
          <o:OLEObject Type="Embed" ProgID="Equation.DSMT4" ShapeID="_x0000_i377444" DrawAspect="Content" ObjectID="_1686795570" r:id="rId1379"/>
        </w:object>
      </w:r>
    </w:p>
    <w:p w14:paraId="1386D551" w14:textId="67DAF976" w:rsidR="00805A26" w:rsidRPr="007D28A6" w:rsidRDefault="00886814" w:rsidP="006C3267">
      <w:pPr>
        <w:pStyle w:val="ListParagraph"/>
        <w:spacing w:line="240" w:lineRule="auto"/>
        <w:ind w:left="992"/>
        <w:rPr>
          <w:rFonts w:ascii="Chu Van An" w:hAnsi="Chu Van An" w:cs="Chu Van An"/>
          <w:sz w:val="24"/>
          <w:szCs w:val="24"/>
          <w:lang w:val="nl-NL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  <w:lang w:val="nl-NL"/>
        </w:rPr>
        <w:t xml:space="preserve">Vậy </w:t>
      </w:r>
      <w:r w:rsidR="00805A26" w:rsidRPr="007D28A6">
        <w:rPr>
          <w:rFonts w:ascii="Chu Van An" w:hAnsi="Chu Van An" w:cs="Chu Van An"/>
          <w:position w:val="-14"/>
          <w:sz w:val="24"/>
          <w:szCs w:val="24"/>
        </w:rPr>
        <w:object w:dxaOrig="780" w:dyaOrig="400" w14:anchorId="25B09123">
          <v:shape id="_x0000_i377445" type="#_x0000_t75" style="width:39.75pt;height:20.25pt" o:ole="">
            <v:imagedata r:id="rId1380" o:title=""/>
          </v:shape>
          <o:OLEObject Type="Embed" ProgID="Equation.DSMT4" ShapeID="_x0000_i377445" DrawAspect="Content" ObjectID="_1686795571" r:id="rId1381"/>
        </w:object>
      </w:r>
      <w:r w:rsidR="00805A26" w:rsidRPr="007D28A6">
        <w:rPr>
          <w:rFonts w:ascii="Chu Van An" w:hAnsi="Chu Van An" w:cs="Chu Van An"/>
          <w:sz w:val="24"/>
          <w:szCs w:val="24"/>
          <w:lang w:val="nl-NL"/>
        </w:rPr>
        <w:t>.</w:t>
      </w:r>
    </w:p>
    <w:p w14:paraId="36B24EFB" w14:textId="77777777" w:rsidR="00805A26" w:rsidRPr="007D28A6" w:rsidRDefault="00805A26" w:rsidP="006C3267">
      <w:pPr>
        <w:tabs>
          <w:tab w:val="left" w:pos="992"/>
        </w:tabs>
        <w:autoSpaceDE w:val="0"/>
        <w:autoSpaceDN w:val="0"/>
        <w:adjustRightInd w:val="0"/>
        <w:spacing w:before="120" w:line="240" w:lineRule="auto"/>
        <w:ind w:left="992" w:hanging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7D28A6">
        <w:rPr>
          <w:rFonts w:ascii="Chu Van An" w:eastAsia="Times New Roman" w:hAnsi="Chu Van An" w:cs="Chu Van An"/>
          <w:b/>
          <w:color w:val="0000FF"/>
          <w:sz w:val="24"/>
          <w:szCs w:val="24"/>
          <w:lang w:val="nl-NL"/>
        </w:rPr>
        <w:t xml:space="preserve">Câu 5: </w: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Cho tam giác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560" w:dyaOrig="279" w14:anchorId="01BCAD5B">
          <v:shape id="_x0000_i377446" type="#_x0000_t75" style="width:27.75pt;height:14.25pt" o:ole="">
            <v:imagedata r:id="rId1382" o:title=""/>
          </v:shape>
          <o:OLEObject Type="Embed" ProgID="Equation.DSMT4" ShapeID="_x0000_i377446" DrawAspect="Content" ObjectID="_1686795572" r:id="rId1383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với </w:t>
      </w:r>
      <w:r w:rsidRPr="007D28A6">
        <w:rPr>
          <w:rFonts w:ascii="Chu Van An" w:hAnsi="Chu Van An" w:cs="Chu Van An"/>
          <w:position w:val="-6"/>
          <w:sz w:val="24"/>
          <w:szCs w:val="24"/>
        </w:rPr>
        <w:object w:dxaOrig="740" w:dyaOrig="279" w14:anchorId="3E533408">
          <v:shape id="_x0000_i377447" type="#_x0000_t75" style="width:36.75pt;height:14.25pt" o:ole="">
            <v:imagedata r:id="rId1384" o:title=""/>
          </v:shape>
          <o:OLEObject Type="Embed" ProgID="Equation.DSMT4" ShapeID="_x0000_i377447" DrawAspect="Content" ObjectID="_1686795573" r:id="rId1385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 và</w:t>
      </w:r>
      <w:r w:rsidRPr="007D28A6">
        <w:rPr>
          <w:rFonts w:ascii="Chu Van An" w:hAnsi="Chu Van An" w:cs="Chu Van An"/>
          <w:i/>
          <w:iCs/>
          <w:position w:val="-6"/>
          <w:sz w:val="24"/>
          <w:szCs w:val="24"/>
        </w:rPr>
        <w:object w:dxaOrig="740" w:dyaOrig="279" w14:anchorId="18FFE4B0">
          <v:shape id="_x0000_i377448" type="#_x0000_t75" style="width:36.75pt;height:14.25pt" o:ole="">
            <v:imagedata r:id="rId1386" o:title=""/>
          </v:shape>
          <o:OLEObject Type="Embed" ProgID="Equation.DSMT4" ShapeID="_x0000_i377448" DrawAspect="Content" ObjectID="_1686795574" r:id="rId1387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 xml:space="preserve">. Tính toạ độ điểm </w:t>
      </w:r>
      <w:r w:rsidRPr="007D28A6">
        <w:rPr>
          <w:rFonts w:ascii="Chu Van An" w:hAnsi="Chu Van An" w:cs="Chu Van An"/>
          <w:position w:val="-4"/>
          <w:sz w:val="24"/>
          <w:szCs w:val="24"/>
        </w:rPr>
        <w:object w:dxaOrig="260" w:dyaOrig="260" w14:anchorId="2BF4ECE2">
          <v:shape id="_x0000_i377449" type="#_x0000_t75" style="width:12.75pt;height:12.75pt" o:ole="">
            <v:imagedata r:id="rId1388" o:title=""/>
          </v:shape>
          <o:OLEObject Type="Embed" ProgID="Equation.DSMT4" ShapeID="_x0000_i377449" DrawAspect="Content" ObjectID="_1686795575" r:id="rId1389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là của chân đường phân giác</w:t>
      </w:r>
    </w:p>
    <w:p w14:paraId="718CC2C1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iCs/>
          <w:sz w:val="24"/>
          <w:szCs w:val="24"/>
          <w:lang w:val="nl-NL"/>
        </w:rPr>
      </w:pPr>
      <w:r w:rsidRPr="007D28A6">
        <w:rPr>
          <w:rFonts w:ascii="Chu Van An" w:hAnsi="Chu Van An" w:cs="Chu Van An"/>
          <w:sz w:val="24"/>
          <w:szCs w:val="24"/>
          <w:lang w:val="nl-NL"/>
        </w:rPr>
        <w:t xml:space="preserve">trong góc </w:t>
      </w:r>
      <w:r w:rsidRPr="007D28A6">
        <w:rPr>
          <w:rFonts w:ascii="Chu Van An" w:hAnsi="Chu Van An" w:cs="Chu Van An"/>
          <w:i/>
          <w:iCs/>
          <w:position w:val="-4"/>
          <w:sz w:val="24"/>
          <w:szCs w:val="24"/>
        </w:rPr>
        <w:object w:dxaOrig="240" w:dyaOrig="260" w14:anchorId="6E3075BD">
          <v:shape id="_x0000_i377450" type="#_x0000_t75" style="width:10.5pt;height:12.75pt" o:ole="">
            <v:imagedata r:id="rId1390" o:title=""/>
          </v:shape>
          <o:OLEObject Type="Embed" ProgID="Equation.DSMT4" ShapeID="_x0000_i377450" DrawAspect="Content" ObjectID="_1686795576" r:id="rId1391"/>
        </w:object>
      </w:r>
      <w:r w:rsidRPr="007D28A6">
        <w:rPr>
          <w:rFonts w:ascii="Chu Van An" w:hAnsi="Chu Van An" w:cs="Chu Van An"/>
          <w:i/>
          <w:iCs/>
          <w:sz w:val="24"/>
          <w:szCs w:val="24"/>
          <w:lang w:val="nl-NL"/>
        </w:rPr>
        <w:t xml:space="preserve">, </w:t>
      </w:r>
      <w:r w:rsidRPr="007D28A6">
        <w:rPr>
          <w:rFonts w:ascii="Chu Van An" w:hAnsi="Chu Van An" w:cs="Chu Van An"/>
          <w:iCs/>
          <w:sz w:val="24"/>
          <w:szCs w:val="24"/>
          <w:lang w:val="nl-NL"/>
        </w:rPr>
        <w:t xml:space="preserve">biết </w:t>
      </w:r>
      <w:r w:rsidRPr="007D28A6">
        <w:rPr>
          <w:rFonts w:ascii="Chu Van An" w:hAnsi="Chu Van An" w:cs="Chu Van An"/>
          <w:iCs/>
          <w:position w:val="-10"/>
          <w:sz w:val="24"/>
          <w:szCs w:val="24"/>
        </w:rPr>
        <w:object w:dxaOrig="1719" w:dyaOrig="320" w14:anchorId="5421B31E">
          <v:shape id="_x0000_i377451" type="#_x0000_t75" style="width:86.25pt;height:16.5pt" o:ole="">
            <v:imagedata r:id="rId1392" o:title=""/>
          </v:shape>
          <o:OLEObject Type="Embed" ProgID="Equation.DSMT4" ShapeID="_x0000_i377451" DrawAspect="Content" ObjectID="_1686795577" r:id="rId1393"/>
        </w:object>
      </w:r>
      <w:r w:rsidRPr="007D28A6">
        <w:rPr>
          <w:rFonts w:ascii="Chu Van An" w:hAnsi="Chu Van An" w:cs="Chu Van An"/>
          <w:sz w:val="24"/>
          <w:szCs w:val="24"/>
          <w:lang w:val="nl-NL"/>
        </w:rPr>
        <w:t>.</w:t>
      </w:r>
    </w:p>
    <w:p w14:paraId="40186292" w14:textId="5AA2D25F" w:rsidR="00805A26" w:rsidRPr="007D28A6" w:rsidRDefault="007D28A6" w:rsidP="006C326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980" w:dyaOrig="680" w14:anchorId="2BE16FA0">
          <v:shape id="_x0000_i377452" type="#_x0000_t75" style="width:49.5pt;height:34.5pt" o:ole="">
            <v:imagedata r:id="rId1394" o:title=""/>
          </v:shape>
          <o:OLEObject Type="Embed" ProgID="Equation.DSMT4" ShapeID="_x0000_i377452" DrawAspect="Content" ObjectID="_1686795578" r:id="rId1395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60" w:dyaOrig="400" w14:anchorId="02840BEB">
          <v:shape id="_x0000_i377453" type="#_x0000_t75" style="width:29.25pt;height:20.25pt" o:ole="">
            <v:imagedata r:id="rId1396" o:title=""/>
          </v:shape>
          <o:OLEObject Type="Embed" ProgID="Equation.DSMT4" ShapeID="_x0000_i377453" DrawAspect="Content" ObjectID="_1686795579" r:id="rId1397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14"/>
          <w:sz w:val="24"/>
          <w:szCs w:val="24"/>
        </w:rPr>
        <w:object w:dxaOrig="580" w:dyaOrig="400" w14:anchorId="1EC9F217">
          <v:shape id="_x0000_i377454" type="#_x0000_t75" style="width:29.25pt;height:20.25pt" o:ole="">
            <v:imagedata r:id="rId1398" o:title=""/>
          </v:shape>
          <o:OLEObject Type="Embed" ProgID="Equation.DSMT4" ShapeID="_x0000_i377454" DrawAspect="Content" ObjectID="_1686795580" r:id="rId1399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  <w:r w:rsidR="00805A26" w:rsidRPr="007D28A6">
        <w:rPr>
          <w:rFonts w:ascii="Chu Van An" w:hAnsi="Chu Van An" w:cs="Chu Van An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805A26" w:rsidRPr="007D28A6">
        <w:rPr>
          <w:rFonts w:ascii="Chu Van An" w:hAnsi="Chu Van An" w:cs="Chu Van An"/>
          <w:b/>
          <w:color w:val="0000FF"/>
          <w:position w:val="-28"/>
          <w:sz w:val="24"/>
          <w:szCs w:val="24"/>
        </w:rPr>
        <w:object w:dxaOrig="820" w:dyaOrig="680" w14:anchorId="44592D48">
          <v:shape id="_x0000_i377455" type="#_x0000_t75" style="width:41.25pt;height:34.5pt" o:ole="">
            <v:imagedata r:id="rId1400" o:title=""/>
          </v:shape>
          <o:OLEObject Type="Embed" ProgID="Equation.DSMT4" ShapeID="_x0000_i377455" DrawAspect="Content" ObjectID="_1686795581" r:id="rId1401"/>
        </w:object>
      </w:r>
      <w:r w:rsidR="00805A26" w:rsidRPr="007D28A6">
        <w:rPr>
          <w:rFonts w:ascii="Chu Van An" w:hAnsi="Chu Van An" w:cs="Chu Van An"/>
          <w:sz w:val="24"/>
          <w:szCs w:val="24"/>
          <w:lang w:val="vi-VN"/>
        </w:rPr>
        <w:t>.</w:t>
      </w:r>
    </w:p>
    <w:p w14:paraId="028A49A5" w14:textId="25B256EC" w:rsidR="00805A26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E37E0D0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 xml:space="preserve">Chọn </w:t>
      </w:r>
      <w:r w:rsidRPr="007D28A6">
        <w:rPr>
          <w:rFonts w:ascii="Chu Van An" w:hAnsi="Chu Van An" w:cs="Chu Van An"/>
          <w:b/>
          <w:color w:val="0000FF"/>
          <w:sz w:val="24"/>
          <w:szCs w:val="24"/>
        </w:rPr>
        <w:t>B</w:t>
      </w:r>
    </w:p>
    <w:p w14:paraId="10B842F1" w14:textId="77777777" w:rsidR="00805A26" w:rsidRPr="007D28A6" w:rsidRDefault="00805A26" w:rsidP="006C326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7D28A6">
        <w:rPr>
          <w:rFonts w:ascii="Chu Van An" w:hAnsi="Chu Van An" w:cs="Chu Van An"/>
          <w:b/>
          <w:noProof/>
          <w:sz w:val="24"/>
          <w:szCs w:val="24"/>
        </w:rPr>
        <w:drawing>
          <wp:inline distT="0" distB="0" distL="0" distR="0" wp14:anchorId="69EA1A80" wp14:editId="550787FA">
            <wp:extent cx="2115403" cy="1412544"/>
            <wp:effectExtent l="0" t="0" r="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45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292" cy="141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CC496" w14:textId="783A18EB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 xml:space="preserve">Theo tính chất đường phân giác: </w:t>
      </w:r>
      <w:r w:rsidR="00805A26" w:rsidRPr="007D28A6">
        <w:rPr>
          <w:rFonts w:ascii="Chu Van An" w:hAnsi="Chu Van An" w:cs="Chu Van An"/>
          <w:position w:val="-24"/>
          <w:sz w:val="24"/>
          <w:szCs w:val="24"/>
        </w:rPr>
        <w:object w:dxaOrig="4380" w:dyaOrig="620" w14:anchorId="2C2AF43B">
          <v:shape id="_x0000_i377456" type="#_x0000_t75" style="width:219.75pt;height:30.75pt" o:ole="">
            <v:imagedata r:id="rId1403" o:title=""/>
          </v:shape>
          <o:OLEObject Type="Embed" ProgID="Equation.DSMT4" ShapeID="_x0000_i377456" DrawAspect="Content" ObjectID="_1686795582" r:id="rId1404"/>
        </w:object>
      </w:r>
    </w:p>
    <w:p w14:paraId="213E6857" w14:textId="73896023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 xml:space="preserve">Gọi </w:t>
      </w:r>
      <w:r w:rsidR="00805A26" w:rsidRPr="007D28A6">
        <w:rPr>
          <w:rFonts w:ascii="Chu Van An" w:hAnsi="Chu Van An" w:cs="Chu Van An"/>
          <w:position w:val="-14"/>
          <w:sz w:val="24"/>
          <w:szCs w:val="24"/>
        </w:rPr>
        <w:object w:dxaOrig="5020" w:dyaOrig="420" w14:anchorId="06E84372">
          <v:shape id="_x0000_i377457" type="#_x0000_t75" style="width:251.25pt;height:20.25pt" o:ole="">
            <v:imagedata r:id="rId1405" o:title=""/>
          </v:shape>
          <o:OLEObject Type="Embed" ProgID="Equation.DSMT4" ShapeID="_x0000_i377457" DrawAspect="Content" ObjectID="_1686795583" r:id="rId1406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</w:p>
    <w:p w14:paraId="72358DC5" w14:textId="2B8A4BC4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 xml:space="preserve">Suy ra: </w:t>
      </w:r>
      <w:r w:rsidR="00805A26" w:rsidRPr="007D28A6">
        <w:rPr>
          <w:rFonts w:ascii="Chu Van An" w:hAnsi="Chu Van An" w:cs="Chu Van An"/>
          <w:position w:val="-36"/>
          <w:sz w:val="24"/>
          <w:szCs w:val="24"/>
        </w:rPr>
        <w:object w:dxaOrig="2940" w:dyaOrig="840" w14:anchorId="17700EE2">
          <v:shape id="_x0000_i377458" type="#_x0000_t75" style="width:147pt;height:42pt" o:ole="">
            <v:imagedata r:id="rId1407" o:title=""/>
          </v:shape>
          <o:OLEObject Type="Embed" ProgID="Equation.DSMT4" ShapeID="_x0000_i377458" DrawAspect="Content" ObjectID="_1686795584" r:id="rId1408"/>
        </w:object>
      </w:r>
      <w:r w:rsidR="00805A26" w:rsidRPr="007D28A6">
        <w:rPr>
          <w:rFonts w:ascii="Chu Van An" w:hAnsi="Chu Van An" w:cs="Chu Van An"/>
          <w:sz w:val="24"/>
          <w:szCs w:val="24"/>
        </w:rPr>
        <w:t>.</w:t>
      </w:r>
    </w:p>
    <w:p w14:paraId="0B8CB94D" w14:textId="334CFCC8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 xml:space="preserve">Vậy </w:t>
      </w:r>
      <w:r w:rsidR="00805A26" w:rsidRPr="007D28A6">
        <w:rPr>
          <w:rFonts w:ascii="Chu Van An" w:hAnsi="Chu Van An" w:cs="Chu Van An"/>
          <w:position w:val="-10"/>
          <w:sz w:val="24"/>
          <w:szCs w:val="24"/>
        </w:rPr>
        <w:object w:dxaOrig="859" w:dyaOrig="320" w14:anchorId="40F7BCDB">
          <v:shape id="_x0000_i377459" type="#_x0000_t75" style="width:42.75pt;height:16.5pt" o:ole="">
            <v:imagedata r:id="rId1409" o:title=""/>
          </v:shape>
          <o:OLEObject Type="Embed" ProgID="Equation.DSMT4" ShapeID="_x0000_i377459" DrawAspect="Content" ObjectID="_1686795585" r:id="rId1410"/>
        </w:object>
      </w:r>
    </w:p>
    <w:p w14:paraId="30AD86D5" w14:textId="77777777" w:rsidR="00805A26" w:rsidRPr="007D28A6" w:rsidRDefault="00805A26" w:rsidP="006C3267">
      <w:pPr>
        <w:tabs>
          <w:tab w:val="left" w:pos="992"/>
        </w:tabs>
        <w:spacing w:before="120" w:line="240" w:lineRule="auto"/>
        <w:ind w:left="992" w:hanging="992"/>
        <w:jc w:val="both"/>
        <w:rPr>
          <w:rFonts w:ascii="Chu Van An" w:hAnsi="Chu Van An" w:cs="Chu Van An"/>
          <w:bCs/>
          <w:sz w:val="24"/>
          <w:szCs w:val="24"/>
          <w:lang w:val="pt-BR"/>
        </w:rPr>
      </w:pPr>
      <w:r w:rsidRPr="007D28A6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pt-BR"/>
        </w:rPr>
        <w:t xml:space="preserve">Câu 6: </w: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Trong mặt phẳng tọa độ </w:t>
      </w:r>
      <w:r w:rsidRPr="007D28A6">
        <w:rPr>
          <w:rFonts w:ascii="Chu Van An" w:hAnsi="Chu Van An" w:cs="Chu Van An"/>
          <w:position w:val="-10"/>
          <w:sz w:val="24"/>
          <w:szCs w:val="24"/>
          <w:lang w:val="pt-BR"/>
        </w:rPr>
        <w:object w:dxaOrig="460" w:dyaOrig="320" w14:anchorId="7B1505B5">
          <v:shape id="_x0000_i377460" type="#_x0000_t75" style="width:23.25pt;height:16.5pt" o:ole="">
            <v:imagedata r:id="rId1411" o:title=""/>
          </v:shape>
          <o:OLEObject Type="Embed" ProgID="Equation.DSMT4" ShapeID="_x0000_i377460" DrawAspect="Content" ObjectID="_1686795586" r:id="rId1412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cho </w:t>
      </w:r>
      <w:r w:rsidRPr="007D28A6">
        <w:rPr>
          <w:rFonts w:ascii="Chu Van An" w:hAnsi="Chu Van An" w:cs="Chu Van An"/>
          <w:position w:val="-14"/>
          <w:sz w:val="24"/>
          <w:szCs w:val="24"/>
          <w:lang w:val="pt-BR"/>
        </w:rPr>
        <w:object w:dxaOrig="1860" w:dyaOrig="400" w14:anchorId="7088DD06">
          <v:shape id="_x0000_i377461" type="#_x0000_t75" style="width:92.25pt;height:20.25pt" o:ole="">
            <v:imagedata r:id="rId1413" o:title=""/>
          </v:shape>
          <o:OLEObject Type="Embed" ProgID="Equation.DSMT4" ShapeID="_x0000_i377461" DrawAspect="Content" ObjectID="_1686795587" r:id="rId1414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và </w:t>
      </w:r>
      <w:r w:rsidRPr="007D28A6">
        <w:rPr>
          <w:rFonts w:ascii="Chu Van An" w:hAnsi="Chu Van An" w:cs="Chu Van An"/>
          <w:position w:val="-14"/>
          <w:sz w:val="24"/>
          <w:szCs w:val="24"/>
          <w:lang w:val="pt-BR"/>
        </w:rPr>
        <w:object w:dxaOrig="820" w:dyaOrig="400" w14:anchorId="4D941B27">
          <v:shape id="_x0000_i377462" type="#_x0000_t75" style="width:41.25pt;height:20.25pt" o:ole="">
            <v:imagedata r:id="rId1415" o:title=""/>
          </v:shape>
          <o:OLEObject Type="Embed" ProgID="Equation.DSMT4" ShapeID="_x0000_i377462" DrawAspect="Content" ObjectID="_1686795588" r:id="rId1416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. Xác định tọa độ các điểm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45E27744">
          <v:shape id="_x0000_i377463" type="#_x0000_t75" style="width:10.5pt;height:14.25pt" o:ole="">
            <v:imagedata r:id="rId1417" o:title=""/>
          </v:shape>
          <o:OLEObject Type="Embed" ProgID="Equation.DSMT4" ShapeID="_x0000_i377463" DrawAspect="Content" ObjectID="_1686795589" r:id="rId1418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, </w:t>
      </w:r>
      <w:r w:rsidRPr="007D28A6">
        <w:rPr>
          <w:rFonts w:ascii="Chu Van An" w:hAnsi="Chu Van An" w:cs="Chu Van An"/>
          <w:position w:val="-4"/>
          <w:sz w:val="24"/>
          <w:szCs w:val="24"/>
          <w:lang w:val="pt-BR"/>
        </w:rPr>
        <w:object w:dxaOrig="260" w:dyaOrig="260" w14:anchorId="1C064C37">
          <v:shape id="_x0000_i377464" type="#_x0000_t75" style="width:12.75pt;height:12.75pt" o:ole="">
            <v:imagedata r:id="rId1419" o:title=""/>
          </v:shape>
          <o:OLEObject Type="Embed" ProgID="Equation.DSMT4" ShapeID="_x0000_i377464" DrawAspect="Content" ObjectID="_1686795590" r:id="rId1420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sao cho tứ giác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38A68BA9">
          <v:shape id="_x0000_i377465" type="#_x0000_t75" style="width:36.75pt;height:14.25pt" o:ole="">
            <v:imagedata r:id="rId1421" o:title=""/>
          </v:shape>
          <o:OLEObject Type="Embed" ProgID="Equation.DSMT4" ShapeID="_x0000_i377465" DrawAspect="Content" ObjectID="_1686795591" r:id="rId1422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là hình bình hành biết </w:t>
      </w:r>
      <w:r w:rsidRPr="007D28A6">
        <w:rPr>
          <w:rFonts w:ascii="Chu Van An" w:hAnsi="Chu Van An" w:cs="Chu Van An"/>
          <w:position w:val="-4"/>
          <w:sz w:val="24"/>
          <w:szCs w:val="24"/>
          <w:lang w:val="pt-BR"/>
        </w:rPr>
        <w:object w:dxaOrig="200" w:dyaOrig="260" w14:anchorId="68489647">
          <v:shape id="_x0000_i377466" type="#_x0000_t75" style="width:9.75pt;height:12.75pt" o:ole="">
            <v:imagedata r:id="rId1423" o:title=""/>
          </v:shape>
          <o:OLEObject Type="Embed" ProgID="Equation.DSMT4" ShapeID="_x0000_i377466" DrawAspect="Content" ObjectID="_1686795592" r:id="rId1424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là trọng tâm tam giác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560" w:dyaOrig="279" w14:anchorId="43BA115C">
          <v:shape id="_x0000_i377467" type="#_x0000_t75" style="width:27.75pt;height:14.25pt" o:ole="">
            <v:imagedata r:id="rId1425" o:title=""/>
          </v:shape>
          <o:OLEObject Type="Embed" ProgID="Equation.DSMT4" ShapeID="_x0000_i377467" DrawAspect="Content" ObjectID="_1686795593" r:id="rId1426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. Tìm tọa tâm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240" w:dyaOrig="279" w14:anchorId="5438E205">
          <v:shape id="_x0000_i377468" type="#_x0000_t75" style="width:10.5pt;height:14.25pt" o:ole="">
            <v:imagedata r:id="rId1427" o:title=""/>
          </v:shape>
          <o:OLEObject Type="Embed" ProgID="Equation.DSMT4" ShapeID="_x0000_i377468" DrawAspect="Content" ObjectID="_1686795594" r:id="rId1428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của hình bình hành </w:t>
      </w:r>
      <w:r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720" w:dyaOrig="279" w14:anchorId="2543AD5D">
          <v:shape id="_x0000_i377469" type="#_x0000_t75" style="width:36.75pt;height:14.25pt" o:ole="">
            <v:imagedata r:id="rId1429" o:title=""/>
          </v:shape>
          <o:OLEObject Type="Embed" ProgID="Equation.DSMT4" ShapeID="_x0000_i377469" DrawAspect="Content" ObjectID="_1686795595" r:id="rId1430"/>
        </w:object>
      </w:r>
      <w:r w:rsidRPr="007D28A6">
        <w:rPr>
          <w:rFonts w:ascii="Chu Van An" w:hAnsi="Chu Van An" w:cs="Chu Van An"/>
          <w:bCs/>
          <w:sz w:val="24"/>
          <w:szCs w:val="24"/>
          <w:lang w:val="pt-BR"/>
        </w:rPr>
        <w:t>.</w:t>
      </w:r>
    </w:p>
    <w:p w14:paraId="0C1A5447" w14:textId="056C9600" w:rsidR="00805A26" w:rsidRPr="007D28A6" w:rsidRDefault="007D28A6" w:rsidP="006C3267">
      <w:pPr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pt-BR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Ⓐ.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position w:val="-28"/>
          <w:sz w:val="24"/>
          <w:szCs w:val="24"/>
        </w:rPr>
        <w:object w:dxaOrig="1040" w:dyaOrig="680" w14:anchorId="305E9091">
          <v:shape id="_x0000_i377470" type="#_x0000_t75" style="width:51.75pt;height:33.75pt" o:ole="">
            <v:imagedata r:id="rId1431" o:title=""/>
          </v:shape>
          <o:OLEObject Type="Embed" ProgID="Equation.DSMT4" ShapeID="_x0000_i377470" DrawAspect="Content" ObjectID="_1686795596" r:id="rId1432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Ⓑ.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position w:val="-28"/>
          <w:sz w:val="24"/>
          <w:szCs w:val="24"/>
        </w:rPr>
        <w:object w:dxaOrig="1060" w:dyaOrig="680" w14:anchorId="36DCE4F7">
          <v:shape id="_x0000_i377471" type="#_x0000_t75" style="width:53.25pt;height:33.75pt" o:ole="">
            <v:imagedata r:id="rId1433" o:title=""/>
          </v:shape>
          <o:OLEObject Type="Embed" ProgID="Equation.DSMT4" ShapeID="_x0000_i377471" DrawAspect="Content" ObjectID="_1686795597" r:id="rId1434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Ⓒ.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position w:val="-28"/>
          <w:sz w:val="24"/>
          <w:szCs w:val="24"/>
        </w:rPr>
        <w:object w:dxaOrig="1180" w:dyaOrig="680" w14:anchorId="5348ACD9">
          <v:shape id="_x0000_i377472" type="#_x0000_t75" style="width:58.5pt;height:33.75pt" o:ole="">
            <v:imagedata r:id="rId1435" o:title=""/>
          </v:shape>
          <o:OLEObject Type="Embed" ProgID="Equation.DSMT4" ShapeID="_x0000_i377472" DrawAspect="Content" ObjectID="_1686795598" r:id="rId1436"/>
        </w:object>
      </w:r>
      <w:r w:rsidR="00805A26" w:rsidRPr="007D28A6">
        <w:rPr>
          <w:rFonts w:ascii="Chu Van An" w:hAnsi="Chu Van An" w:cs="Chu Van An"/>
          <w:b/>
          <w:sz w:val="24"/>
          <w:szCs w:val="24"/>
          <w:lang w:val="pt-BR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pt-BR"/>
        </w:rPr>
        <w:t>Ⓓ.</w:t>
      </w:r>
      <w:r w:rsidR="00805A26" w:rsidRPr="007D28A6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position w:val="-28"/>
          <w:sz w:val="24"/>
          <w:szCs w:val="24"/>
        </w:rPr>
        <w:object w:dxaOrig="900" w:dyaOrig="680" w14:anchorId="261BE7DC">
          <v:shape id="_x0000_i377473" type="#_x0000_t75" style="width:45pt;height:33.75pt" o:ole="">
            <v:imagedata r:id="rId1437" o:title=""/>
          </v:shape>
          <o:OLEObject Type="Embed" ProgID="Equation.DSMT4" ShapeID="_x0000_i377473" DrawAspect="Content" ObjectID="_1686795599" r:id="rId1438"/>
        </w:object>
      </w:r>
    </w:p>
    <w:p w14:paraId="691FD26D" w14:textId="0CE1E1C8" w:rsidR="00805A26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bCs/>
          <w:sz w:val="24"/>
          <w:szCs w:val="24"/>
          <w:lang w:val="nl-NL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lang w:val="nl-NL"/>
        </w:rPr>
        <w:t>Lời giải</w:t>
      </w:r>
    </w:p>
    <w:p w14:paraId="04D88701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</w:pPr>
      <w:r w:rsidRPr="007D28A6">
        <w:rPr>
          <w:rFonts w:ascii="Chu Van An" w:hAnsi="Chu Van An" w:cs="Chu Van An"/>
          <w:b/>
          <w:bCs/>
          <w:sz w:val="24"/>
          <w:szCs w:val="24"/>
          <w:lang w:val="nl-NL"/>
        </w:rPr>
        <w:t xml:space="preserve">Chọn </w:t>
      </w:r>
      <w:r w:rsidRPr="007D28A6">
        <w:rPr>
          <w:rFonts w:ascii="Chu Van An" w:hAnsi="Chu Van An" w:cs="Chu Van An"/>
          <w:b/>
          <w:bCs/>
          <w:color w:val="0000FF"/>
          <w:sz w:val="24"/>
          <w:szCs w:val="24"/>
          <w:lang w:val="nl-NL"/>
        </w:rPr>
        <w:t>B</w:t>
      </w:r>
    </w:p>
    <w:p w14:paraId="01BFD7F5" w14:textId="727F2A99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  <w:lang w:val="pt-BR"/>
        </w:rPr>
        <w:t xml:space="preserve">Vì I là trọng tâm tam giác </w:t>
      </w:r>
      <w:r w:rsidR="00805A26" w:rsidRPr="007D28A6">
        <w:rPr>
          <w:rFonts w:ascii="Chu Van An" w:hAnsi="Chu Van An" w:cs="Chu Van An"/>
          <w:position w:val="-6"/>
          <w:sz w:val="24"/>
          <w:szCs w:val="24"/>
          <w:lang w:val="pt-BR"/>
        </w:rPr>
        <w:object w:dxaOrig="580" w:dyaOrig="279" w14:anchorId="179AB366">
          <v:shape id="_x0000_i379077" type="#_x0000_t75" style="width:29.25pt;height:14.25pt" o:ole="">
            <v:imagedata r:id="rId1439" o:title=""/>
          </v:shape>
          <o:OLEObject Type="Embed" ProgID="Equation.DSMT4" ShapeID="_x0000_i379077" DrawAspect="Content" ObjectID="_1686795600" r:id="rId1440"/>
        </w:object>
      </w:r>
      <w:r w:rsidR="00805A26" w:rsidRPr="007D28A6">
        <w:rPr>
          <w:rFonts w:ascii="Chu Van An" w:hAnsi="Chu Van An" w:cs="Chu Van An"/>
          <w:sz w:val="24"/>
          <w:szCs w:val="24"/>
          <w:lang w:val="pt-BR"/>
        </w:rPr>
        <w:t xml:space="preserve"> nên</w:t>
      </w:r>
    </w:p>
    <w:p w14:paraId="37CC7406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7D28A6">
        <w:rPr>
          <w:rFonts w:ascii="Chu Van An" w:hAnsi="Chu Van An" w:cs="Chu Van An"/>
          <w:position w:val="-24"/>
          <w:sz w:val="24"/>
          <w:szCs w:val="24"/>
        </w:rPr>
        <w:object w:dxaOrig="4040" w:dyaOrig="620" w14:anchorId="24E106AE">
          <v:shape id="_x0000_i379078" type="#_x0000_t75" style="width:201.75pt;height:30.75pt" o:ole="">
            <v:imagedata r:id="rId1441" o:title=""/>
          </v:shape>
          <o:OLEObject Type="Embed" ProgID="Equation.DSMT4" ShapeID="_x0000_i379078" DrawAspect="Content" ObjectID="_1686795601" r:id="rId1442"/>
        </w:object>
      </w:r>
    </w:p>
    <w:p w14:paraId="398BCF7E" w14:textId="77777777" w:rsidR="00805A26" w:rsidRPr="007D28A6" w:rsidRDefault="00805A26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position w:val="-24"/>
          <w:sz w:val="24"/>
          <w:szCs w:val="24"/>
        </w:rPr>
        <w:object w:dxaOrig="4340" w:dyaOrig="620" w14:anchorId="67CA04A5">
          <v:shape id="_x0000_i379079" type="#_x0000_t75" style="width:216.75pt;height:30.75pt" o:ole="">
            <v:imagedata r:id="rId1443" o:title=""/>
          </v:shape>
          <o:OLEObject Type="Embed" ProgID="Equation.DSMT4" ShapeID="_x0000_i379079" DrawAspect="Content" ObjectID="_1686795602" r:id="rId1444"/>
        </w:object>
      </w:r>
    </w:p>
    <w:p w14:paraId="43A3DFED" w14:textId="003E6514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 xml:space="preserve">Suy ra </w:t>
      </w:r>
      <w:r w:rsidR="00805A26" w:rsidRPr="007D28A6">
        <w:rPr>
          <w:rFonts w:ascii="Chu Van An" w:hAnsi="Chu Van An" w:cs="Chu Van An"/>
          <w:position w:val="-14"/>
          <w:sz w:val="24"/>
          <w:szCs w:val="24"/>
        </w:rPr>
        <w:object w:dxaOrig="880" w:dyaOrig="400" w14:anchorId="4C211A10">
          <v:shape id="_x0000_i379080" type="#_x0000_t75" style="width:44.25pt;height:20.25pt" o:ole="">
            <v:imagedata r:id="rId1445" o:title=""/>
          </v:shape>
          <o:OLEObject Type="Embed" ProgID="Equation.DSMT4" ShapeID="_x0000_i379080" DrawAspect="Content" ObjectID="_1686795603" r:id="rId1446"/>
        </w:object>
      </w:r>
    </w:p>
    <w:p w14:paraId="00D2680F" w14:textId="74B84ED5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sz w:val="24"/>
          <w:szCs w:val="24"/>
        </w:rPr>
        <w:t>Tứ giác</w:t>
      </w:r>
      <w:r w:rsidR="00805A26" w:rsidRPr="007D28A6">
        <w:rPr>
          <w:rFonts w:ascii="Chu Van An" w:hAnsi="Chu Van An" w:cs="Chu Van An"/>
          <w:position w:val="-6"/>
          <w:sz w:val="24"/>
          <w:szCs w:val="24"/>
        </w:rPr>
        <w:object w:dxaOrig="760" w:dyaOrig="279" w14:anchorId="2CF1B5C6">
          <v:shape id="_x0000_i379081" type="#_x0000_t75" style="width:38.25pt;height:14.25pt" o:ole="">
            <v:imagedata r:id="rId1447" o:title=""/>
          </v:shape>
          <o:OLEObject Type="Embed" ProgID="Equation.DSMT4" ShapeID="_x0000_i379081" DrawAspect="Content" ObjectID="_1686795604" r:id="rId1448"/>
        </w:object>
      </w:r>
      <w:r w:rsidR="00805A26" w:rsidRPr="007D28A6">
        <w:rPr>
          <w:rFonts w:ascii="Chu Van An" w:hAnsi="Chu Van An" w:cs="Chu Van An"/>
          <w:sz w:val="24"/>
          <w:szCs w:val="24"/>
        </w:rPr>
        <w:t xml:space="preserve"> là hình bình hành suy ra</w:t>
      </w:r>
    </w:p>
    <w:p w14:paraId="22EEBC93" w14:textId="5DB545C7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position w:val="-32"/>
          <w:sz w:val="24"/>
          <w:szCs w:val="24"/>
        </w:rPr>
        <w:object w:dxaOrig="5319" w:dyaOrig="760" w14:anchorId="4FD73E3A">
          <v:shape id="_x0000_i379082" type="#_x0000_t75" style="width:266.25pt;height:38.25pt" o:ole="">
            <v:imagedata r:id="rId1449" o:title=""/>
          </v:shape>
          <o:OLEObject Type="Embed" ProgID="Equation.DSMT4" ShapeID="_x0000_i379082" DrawAspect="Content" ObjectID="_1686795605" r:id="rId1450"/>
        </w:object>
      </w:r>
    </w:p>
    <w:p w14:paraId="3BC524ED" w14:textId="0E42CA06" w:rsidR="00805A26" w:rsidRPr="007D28A6" w:rsidRDefault="00886814" w:rsidP="006C3267">
      <w:pPr>
        <w:spacing w:line="240" w:lineRule="auto"/>
        <w:ind w:left="992"/>
        <w:rPr>
          <w:rFonts w:ascii="Chu Van An" w:hAnsi="Chu Van An" w:cs="Chu Van An"/>
          <w:bCs/>
          <w:sz w:val="24"/>
          <w:szCs w:val="24"/>
          <w:lang w:val="pt-BR"/>
        </w:rPr>
      </w:pP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sym w:font="Wingdings 2" w:char="F097"/>
      </w:r>
      <w:r w:rsidRPr="00886814">
        <w:rPr>
          <w:rFonts w:ascii="Chu Van An" w:hAnsi="Chu Van An" w:cs="Chu Van An"/>
          <w:color w:val="0000CC"/>
          <w:sz w:val="24"/>
          <w:szCs w:val="24"/>
          <w:lang w:val="pt-BR"/>
        </w:rPr>
        <w:t xml:space="preserve"> </w:t>
      </w:r>
      <w:r w:rsidR="00805A26"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Điểm O của hình bình hành </w:t>
      </w:r>
      <w:r w:rsidR="00805A26" w:rsidRPr="007D28A6">
        <w:rPr>
          <w:rFonts w:ascii="Chu Van An" w:hAnsi="Chu Van An" w:cs="Chu Van An"/>
          <w:bCs/>
          <w:position w:val="-6"/>
          <w:sz w:val="24"/>
          <w:szCs w:val="24"/>
          <w:lang w:val="pt-BR"/>
        </w:rPr>
        <w:object w:dxaOrig="760" w:dyaOrig="279" w14:anchorId="0F7B13FC">
          <v:shape id="_x0000_i379083" type="#_x0000_t75" style="width:38.25pt;height:14.25pt" o:ole="">
            <v:imagedata r:id="rId1451" o:title=""/>
          </v:shape>
          <o:OLEObject Type="Embed" ProgID="Equation.DSMT4" ShapeID="_x0000_i379083" DrawAspect="Content" ObjectID="_1686795606" r:id="rId1452"/>
        </w:object>
      </w:r>
      <w:r w:rsidR="00805A26" w:rsidRPr="007D28A6">
        <w:rPr>
          <w:rFonts w:ascii="Chu Van An" w:hAnsi="Chu Van An" w:cs="Chu Van An"/>
          <w:bCs/>
          <w:sz w:val="24"/>
          <w:szCs w:val="24"/>
          <w:lang w:val="pt-BR"/>
        </w:rPr>
        <w:t xml:space="preserve"> suy ra O là trung điểm AC do đó</w:t>
      </w:r>
    </w:p>
    <w:p w14:paraId="15266F0E" w14:textId="77777777" w:rsidR="00805A26" w:rsidRPr="007D28A6" w:rsidRDefault="00805A26" w:rsidP="006C3267">
      <w:pPr>
        <w:spacing w:line="240" w:lineRule="auto"/>
        <w:ind w:left="992" w:firstLine="720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position w:val="-28"/>
          <w:sz w:val="24"/>
          <w:szCs w:val="24"/>
        </w:rPr>
        <w:object w:dxaOrig="4900" w:dyaOrig="680" w14:anchorId="7FBA6703">
          <v:shape id="_x0000_i379084" type="#_x0000_t75" style="width:245.25pt;height:33.75pt" o:ole="">
            <v:imagedata r:id="rId1453" o:title=""/>
          </v:shape>
          <o:OLEObject Type="Embed" ProgID="Equation.DSMT4" ShapeID="_x0000_i379084" DrawAspect="Content" ObjectID="_1686795607" r:id="rId1454"/>
        </w:object>
      </w:r>
    </w:p>
    <w:p w14:paraId="2E4F51B7" w14:textId="3ACCFB40" w:rsidR="001729EE" w:rsidRPr="007D28A6" w:rsidRDefault="001729EE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2464F79" w14:textId="77777777" w:rsidR="003C64A4" w:rsidRPr="007D28A6" w:rsidRDefault="003C64A4" w:rsidP="006C3267">
      <w:pPr>
        <w:spacing w:line="240" w:lineRule="auto"/>
        <w:rPr>
          <w:rFonts w:ascii="Chu Van An" w:hAnsi="Chu Van An" w:cs="Chu Van An"/>
          <w:b/>
          <w:color w:val="8B008B"/>
          <w:sz w:val="24"/>
          <w:szCs w:val="24"/>
        </w:rPr>
      </w:pPr>
      <w:bookmarkStart w:id="134" w:name="_Hlk76145959"/>
      <w:r w:rsidRPr="007D28A6">
        <w:rPr>
          <w:rFonts w:ascii="Chu Van An" w:eastAsia="Wingdings" w:hAnsi="Chu Van An" w:cs="Chu Van An"/>
          <w:b/>
          <w:color w:val="8B008B"/>
          <w:sz w:val="24"/>
          <w:szCs w:val="24"/>
        </w:rPr>
        <w:sym w:font="Wingdings" w:char="F071"/>
      </w:r>
      <w:r w:rsidRPr="007D28A6">
        <w:rPr>
          <w:rFonts w:ascii="Chu Van An" w:eastAsia="Wingdings" w:hAnsi="Chu Van An" w:cs="Chu Van An"/>
          <w:b/>
          <w:color w:val="8B008B"/>
          <w:sz w:val="24"/>
          <w:szCs w:val="24"/>
        </w:rPr>
        <w:t xml:space="preserve">. </w:t>
      </w:r>
      <w:r w:rsidRPr="007D28A6">
        <w:rPr>
          <w:rFonts w:ascii="Chu Van An" w:hAnsi="Chu Van An" w:cs="Chu Van An"/>
          <w:b/>
          <w:color w:val="8B008B"/>
          <w:sz w:val="24"/>
          <w:szCs w:val="24"/>
        </w:rPr>
        <w:t>Xác định tọa độ điểm liên quan đến trung điểm</w:t>
      </w:r>
      <w:bookmarkEnd w:id="134"/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9844E1" w:rsidRPr="007D28A6" w14:paraId="6B21EF4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A360F0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1: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</w:t>
            </w:r>
            <w:r w:rsidRPr="007D28A6">
              <w:rPr>
                <w:position w:val="-10"/>
                <w:lang w:val="fr-FR"/>
              </w:rPr>
              <w:object w:dxaOrig="465" w:dyaOrig="315" w14:anchorId="3D083BA0">
                <v:shape id="_x0000_i378024" type="#_x0000_t75" style="width:23.25pt;height:15.75pt" o:ole="">
                  <v:imagedata r:id="rId1455" o:title=""/>
                </v:shape>
                <o:OLEObject Type="Embed" ProgID="Equation.DSMT4" ShapeID="_x0000_i378024" DrawAspect="Content" ObjectID="_1686795608" r:id="rId14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position w:val="-14"/>
                <w:lang w:val="fr-FR"/>
              </w:rPr>
              <w:object w:dxaOrig="915" w:dyaOrig="405" w14:anchorId="7FE44FD9">
                <v:shape id="_x0000_i378025" type="#_x0000_t75" style="width:45.75pt;height:20.25pt" o:ole="">
                  <v:imagedata r:id="rId1457" o:title=""/>
                </v:shape>
                <o:OLEObject Type="Embed" ProgID="Equation.DSMT4" ShapeID="_x0000_i378025" DrawAspect="Content" ObjectID="_1686795609" r:id="rId14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position w:val="-14"/>
                <w:lang w:val="fr-FR"/>
              </w:rPr>
              <w:object w:dxaOrig="975" w:dyaOrig="405" w14:anchorId="74D83928">
                <v:shape id="_x0000_i378026" type="#_x0000_t75" style="width:48.75pt;height:20.25pt" o:ole="">
                  <v:imagedata r:id="rId1459" o:title=""/>
                </v:shape>
                <o:OLEObject Type="Embed" ProgID="Equation.DSMT4" ShapeID="_x0000_i378026" DrawAspect="Content" ObjectID="_1686795610" r:id="rId14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Tọa độ điểm </w:t>
            </w:r>
            <w:r w:rsidRPr="007D28A6">
              <w:rPr>
                <w:position w:val="-4"/>
                <w:lang w:val="fr-FR"/>
              </w:rPr>
              <w:object w:dxaOrig="240" w:dyaOrig="255" w14:anchorId="2615A127">
                <v:shape id="_x0000_i378027" type="#_x0000_t75" style="width:12pt;height:12.75pt" o:ole="">
                  <v:imagedata r:id="rId1461" o:title=""/>
                </v:shape>
                <o:OLEObject Type="Embed" ProgID="Equation.DSMT4" ShapeID="_x0000_i378027" DrawAspect="Content" ObjectID="_1686795611" r:id="rId14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đối xứng với </w:t>
            </w:r>
            <w:r w:rsidRPr="007D28A6">
              <w:rPr>
                <w:position w:val="-4"/>
                <w:lang w:val="fr-FR"/>
              </w:rPr>
              <w:object w:dxaOrig="240" w:dyaOrig="255" w14:anchorId="26D4251E">
                <v:shape id="_x0000_i378028" type="#_x0000_t75" style="width:12pt;height:12.75pt" o:ole="">
                  <v:imagedata r:id="rId1463" o:title=""/>
                </v:shape>
                <o:OLEObject Type="Embed" ProgID="Equation.DSMT4" ShapeID="_x0000_i378028" DrawAspect="Content" ObjectID="_1686795612" r:id="rId14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qua </w:t>
            </w:r>
            <w:r w:rsidRPr="007D28A6">
              <w:rPr>
                <w:position w:val="-4"/>
                <w:lang w:val="fr-FR"/>
              </w:rPr>
              <w:object w:dxaOrig="240" w:dyaOrig="255" w14:anchorId="33A0C278">
                <v:shape id="_x0000_i378029" type="#_x0000_t75" style="width:12pt;height:12.75pt" o:ole="">
                  <v:imagedata r:id="rId1465" o:title=""/>
                </v:shape>
                <o:OLEObject Type="Embed" ProgID="Equation.DSMT4" ShapeID="_x0000_i378029" DrawAspect="Content" ObjectID="_1686795613" r:id="rId14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là</w:t>
            </w:r>
          </w:p>
          <w:p w14:paraId="36EC0066" w14:textId="084D5CD6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45" w:dyaOrig="405" w14:anchorId="395155E1">
                <v:shape id="_x0000_i378030" type="#_x0000_t75" style="width:47.25pt;height:20.25pt" o:ole="">
                  <v:imagedata r:id="rId1467" o:title=""/>
                </v:shape>
                <o:OLEObject Type="Embed" ProgID="Equation.DSMT4" ShapeID="_x0000_i378030" DrawAspect="Content" ObjectID="_1686795614" r:id="rId14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00585BE1">
                <v:shape id="_x0000_i378031" type="#_x0000_t75" style="width:44.25pt;height:20.25pt" o:ole="">
                  <v:imagedata r:id="rId1469" o:title=""/>
                </v:shape>
                <o:OLEObject Type="Embed" ProgID="Equation.DSMT4" ShapeID="_x0000_i378031" DrawAspect="Content" ObjectID="_1686795615" r:id="rId14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6D81602" w14:textId="2A2DF165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50" w:dyaOrig="405" w14:anchorId="58C9709F">
                <v:shape id="_x0000_i378032" type="#_x0000_t75" style="width:52.5pt;height:20.25pt" o:ole="">
                  <v:imagedata r:id="rId1471" o:title=""/>
                </v:shape>
                <o:OLEObject Type="Embed" ProgID="Equation.DSMT4" ShapeID="_x0000_i378032" DrawAspect="Content" ObjectID="_1686795616" r:id="rId14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20" w:dyaOrig="405" w14:anchorId="42F27235">
                <v:shape id="_x0000_i378033" type="#_x0000_t75" style="width:51pt;height:20.25pt" o:ole="">
                  <v:imagedata r:id="rId1473" o:title=""/>
                </v:shape>
                <o:OLEObject Type="Embed" ProgID="Equation.DSMT4" ShapeID="_x0000_i378033" DrawAspect="Content" ObjectID="_1686795617" r:id="rId14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AD1131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1D6DE7B" w14:textId="77777777" w:rsidR="009844E1" w:rsidRPr="007D28A6" w:rsidRDefault="009844E1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bookmarkStart w:id="135" w:name="_Hlk76148306"/>
            <w:bookmarkStart w:id="136" w:name="_Hlk76148073"/>
            <w:bookmarkStart w:id="137" w:name="_Hlk76067130"/>
            <w:bookmarkStart w:id="138" w:name="_Hlk76066620"/>
            <w:bookmarkStart w:id="139" w:name="_Hlk76014627"/>
            <w:bookmarkStart w:id="140" w:name="_Hlk76066927"/>
            <w:bookmarkStart w:id="141" w:name="_Hlk76066333"/>
            <w:bookmarkStart w:id="142" w:name="_Hlk76015219"/>
            <w:bookmarkStart w:id="143" w:name="_Hlk76014932"/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9844E1" w:rsidRPr="007D28A6" w14:paraId="7002CC32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FE51B10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bookmarkStart w:id="144" w:name="TestQ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2:</w: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 w:eastAsia="vi-VN"/>
              </w:rPr>
              <w:object w:dxaOrig="465" w:dyaOrig="315" w14:anchorId="6A143970">
                <v:shape id="_x0000_i378034" type="#_x0000_t75" style="width:23.25pt;height:15.75pt" o:ole="">
                  <v:imagedata r:id="rId1475" o:title=""/>
                </v:shape>
                <o:OLEObject Type="Embed" ProgID="Equation.DSMT4" ShapeID="_x0000_i378034" DrawAspect="Content" ObjectID="_1686795618" r:id="rId14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900" w:dyaOrig="420" w14:anchorId="24EC63E4">
                <v:shape id="_x0000_i378035" type="#_x0000_t75" style="width:45pt;height:21pt" o:ole="">
                  <v:imagedata r:id="rId1477" o:title=""/>
                </v:shape>
                <o:OLEObject Type="Embed" ProgID="Equation.DSMT4" ShapeID="_x0000_i378035" DrawAspect="Content" ObjectID="_1686795619" r:id="rId14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720" w:dyaOrig="420" w14:anchorId="1BC0F261">
                <v:shape id="_x0000_i378036" type="#_x0000_t75" style="width:36pt;height:21pt" o:ole="">
                  <v:imagedata r:id="rId1479" o:title=""/>
                </v:shape>
                <o:OLEObject Type="Embed" ProgID="Equation.DSMT4" ShapeID="_x0000_i378036" DrawAspect="Content" ObjectID="_1686795620" r:id="rId14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.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 w:eastAsia="vi-VN"/>
              </w:rPr>
              <w:object w:dxaOrig="195" w:dyaOrig="270" w14:anchorId="541F30D4">
                <v:shape id="_x0000_i378037" type="#_x0000_t75" style="width:9.75pt;height:13.5pt" o:ole="">
                  <v:imagedata r:id="rId1481" o:title=""/>
                </v:shape>
                <o:OLEObject Type="Embed" ProgID="Equation.DSMT4" ShapeID="_x0000_i378037" DrawAspect="Content" ObjectID="_1686795621" r:id="rId14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nl-NL" w:eastAsia="vi-VN"/>
              </w:rPr>
              <w:object w:dxaOrig="420" w:dyaOrig="270" w14:anchorId="4BA11AB1">
                <v:shape id="_x0000_i378038" type="#_x0000_t75" style="width:21pt;height:13.5pt" o:ole="">
                  <v:imagedata r:id="rId1483" o:title=""/>
                </v:shape>
                <o:OLEObject Type="Embed" ProgID="Equation.DSMT4" ShapeID="_x0000_i378038" DrawAspect="Content" ObjectID="_1686795622" r:id="rId14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là</w:t>
            </w:r>
            <w:bookmarkEnd w:id="144"/>
          </w:p>
          <w:p w14:paraId="634BE4FD" w14:textId="73FAD4D8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bookmarkStart w:id="145" w:name="TestA"/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7E89E4CB">
                <v:shape id="_x0000_i378039" type="#_x0000_t75" style="width:43.5pt;height:21pt" o:ole="">
                  <v:imagedata r:id="rId1485" o:title=""/>
                </v:shape>
                <o:OLEObject Type="Embed" ProgID="Equation.DSMT4" ShapeID="_x0000_i378039" DrawAspect="Content" ObjectID="_1686795623" r:id="rId14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End w:id="14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bookmarkStart w:id="146" w:name="TestB"/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20" w:dyaOrig="420" w14:anchorId="0B1B408D">
                <v:shape id="_x0000_i378040" type="#_x0000_t75" style="width:36pt;height:21pt" o:ole="">
                  <v:imagedata r:id="rId1487" o:title=""/>
                </v:shape>
                <o:OLEObject Type="Embed" ProgID="Equation.DSMT4" ShapeID="_x0000_i378040" DrawAspect="Content" ObjectID="_1686795624" r:id="rId14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End w:id="14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bookmarkStart w:id="147" w:name="TestC"/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2F881DFE">
                <v:shape id="_x0000_i378041" type="#_x0000_t75" style="width:43.5pt;height:21pt" o:ole="">
                  <v:imagedata r:id="rId1489" o:title=""/>
                </v:shape>
                <o:OLEObject Type="Embed" ProgID="Equation.DSMT4" ShapeID="_x0000_i378041" DrawAspect="Content" ObjectID="_1686795625" r:id="rId14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End w:id="14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bookmarkStart w:id="148" w:name="TestD"/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580" w:dyaOrig="400" w14:anchorId="13F358AA">
                <v:shape id="_x0000_i378631" type="#_x0000_t75" style="width:29.25pt;height:20.25pt" o:ole="">
                  <v:imagedata r:id="rId1491" o:title=""/>
                </v:shape>
                <o:OLEObject Type="Embed" ProgID="Equation.DSMT4" ShapeID="_x0000_i378631" DrawAspect="Content" ObjectID="_1686795626" r:id="rId1492"/>
              </w:object>
            </w:r>
            <w:bookmarkEnd w:id="148"/>
          </w:p>
          <w:p w14:paraId="719CB63E" w14:textId="77777777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4085DC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CEF0EC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6094B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799D3EDB">
                <v:shape id="_x0000_i378042" type="#_x0000_t75" style="width:23.25pt;height:16.5pt" o:ole="">
                  <v:imagedata r:id="rId1493" o:title=""/>
                </v:shape>
                <o:OLEObject Type="Embed" ProgID="Equation.DSMT4" ShapeID="_x0000_i378042" DrawAspect="Content" ObjectID="_1686795627" r:id="rId14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2081543E">
                <v:shape id="_x0000_i378043" type="#_x0000_t75" style="width:43.5pt;height:20.25pt" o:ole="">
                  <v:imagedata r:id="rId1495" o:title=""/>
                </v:shape>
                <o:OLEObject Type="Embed" ProgID="Equation.DSMT4" ShapeID="_x0000_i378043" DrawAspect="Content" ObjectID="_1686795628" r:id="rId14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C898B98">
                <v:shape id="_x0000_i378044" type="#_x0000_t75" style="width:45pt;height:20.25pt" o:ole="">
                  <v:imagedata r:id="rId1497" o:title=""/>
                </v:shape>
                <o:OLEObject Type="Embed" ProgID="Equation.DSMT4" ShapeID="_x0000_i378044" DrawAspect="Content" ObjectID="_1686795629" r:id="rId14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63BCFB1E">
                <v:shape id="_x0000_i378045" type="#_x0000_t75" style="width:10.5pt;height:13.5pt" o:ole="">
                  <v:imagedata r:id="rId1499" o:title=""/>
                </v:shape>
                <o:OLEObject Type="Embed" ProgID="Equation.DSMT4" ShapeID="_x0000_i378045" DrawAspect="Content" ObjectID="_1686795630" r:id="rId15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63FA90E0">
                <v:shape id="_x0000_i378046" type="#_x0000_t75" style="width:20.25pt;height:13.5pt" o:ole="">
                  <v:imagedata r:id="rId1501" o:title=""/>
                </v:shape>
                <o:OLEObject Type="Embed" ProgID="Equation.DSMT4" ShapeID="_x0000_i378046" DrawAspect="Content" ObjectID="_1686795631" r:id="rId15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32374385" w14:textId="1D08007A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E94DF8E">
                <v:shape id="_x0000_i378047" type="#_x0000_t75" style="width:42pt;height:20.25pt" o:ole="">
                  <v:imagedata r:id="rId1503" o:title=""/>
                </v:shape>
                <o:OLEObject Type="Embed" ProgID="Equation.DSMT4" ShapeID="_x0000_i378047" DrawAspect="Content" ObjectID="_1686795632" r:id="rId15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50511FEE">
                <v:shape id="_x0000_i378048" type="#_x0000_t75" style="width:43.5pt;height:20.25pt" o:ole="">
                  <v:imagedata r:id="rId1505" o:title=""/>
                </v:shape>
                <o:OLEObject Type="Embed" ProgID="Equation.DSMT4" ShapeID="_x0000_i378048" DrawAspect="Content" ObjectID="_1686795633" r:id="rId15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5342C307">
                <v:shape id="_x0000_i378049" type="#_x0000_t75" style="width:43.5pt;height:20.25pt" o:ole="">
                  <v:imagedata r:id="rId1507" o:title=""/>
                </v:shape>
                <o:OLEObject Type="Embed" ProgID="Equation.DSMT4" ShapeID="_x0000_i378049" DrawAspect="Content" ObjectID="_1686795634" r:id="rId15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70" w:dyaOrig="405" w14:anchorId="4340CE04">
                <v:shape id="_x0000_i378050" type="#_x0000_t75" style="width:43.5pt;height:20.25pt" o:ole="">
                  <v:imagedata r:id="rId1509" o:title=""/>
                </v:shape>
                <o:OLEObject Type="Embed" ProgID="Equation.DSMT4" ShapeID="_x0000_i378050" DrawAspect="Content" ObjectID="_1686795635" r:id="rId151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0D2620E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C8303B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C169CE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164C0C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Câu 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position w:val="-10"/>
              </w:rPr>
              <w:object w:dxaOrig="465" w:dyaOrig="315" w14:anchorId="282C4D91">
                <v:shape id="_x0000_i378051" type="#_x0000_t75" style="width:23.25pt;height:15.75pt" o:ole="">
                  <v:imagedata r:id="rId1511" o:title=""/>
                </v:shape>
                <o:OLEObject Type="Embed" ProgID="Equation.DSMT4" ShapeID="_x0000_i378051" DrawAspect="Content" ObjectID="_1686795636" r:id="rId15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position w:val="-14"/>
              </w:rPr>
              <w:object w:dxaOrig="900" w:dyaOrig="405" w14:anchorId="46A86C8C">
                <v:shape id="_x0000_i378052" type="#_x0000_t75" style="width:45pt;height:20.25pt" o:ole="">
                  <v:imagedata r:id="rId1513" o:title=""/>
                </v:shape>
                <o:OLEObject Type="Embed" ProgID="Equation.DSMT4" ShapeID="_x0000_i378052" DrawAspect="Content" ObjectID="_1686795637" r:id="rId15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position w:val="-14"/>
              </w:rPr>
              <w:object w:dxaOrig="735" w:dyaOrig="405" w14:anchorId="46590B87">
                <v:shape id="_x0000_i378053" type="#_x0000_t75" style="width:36.75pt;height:20.25pt" o:ole="">
                  <v:imagedata r:id="rId1515" o:title=""/>
                </v:shape>
                <o:OLEObject Type="Embed" ProgID="Equation.DSMT4" ShapeID="_x0000_i378053" DrawAspect="Content" ObjectID="_1686795638" r:id="rId15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trung điểm </w:t>
            </w:r>
            <w:r w:rsidRPr="007D28A6">
              <w:rPr>
                <w:position w:val="-4"/>
              </w:rPr>
              <w:object w:dxaOrig="195" w:dyaOrig="255" w14:anchorId="611C1D9F">
                <v:shape id="_x0000_i378054" type="#_x0000_t75" style="width:9.75pt;height:12.75pt" o:ole="">
                  <v:imagedata r:id="rId1517" o:title=""/>
                </v:shape>
                <o:OLEObject Type="Embed" ProgID="Equation.DSMT4" ShapeID="_x0000_i378054" DrawAspect="Content" ObjectID="_1686795639" r:id="rId15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đoạn thẳng </w:t>
            </w:r>
            <w:r w:rsidRPr="007D28A6">
              <w:rPr>
                <w:position w:val="-4"/>
              </w:rPr>
              <w:object w:dxaOrig="405" w:dyaOrig="255" w14:anchorId="0EA945F7">
                <v:shape id="_x0000_i378055" type="#_x0000_t75" style="width:20.25pt;height:12.75pt" o:ole="">
                  <v:imagedata r:id="rId1519" o:title=""/>
                </v:shape>
                <o:OLEObject Type="Embed" ProgID="Equation.DSMT4" ShapeID="_x0000_i378055" DrawAspect="Content" ObjectID="_1686795640" r:id="rId15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04702FD8" w14:textId="46016439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75" w:dyaOrig="405" w14:anchorId="0EEDC91C">
                <v:shape id="_x0000_i378056" type="#_x0000_t75" style="width:33.75pt;height:20.25pt" o:ole="">
                  <v:imagedata r:id="rId1521" o:title=""/>
                </v:shape>
                <o:OLEObject Type="Embed" ProgID="Equation.DSMT4" ShapeID="_x0000_i378056" DrawAspect="Content" ObjectID="_1686795641" r:id="rId15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60" w:dyaOrig="405" w14:anchorId="5348E95F">
                <v:shape id="_x0000_i378057" type="#_x0000_t75" style="width:48pt;height:20.25pt" o:ole="">
                  <v:imagedata r:id="rId1523" o:title=""/>
                </v:shape>
                <o:OLEObject Type="Embed" ProgID="Equation.DSMT4" ShapeID="_x0000_i378057" DrawAspect="Content" ObjectID="_1686795642" r:id="rId15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2F2DD62D">
                <v:shape id="_x0000_i378058" type="#_x0000_t75" style="width:36pt;height:20.25pt" o:ole="">
                  <v:imagedata r:id="rId1525" o:title=""/>
                </v:shape>
                <o:OLEObject Type="Embed" ProgID="Equation.DSMT4" ShapeID="_x0000_i378058" DrawAspect="Content" ObjectID="_1686795643" r:id="rId15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0C7E4F12">
                <v:shape id="_x0000_i378059" type="#_x0000_t75" style="width:42pt;height:20.25pt" o:ole="">
                  <v:imagedata r:id="rId1527" o:title=""/>
                </v:shape>
                <o:OLEObject Type="Embed" ProgID="Equation.DSMT4" ShapeID="_x0000_i378059" DrawAspect="Content" ObjectID="_1686795644" r:id="rId15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E82FE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81D6B5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6EB226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8EC1E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>Câu 5:</w: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00" w14:anchorId="64AC2D65">
                <v:shape id="_x0000_i378060" type="#_x0000_t75" style="width:22.5pt;height:15pt" o:ole="">
                  <v:imagedata r:id="rId1529" o:title=""/>
                </v:shape>
                <o:OLEObject Type="Embed" ProgID="Equation.DSMT4" ShapeID="_x0000_i378060" DrawAspect="Content" ObjectID="_1686795645" r:id="rId15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C565CF3">
                <v:shape id="_x0000_i378061" type="#_x0000_t75" style="width:36pt;height:20.25pt" o:ole="">
                  <v:imagedata r:id="rId1531" o:title=""/>
                </v:shape>
                <o:OLEObject Type="Embed" ProgID="Equation.DSMT4" ShapeID="_x0000_i378061" DrawAspect="Content" ObjectID="_1686795646" r:id="rId15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838A746">
                <v:shape id="_x0000_i378062" type="#_x0000_t75" style="width:36pt;height:20.25pt" o:ole="">
                  <v:imagedata r:id="rId1533" o:title=""/>
                </v:shape>
                <o:OLEObject Type="Embed" ProgID="Equation.DSMT4" ShapeID="_x0000_i378062" DrawAspect="Content" ObjectID="_1686795647" r:id="rId15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80" w:dyaOrig="270" w14:anchorId="10760FD5">
                <v:shape id="_x0000_i378063" type="#_x0000_t75" style="width:9pt;height:13.5pt" o:ole="">
                  <v:imagedata r:id="rId1535" o:title=""/>
                </v:shape>
                <o:OLEObject Type="Embed" ProgID="Equation.DSMT4" ShapeID="_x0000_i378063" DrawAspect="Content" ObjectID="_1686795648" r:id="rId15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70" w14:anchorId="1C4A2B55">
                <v:shape id="_x0000_i378064" type="#_x0000_t75" style="width:20.25pt;height:13.5pt" o:ole="">
                  <v:imagedata r:id="rId1537" o:title=""/>
                </v:shape>
                <o:OLEObject Type="Embed" ProgID="Equation.DSMT4" ShapeID="_x0000_i378064" DrawAspect="Content" ObjectID="_1686795649" r:id="rId15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1B2AA4B" w14:textId="3A7C4F9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46D2442">
                <v:shape id="_x0000_i378065" type="#_x0000_t75" style="width:36pt;height:20.25pt" o:ole="">
                  <v:imagedata r:id="rId1539" o:title=""/>
                </v:shape>
                <o:OLEObject Type="Embed" ProgID="Equation.DSMT4" ShapeID="_x0000_i378065" DrawAspect="Content" ObjectID="_1686795650" r:id="rId15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4A14E3A6">
                <v:shape id="_x0000_i378066" type="#_x0000_t75" style="width:42pt;height:20.25pt" o:ole="">
                  <v:imagedata r:id="rId1541" o:title=""/>
                </v:shape>
                <o:OLEObject Type="Embed" ProgID="Equation.DSMT4" ShapeID="_x0000_i378066" DrawAspect="Content" ObjectID="_1686795651" r:id="rId154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25" w:dyaOrig="675" w14:anchorId="1E6E31D2">
                <v:shape id="_x0000_i378067" type="#_x0000_t75" style="width:41.25pt;height:33.75pt" o:ole="">
                  <v:imagedata r:id="rId1543" o:title=""/>
                </v:shape>
                <o:OLEObject Type="Embed" ProgID="Equation.DSMT4" ShapeID="_x0000_i378067" DrawAspect="Content" ObjectID="_1686795652" r:id="rId154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75" w:dyaOrig="675" w14:anchorId="047A08F4">
                <v:shape id="_x0000_i378068" type="#_x0000_t75" style="width:48.75pt;height:33.75pt" o:ole="">
                  <v:imagedata r:id="rId1545" o:title=""/>
                </v:shape>
                <o:OLEObject Type="Embed" ProgID="Equation.DSMT4" ShapeID="_x0000_i378068" DrawAspect="Content" ObjectID="_1686795653" r:id="rId154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E3BC92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69FAE36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9CBE59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94EDD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6: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30" w14:anchorId="58B62CF0">
                <v:shape id="_x0000_i378069" type="#_x0000_t75" style="width:23.25pt;height:16.5pt" o:ole="">
                  <v:imagedata r:id="rId1547" o:title=""/>
                </v:shape>
                <o:OLEObject Type="Embed" ProgID="Equation.DSMT4" ShapeID="_x0000_i378069" DrawAspect="Content" ObjectID="_1686795654" r:id="rId15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5FE6EB25">
                <v:shape id="_x0000_i378070" type="#_x0000_t75" style="width:42.75pt;height:20.25pt" o:ole="">
                  <v:imagedata r:id="rId1549" o:title=""/>
                </v:shape>
                <o:OLEObject Type="Embed" ProgID="Equation.DSMT4" ShapeID="_x0000_i378070" DrawAspect="Content" ObjectID="_1686795655" r:id="rId15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38D7E33A">
                <v:shape id="_x0000_i378071" type="#_x0000_t75" style="width:36pt;height:20.25pt" o:ole="">
                  <v:imagedata r:id="rId1551" o:title=""/>
                </v:shape>
                <o:OLEObject Type="Embed" ProgID="Equation.DSMT4" ShapeID="_x0000_i378071" DrawAspect="Content" ObjectID="_1686795656" r:id="rId15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Toạ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4D34FA6B">
                <v:shape id="_x0000_i378072" type="#_x0000_t75" style="width:9.75pt;height:12.75pt" o:ole="">
                  <v:imagedata r:id="rId1553" o:title=""/>
                </v:shape>
                <o:OLEObject Type="Embed" ProgID="Equation.DSMT4" ShapeID="_x0000_i378072" DrawAspect="Content" ObjectID="_1686795657" r:id="rId15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477A641">
                <v:shape id="_x0000_i378073" type="#_x0000_t75" style="width:20.25pt;height:12.75pt" o:ole="">
                  <v:imagedata r:id="rId1555" o:title=""/>
                </v:shape>
                <o:OLEObject Type="Embed" ProgID="Equation.DSMT4" ShapeID="_x0000_i378073" DrawAspect="Content" ObjectID="_1686795658" r:id="rId15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là:</w:t>
            </w:r>
          </w:p>
          <w:p w14:paraId="0D753211" w14:textId="5032F72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975" w:dyaOrig="405" w14:anchorId="7D31B4BF">
                <v:shape id="_x0000_i378074" type="#_x0000_t75" style="width:48.75pt;height:20.25pt" o:ole="">
                  <v:imagedata r:id="rId1557" o:title=""/>
                </v:shape>
                <o:OLEObject Type="Embed" ProgID="Equation.DSMT4" ShapeID="_x0000_i378074" DrawAspect="Content" ObjectID="_1686795659" r:id="rId15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6EFF8DF">
                <v:shape id="_x0000_i378075" type="#_x0000_t75" style="width:42pt;height:20.25pt" o:ole="">
                  <v:imagedata r:id="rId1559" o:title=""/>
                </v:shape>
                <o:OLEObject Type="Embed" ProgID="Equation.DSMT4" ShapeID="_x0000_i378075" DrawAspect="Content" ObjectID="_1686795660" r:id="rId15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F2B7C05">
                <v:shape id="_x0000_i378076" type="#_x0000_t75" style="width:41.25pt;height:20.25pt" o:ole="">
                  <v:imagedata r:id="rId1561" o:title=""/>
                </v:shape>
                <o:OLEObject Type="Embed" ProgID="Equation.DSMT4" ShapeID="_x0000_i378076" DrawAspect="Content" ObjectID="_1686795661" r:id="rId15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7241B324">
                <v:shape id="_x0000_i378077" type="#_x0000_t75" style="width:33.75pt;height:20.25pt" o:ole="">
                  <v:imagedata r:id="rId1563" o:title=""/>
                </v:shape>
                <o:OLEObject Type="Embed" ProgID="Equation.DSMT4" ShapeID="_x0000_i378077" DrawAspect="Content" ObjectID="_1686795662" r:id="rId15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640E6B4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373A7F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7923D6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33A85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>Câu 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D82587F">
                <v:shape id="_x0000_i378078" type="#_x0000_t75" style="width:23.25pt;height:15.75pt" o:ole="">
                  <v:imagedata r:id="rId1565" o:title=""/>
                </v:shape>
                <o:OLEObject Type="Embed" ProgID="Equation.DSMT4" ShapeID="_x0000_i378078" DrawAspect="Content" ObjectID="_1686795663" r:id="rId15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C89FA0B">
                <v:shape id="_x0000_i378079" type="#_x0000_t75" style="width:45pt;height:20.25pt" o:ole="">
                  <v:imagedata r:id="rId1567" o:title=""/>
                </v:shape>
                <o:OLEObject Type="Embed" ProgID="Equation.DSMT4" ShapeID="_x0000_i378079" DrawAspect="Content" ObjectID="_1686795664" r:id="rId15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044A6625">
                <v:shape id="_x0000_i378080" type="#_x0000_t75" style="width:36.75pt;height:20.25pt" o:ole="">
                  <v:imagedata r:id="rId1569" o:title=""/>
                </v:shape>
                <o:OLEObject Type="Embed" ProgID="Equation.DSMT4" ShapeID="_x0000_i378080" DrawAspect="Content" ObjectID="_1686795665" r:id="rId15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353D4D84">
                <v:shape id="_x0000_i378081" type="#_x0000_t75" style="width:9.75pt;height:12.75pt" o:ole="">
                  <v:imagedata r:id="rId1571" o:title=""/>
                </v:shape>
                <o:OLEObject Type="Embed" ProgID="Equation.DSMT4" ShapeID="_x0000_i378081" DrawAspect="Content" ObjectID="_1686795666" r:id="rId15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BD3A403">
                <v:shape id="_x0000_i378082" type="#_x0000_t75" style="width:20.25pt;height:12.75pt" o:ole="">
                  <v:imagedata r:id="rId1573" o:title=""/>
                </v:shape>
                <o:OLEObject Type="Embed" ProgID="Equation.DSMT4" ShapeID="_x0000_i378082" DrawAspect="Content" ObjectID="_1686795667" r:id="rId15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là:</w:t>
            </w:r>
          </w:p>
          <w:p w14:paraId="5ECD4327" w14:textId="4541F57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5147BF83">
                <v:shape id="_x0000_i378083" type="#_x0000_t75" style="width:42pt;height:20.25pt" o:ole="">
                  <v:imagedata r:id="rId1575" o:title=""/>
                </v:shape>
                <o:OLEObject Type="Embed" ProgID="Equation.DSMT4" ShapeID="_x0000_i378083" DrawAspect="Content" ObjectID="_1686795668" r:id="rId15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88AD5D0">
                <v:shape id="_x0000_i378084" type="#_x0000_t75" style="width:36pt;height:20.25pt" o:ole="">
                  <v:imagedata r:id="rId1577" o:title=""/>
                </v:shape>
                <o:OLEObject Type="Embed" ProgID="Equation.DSMT4" ShapeID="_x0000_i378084" DrawAspect="Content" ObjectID="_1686795669" r:id="rId15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11396282">
                <v:shape id="_x0000_i378085" type="#_x0000_t75" style="width:33.75pt;height:20.25pt" o:ole="">
                  <v:imagedata r:id="rId1579" o:title=""/>
                </v:shape>
                <o:OLEObject Type="Embed" ProgID="Equation.DSMT4" ShapeID="_x0000_i378085" DrawAspect="Content" ObjectID="_1686795670" r:id="rId15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184D5D0">
                <v:shape id="_x0000_i378086" type="#_x0000_t75" style="width:48pt;height:20.25pt" o:ole="">
                  <v:imagedata r:id="rId1581" o:title=""/>
                </v:shape>
                <o:OLEObject Type="Embed" ProgID="Equation.DSMT4" ShapeID="_x0000_i378086" DrawAspect="Content" ObjectID="_1686795671" r:id="rId15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0396288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9E8CF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5CDE93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4ADE0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8: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>Trong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400B7C6E">
                <v:shape id="_x0000_i378087" type="#_x0000_t75" style="width:22.5pt;height:16.5pt" o:ole="">
                  <v:imagedata r:id="rId1583" o:title=""/>
                </v:shape>
                <o:OLEObject Type="Embed" ProgID="Equation.DSMT4" ShapeID="_x0000_i378087" DrawAspect="Content" ObjectID="_1686795672" r:id="rId15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13B16912">
                <v:shape id="_x0000_i378088" type="#_x0000_t75" style="width:36pt;height:15pt" o:ole="">
                  <v:imagedata r:id="rId1585" o:title=""/>
                </v:shape>
                <o:OLEObject Type="Embed" ProgID="Equation.DSMT4" ShapeID="_x0000_i378088" DrawAspect="Content" ObjectID="_1686795673" r:id="rId15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18189A9A">
                <v:shape id="_x0000_i378089" type="#_x0000_t75" style="width:36pt;height:19.5pt" o:ole="">
                  <v:imagedata r:id="rId1587" o:title=""/>
                </v:shape>
                <o:OLEObject Type="Embed" ProgID="Equation.DSMT4" ShapeID="_x0000_i378089" DrawAspect="Content" ObjectID="_1686795674" r:id="rId15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390" w14:anchorId="02EFCF3B">
                <v:shape id="_x0000_i378090" type="#_x0000_t75" style="width:48.75pt;height:19.5pt" o:ole="">
                  <v:imagedata r:id="rId1589" o:title=""/>
                </v:shape>
                <o:OLEObject Type="Embed" ProgID="Equation.DSMT4" ShapeID="_x0000_i378090" DrawAspect="Content" ObjectID="_1686795675" r:id="rId15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50" w:dyaOrig="390" w14:anchorId="44EDB046">
                <v:shape id="_x0000_i378091" type="#_x0000_t75" style="width:52.5pt;height:19.5pt" o:ole="">
                  <v:imagedata r:id="rId1591" o:title=""/>
                </v:shape>
                <o:OLEObject Type="Embed" ProgID="Equation.DSMT4" ShapeID="_x0000_i378091" DrawAspect="Content" ObjectID="_1686795676" r:id="rId1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giao điểm hai đường chéo của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300" w14:anchorId="6D903CDB">
                <v:shape id="_x0000_i378092" type="#_x0000_t75" style="width:36pt;height:15pt" o:ole="">
                  <v:imagedata r:id="rId1593" o:title=""/>
                </v:shape>
                <o:OLEObject Type="Embed" ProgID="Equation.DSMT4" ShapeID="_x0000_i378092" DrawAspect="Content" ObjectID="_1686795677" r:id="rId1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333A5AE" w14:textId="55E3F26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390" w14:anchorId="517B7CB8">
                <v:shape id="_x0000_i378093" type="#_x0000_t75" style="width:30pt;height:19.5pt" o:ole="">
                  <v:imagedata r:id="rId1595" o:title=""/>
                </v:shape>
                <o:OLEObject Type="Embed" ProgID="Equation.DSMT4" ShapeID="_x0000_i378093" DrawAspect="Content" ObjectID="_1686795678" r:id="rId1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390" w14:anchorId="096C6CB3">
                <v:shape id="_x0000_i378094" type="#_x0000_t75" style="width:30pt;height:19.5pt" o:ole="">
                  <v:imagedata r:id="rId1597" o:title=""/>
                </v:shape>
                <o:OLEObject Type="Embed" ProgID="Equation.DSMT4" ShapeID="_x0000_i378094" DrawAspect="Content" ObjectID="_1686795679" r:id="rId1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1F92B7F1">
                <v:shape id="_x0000_i378095" type="#_x0000_t75" style="width:36pt;height:19.5pt" o:ole="">
                  <v:imagedata r:id="rId1599" o:title=""/>
                </v:shape>
                <o:OLEObject Type="Embed" ProgID="Equation.DSMT4" ShapeID="_x0000_i378095" DrawAspect="Content" ObjectID="_1686795680" r:id="rId1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5AA752C5">
                <v:shape id="_x0000_i378096" type="#_x0000_t75" style="width:36pt;height:19.5pt" o:ole="">
                  <v:imagedata r:id="rId1601" o:title=""/>
                </v:shape>
                <o:OLEObject Type="Embed" ProgID="Equation.DSMT4" ShapeID="_x0000_i378096" DrawAspect="Content" ObjectID="_1686795681" r:id="rId1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F67CB7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BF58A78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F4BE29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778079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01F2E93">
                <v:shape id="_x0000_i378097" type="#_x0000_t75" style="width:23.25pt;height:15.75pt" o:ole="">
                  <v:imagedata r:id="rId1565" o:title=""/>
                </v:shape>
                <o:OLEObject Type="Embed" ProgID="Equation.DSMT4" ShapeID="_x0000_i378097" DrawAspect="Content" ObjectID="_1686795682" r:id="rId16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74AA388">
                <v:shape id="_x0000_i378098" type="#_x0000_t75" style="width:45pt;height:20.25pt" o:ole="">
                  <v:imagedata r:id="rId1567" o:title=""/>
                </v:shape>
                <o:OLEObject Type="Embed" ProgID="Equation.DSMT4" ShapeID="_x0000_i378098" DrawAspect="Content" ObjectID="_1686795683" r:id="rId1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57061FC">
                <v:shape id="_x0000_i378099" type="#_x0000_t75" style="width:36.75pt;height:20.25pt" o:ole="">
                  <v:imagedata r:id="rId1569" o:title=""/>
                </v:shape>
                <o:OLEObject Type="Embed" ProgID="Equation.DSMT4" ShapeID="_x0000_i378099" DrawAspect="Content" ObjectID="_1686795684" r:id="rId16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Tọa độ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736BE89F">
                <v:shape id="_x0000_i378100" type="#_x0000_t75" style="width:9.75pt;height:12.75pt" o:ole="">
                  <v:imagedata r:id="rId1571" o:title=""/>
                </v:shape>
                <o:OLEObject Type="Embed" ProgID="Equation.DSMT4" ShapeID="_x0000_i378100" DrawAspect="Content" ObjectID="_1686795685" r:id="rId1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DC80125">
                <v:shape id="_x0000_i378101" type="#_x0000_t75" style="width:20.25pt;height:12.75pt" o:ole="">
                  <v:imagedata r:id="rId1573" o:title=""/>
                </v:shape>
                <o:OLEObject Type="Embed" ProgID="Equation.DSMT4" ShapeID="_x0000_i378101" DrawAspect="Content" ObjectID="_1686795686" r:id="rId16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12C72ECE" w14:textId="1BDCF60E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4CE092C7">
                <v:shape id="_x0000_i378102" type="#_x0000_t75" style="width:42pt;height:20.25pt" o:ole="">
                  <v:imagedata r:id="rId1575" o:title=""/>
                </v:shape>
                <o:OLEObject Type="Embed" ProgID="Equation.DSMT4" ShapeID="_x0000_i378102" DrawAspect="Content" ObjectID="_1686795687" r:id="rId1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E6BA7D2">
                <v:shape id="_x0000_i378103" type="#_x0000_t75" style="width:36pt;height:20.25pt" o:ole="">
                  <v:imagedata r:id="rId1577" o:title=""/>
                </v:shape>
                <o:OLEObject Type="Embed" ProgID="Equation.DSMT4" ShapeID="_x0000_i378103" DrawAspect="Content" ObjectID="_1686795688" r:id="rId16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631200B9">
                <v:shape id="_x0000_i378104" type="#_x0000_t75" style="width:33.75pt;height:20.25pt" o:ole="">
                  <v:imagedata r:id="rId1579" o:title=""/>
                </v:shape>
                <o:OLEObject Type="Embed" ProgID="Equation.DSMT4" ShapeID="_x0000_i378104" DrawAspect="Content" ObjectID="_1686795689" r:id="rId16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44B2A674">
                <v:shape id="_x0000_i378105" type="#_x0000_t75" style="width:48pt;height:20.25pt" o:ole="">
                  <v:imagedata r:id="rId1581" o:title=""/>
                </v:shape>
                <o:OLEObject Type="Embed" ProgID="Equation.DSMT4" ShapeID="_x0000_i378105" DrawAspect="Content" ObjectID="_1686795690" r:id="rId16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E5B423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E09213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174C22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41A49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10: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14A8838A">
                <v:shape id="_x0000_i378106" type="#_x0000_t75" style="width:22.5pt;height:15.75pt" o:ole="">
                  <v:imagedata r:id="rId1612" o:title=""/>
                </v:shape>
                <o:OLEObject Type="Embed" ProgID="Equation.DSMT4" ShapeID="_x0000_i378106" DrawAspect="Content" ObjectID="_1686795691" r:id="rId16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FCAFEFB">
                <v:shape id="_x0000_i378107" type="#_x0000_t75" style="width:28.5pt;height:14.25pt" o:ole="">
                  <v:imagedata r:id="rId1614" o:title=""/>
                </v:shape>
                <o:OLEObject Type="Embed" ProgID="Equation.DSMT4" ShapeID="_x0000_i378107" DrawAspect="Content" ObjectID="_1686795692" r:id="rId16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405" w14:anchorId="49A49F5A">
                <v:shape id="_x0000_i378108" type="#_x0000_t75" style="width:129pt;height:20.25pt" o:ole="">
                  <v:imagedata r:id="rId1616" o:title=""/>
                </v:shape>
                <o:OLEObject Type="Embed" ProgID="Equation.DSMT4" ShapeID="_x0000_i378108" DrawAspect="Content" ObjectID="_1686795693" r:id="rId16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15" w14:anchorId="4B821410">
                <v:shape id="_x0000_i378109" type="#_x0000_t75" style="width:62.25pt;height:15.75pt" o:ole="">
                  <v:imagedata r:id="rId1618" o:title=""/>
                </v:shape>
                <o:OLEObject Type="Embed" ProgID="Equation.DSMT4" ShapeID="_x0000_i378109" DrawAspect="Content" ObjectID="_1686795694" r:id="rId16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584897E2">
                <v:shape id="_x0000_i378110" type="#_x0000_t75" style="width:12pt;height:14.25pt" o:ole="">
                  <v:imagedata r:id="rId1620" o:title=""/>
                </v:shape>
                <o:OLEObject Type="Embed" ProgID="Equation.DSMT4" ShapeID="_x0000_i378110" DrawAspect="Content" ObjectID="_1686795695" r:id="rId16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A54CD04" w14:textId="2F3318F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390" w14:anchorId="73F78C6B">
                <v:shape id="_x0000_i378111" type="#_x0000_t75" style="width:27pt;height:19.5pt" o:ole="">
                  <v:imagedata r:id="rId1622" o:title=""/>
                </v:shape>
                <o:OLEObject Type="Embed" ProgID="Equation.DSMT4" ShapeID="_x0000_i378111" DrawAspect="Content" ObjectID="_1686795696" r:id="rId162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7AD2E479">
                <v:shape id="_x0000_i378112" type="#_x0000_t75" style="width:28.5pt;height:19.5pt" o:ole="">
                  <v:imagedata r:id="rId1624" o:title=""/>
                </v:shape>
                <o:OLEObject Type="Embed" ProgID="Equation.DSMT4" ShapeID="_x0000_i378112" DrawAspect="Content" ObjectID="_1686795697" r:id="rId162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0793DCB0">
                <v:shape id="_x0000_i378113" type="#_x0000_t75" style="width:40.5pt;height:19.5pt" o:ole="">
                  <v:imagedata r:id="rId1626" o:title=""/>
                </v:shape>
                <o:OLEObject Type="Embed" ProgID="Equation.DSMT4" ShapeID="_x0000_i378113" DrawAspect="Content" ObjectID="_1686795698" r:id="rId162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4E86009D">
                <v:shape id="_x0000_i378114" type="#_x0000_t75" style="width:34.5pt;height:19.5pt" o:ole="">
                  <v:imagedata r:id="rId1628" o:title=""/>
                </v:shape>
                <o:OLEObject Type="Embed" ProgID="Equation.DSMT4" ShapeID="_x0000_i378114" DrawAspect="Content" ObjectID="_1686795699" r:id="rId16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249CBEC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42102C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8C46BA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748D93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05D2551D">
                <v:shape id="_x0000_i378115" type="#_x0000_t75" style="width:26.25pt;height:15.75pt" o:ole="">
                  <v:imagedata r:id="rId1630" o:title=""/>
                </v:shape>
                <o:OLEObject Type="Embed" ProgID="Equation.DSMT4" ShapeID="_x0000_i378115" DrawAspect="Content" ObjectID="_1686795700" r:id="rId16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905" w:dyaOrig="405" w14:anchorId="7117F759">
                <v:shape id="_x0000_i378116" type="#_x0000_t75" style="width:95.25pt;height:20.25pt" o:ole="">
                  <v:imagedata r:id="rId1632" o:title=""/>
                </v:shape>
                <o:OLEObject Type="Embed" ProgID="Equation.DSMT4" ShapeID="_x0000_i378116" DrawAspect="Content" ObjectID="_1686795701" r:id="rId16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95" w:dyaOrig="315" w14:anchorId="3F790BEA">
                <v:shape id="_x0000_i378117" type="#_x0000_t75" style="width:39.75pt;height:15.75pt" o:ole="">
                  <v:imagedata r:id="rId1634" o:title=""/>
                </v:shape>
                <o:OLEObject Type="Embed" ProgID="Equation.DSMT4" ShapeID="_x0000_i378117" DrawAspect="Content" ObjectID="_1686795702" r:id="rId16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15" w:dyaOrig="285" w14:anchorId="21CAF025">
                <v:shape id="_x0000_i378118" type="#_x0000_t75" style="width:30.75pt;height:14.25pt" o:ole="">
                  <v:imagedata r:id="rId1636" o:title=""/>
                </v:shape>
                <o:OLEObject Type="Embed" ProgID="Equation.DSMT4" ShapeID="_x0000_i378118" DrawAspect="Content" ObjectID="_1686795703" r:id="rId16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825" w:dyaOrig="375" w14:anchorId="016B70A5">
                <v:shape id="_x0000_i378119" type="#_x0000_t75" style="width:41.25pt;height:18.75pt" o:ole="">
                  <v:imagedata r:id="rId1638" o:title=""/>
                </v:shape>
                <o:OLEObject Type="Embed" ProgID="Equation.DSMT4" ShapeID="_x0000_i378119" DrawAspect="Content" ObjectID="_1686795704" r:id="rId1639"/>
              </w:object>
            </w:r>
          </w:p>
          <w:p w14:paraId="10C1C94F" w14:textId="2CEAE7E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240" w:dyaOrig="285" w14:anchorId="11CD1C12">
                <v:shape id="_x0000_i378120" type="#_x0000_t75" style="width:12pt;height:14.25pt" o:ole="">
                  <v:imagedata r:id="rId1640" o:title=""/>
                </v:shape>
                <o:OLEObject Type="Embed" ProgID="Equation.DSMT4" ShapeID="_x0000_i378120" DrawAspect="Content" ObjectID="_1686795705" r:id="rId164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40" w:dyaOrig="285" w14:anchorId="04BAA5E0">
                <v:shape id="_x0000_i378121" type="#_x0000_t75" style="width:12pt;height:14.25pt" o:ole="">
                  <v:imagedata r:id="rId1642" o:title=""/>
                </v:shape>
                <o:OLEObject Type="Embed" ProgID="Equation.DSMT4" ShapeID="_x0000_i378121" DrawAspect="Content" ObjectID="_1686795706" r:id="rId1643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375" w:dyaOrig="285" w14:anchorId="077A3E5C">
                <v:shape id="_x0000_i378122" type="#_x0000_t75" style="width:18.75pt;height:14.25pt" o:ole="">
                  <v:imagedata r:id="rId1644" o:title=""/>
                </v:shape>
                <o:OLEObject Type="Embed" ProgID="Equation.DSMT4" ShapeID="_x0000_i378122" DrawAspect="Content" ObjectID="_1686795707" r:id="rId1645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40" w:dyaOrig="285" w14:anchorId="77B6FF30">
                <v:shape id="_x0000_i378123" type="#_x0000_t75" style="width:12pt;height:14.25pt" o:ole="">
                  <v:imagedata r:id="rId1646" o:title=""/>
                </v:shape>
                <o:OLEObject Type="Embed" ProgID="Equation.DSMT4" ShapeID="_x0000_i378123" DrawAspect="Content" ObjectID="_1686795708" r:id="rId1647"/>
              </w:object>
            </w:r>
          </w:p>
          <w:p w14:paraId="7554834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63C7795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738AB3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2633F1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4268B9A1">
                <v:shape id="_x0000_i378124" type="#_x0000_t75" style="width:26.25pt;height:15.75pt" o:ole="">
                  <v:imagedata r:id="rId1648" o:title=""/>
                </v:shape>
                <o:OLEObject Type="Embed" ProgID="Equation.DSMT4" ShapeID="_x0000_i378124" DrawAspect="Content" ObjectID="_1686795709" r:id="rId16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6A627FC">
                <v:shape id="_x0000_i378125" type="#_x0000_t75" style="width:41.25pt;height:20.25pt" o:ole="">
                  <v:imagedata r:id="rId1650" o:title=""/>
                </v:shape>
                <o:OLEObject Type="Embed" ProgID="Equation.DSMT4" ShapeID="_x0000_i378125" DrawAspect="Content" ObjectID="_1686795710" r:id="rId16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6F58C7DC">
                <v:shape id="_x0000_i378126" type="#_x0000_t75" style="width:21.75pt;height:15.75pt" o:ole="">
                  <v:imagedata r:id="rId1652" o:title=""/>
                </v:shape>
                <o:OLEObject Type="Embed" ProgID="Equation.DSMT4" ShapeID="_x0000_i378126" DrawAspect="Content" ObjectID="_1686795711" r:id="rId16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30" w:dyaOrig="315" w14:anchorId="3BF8308B">
                <v:shape id="_x0000_i378127" type="#_x0000_t75" style="width:76.5pt;height:15.75pt" o:ole="">
                  <v:imagedata r:id="rId1654" o:title=""/>
                </v:shape>
                <o:OLEObject Type="Embed" ProgID="Equation.DSMT4" ShapeID="_x0000_i378127" DrawAspect="Content" ObjectID="_1686795712" r:id="rId16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Khi đó</w:t>
            </w:r>
          </w:p>
          <w:p w14:paraId="7478F3A7" w14:textId="3EF36D77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B6B1472">
                <v:shape id="_x0000_i378128" type="#_x0000_t75" style="width:39pt;height:20.25pt" o:ole="">
                  <v:imagedata r:id="rId1656" o:title=""/>
                </v:shape>
                <o:OLEObject Type="Embed" ProgID="Equation.DSMT4" ShapeID="_x0000_i378128" DrawAspect="Content" ObjectID="_1686795713" r:id="rId16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15FC2BFD">
                <v:shape id="_x0000_i378129" type="#_x0000_t75" style="width:39pt;height:20.25pt" o:ole="">
                  <v:imagedata r:id="rId1658" o:title=""/>
                </v:shape>
                <o:OLEObject Type="Embed" ProgID="Equation.DSMT4" ShapeID="_x0000_i378129" DrawAspect="Content" ObjectID="_1686795714" r:id="rId16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63042D5">
                <v:shape id="_x0000_i378130" type="#_x0000_t75" style="width:45pt;height:20.25pt" o:ole="">
                  <v:imagedata r:id="rId1660" o:title=""/>
                </v:shape>
                <o:OLEObject Type="Embed" ProgID="Equation.DSMT4" ShapeID="_x0000_i378130" DrawAspect="Content" ObjectID="_1686795715" r:id="rId16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480A885">
                <v:shape id="_x0000_i378131" type="#_x0000_t75" style="width:39pt;height:20.25pt" o:ole="">
                  <v:imagedata r:id="rId1662" o:title=""/>
                </v:shape>
                <o:OLEObject Type="Embed" ProgID="Equation.DSMT4" ShapeID="_x0000_i378131" DrawAspect="Content" ObjectID="_1686795716" r:id="rId16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F284FB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888127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CB1569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40DCE07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13: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Cho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70" w14:anchorId="56CDA033">
                <v:shape id="_x0000_i378132" type="#_x0000_t75" style="width:36.75pt;height:13.5pt" o:ole="">
                  <v:imagedata r:id="rId1664" o:title=""/>
                </v:shape>
                <o:OLEObject Type="Embed" ProgID="Equation.DSMT4" ShapeID="_x0000_i378132" DrawAspect="Content" ObjectID="_1686795717" r:id="rId166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có tọa độ tâm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2987B2F9">
                <v:shape id="_x0000_i378133" type="#_x0000_t75" style="width:35.25pt;height:20.25pt" o:ole="">
                  <v:imagedata r:id="rId1666" o:title=""/>
                </v:shape>
                <o:OLEObject Type="Embed" ProgID="Equation.DSMT4" ShapeID="_x0000_i378133" DrawAspect="Content" ObjectID="_1686795718" r:id="rId16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hai đỉnh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55E9CA41">
                <v:shape id="_x0000_i378134" type="#_x0000_t75" style="width:45pt;height:20.25pt" o:ole="">
                  <v:imagedata r:id="rId1668" o:title=""/>
                </v:shape>
                <o:OLEObject Type="Embed" ProgID="Equation.DSMT4" ShapeID="_x0000_i378134" DrawAspect="Content" ObjectID="_1686795719" r:id="rId16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5010A9D">
                <v:shape id="_x0000_i378135" type="#_x0000_t75" style="width:45pt;height:20.25pt" o:ole="">
                  <v:imagedata r:id="rId1670" o:title=""/>
                </v:shape>
                <o:OLEObject Type="Embed" ProgID="Equation.DSMT4" ShapeID="_x0000_i378135" DrawAspect="Content" ObjectID="_1686795720" r:id="rId16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Tìm tọa độ hai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1400EB33">
                <v:shape id="_x0000_i378136" type="#_x0000_t75" style="width:12pt;height:13.5pt" o:ole="">
                  <v:imagedata r:id="rId1672" o:title=""/>
                </v:shape>
                <o:OLEObject Type="Embed" ProgID="Equation.DSMT4" ShapeID="_x0000_i378136" DrawAspect="Content" ObjectID="_1686795721" r:id="rId167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24BC5EB">
                <v:shape id="_x0000_i378137" type="#_x0000_t75" style="width:13.5pt;height:13.5pt" o:ole="">
                  <v:imagedata r:id="rId1674" o:title=""/>
                </v:shape>
                <o:OLEObject Type="Embed" ProgID="Equation.DSMT4" ShapeID="_x0000_i378137" DrawAspect="Content" ObjectID="_1686795722" r:id="rId167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>.</w:t>
            </w:r>
          </w:p>
          <w:p w14:paraId="40A5A2FB" w14:textId="4D040C60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35" w:dyaOrig="405" w14:anchorId="2FF4794D">
                <v:shape id="_x0000_i378138" type="#_x0000_t75" style="width:36.75pt;height:20.25pt" o:ole="">
                  <v:imagedata r:id="rId1676" o:title=""/>
                </v:shape>
                <o:OLEObject Type="Embed" ProgID="Equation.DSMT4" ShapeID="_x0000_i378138" DrawAspect="Content" ObjectID="_1686795723" r:id="rId16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15" w:dyaOrig="405" w14:anchorId="50DE49E7">
                <v:shape id="_x0000_i378139" type="#_x0000_t75" style="width:45.75pt;height:20.25pt" o:ole="">
                  <v:imagedata r:id="rId1678" o:title=""/>
                </v:shape>
                <o:OLEObject Type="Embed" ProgID="Equation.DSMT4" ShapeID="_x0000_i378139" DrawAspect="Content" ObjectID="_1686795724" r:id="rId16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00" w:dyaOrig="405" w14:anchorId="7AC605F8">
                <v:shape id="_x0000_i378140" type="#_x0000_t75" style="width:45pt;height:20.25pt" o:ole="">
                  <v:imagedata r:id="rId1680" o:title=""/>
                </v:shape>
                <o:OLEObject Type="Embed" ProgID="Equation.DSMT4" ShapeID="_x0000_i378140" DrawAspect="Content" ObjectID="_1686795725" r:id="rId16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65" w:dyaOrig="405" w14:anchorId="19E0003E">
                <v:shape id="_x0000_i378141" type="#_x0000_t75" style="width:38.25pt;height:20.25pt" o:ole="">
                  <v:imagedata r:id="rId1682" o:title=""/>
                </v:shape>
                <o:OLEObject Type="Embed" ProgID="Equation.DSMT4" ShapeID="_x0000_i378141" DrawAspect="Content" ObjectID="_1686795726" r:id="rId16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2D6A591E" w14:textId="79E8764C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65" w:dyaOrig="405" w14:anchorId="41761BD2">
                <v:shape id="_x0000_i378142" type="#_x0000_t75" style="width:38.25pt;height:20.25pt" o:ole="">
                  <v:imagedata r:id="rId1684" o:title=""/>
                </v:shape>
                <o:OLEObject Type="Embed" ProgID="Equation.DSMT4" ShapeID="_x0000_i378142" DrawAspect="Content" ObjectID="_1686795727" r:id="rId16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70" w:dyaOrig="405" w14:anchorId="6B162433">
                <v:shape id="_x0000_i378143" type="#_x0000_t75" style="width:43.5pt;height:20.25pt" o:ole="">
                  <v:imagedata r:id="rId1686" o:title=""/>
                </v:shape>
                <o:OLEObject Type="Embed" ProgID="Equation.DSMT4" ShapeID="_x0000_i378143" DrawAspect="Content" ObjectID="_1686795728" r:id="rId16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5" w:dyaOrig="405" w14:anchorId="4B779B5B">
                <v:shape id="_x0000_i378144" type="#_x0000_t75" style="width:44.25pt;height:20.25pt" o:ole="">
                  <v:imagedata r:id="rId1688" o:title=""/>
                </v:shape>
                <o:OLEObject Type="Embed" ProgID="Equation.DSMT4" ShapeID="_x0000_i378144" DrawAspect="Content" ObjectID="_1686795729" r:id="rId16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95" w:dyaOrig="405" w14:anchorId="468FE260">
                <v:shape id="_x0000_i378145" type="#_x0000_t75" style="width:39.75pt;height:20.25pt" o:ole="">
                  <v:imagedata r:id="rId1690" o:title=""/>
                </v:shape>
                <o:OLEObject Type="Embed" ProgID="Equation.DSMT4" ShapeID="_x0000_i378145" DrawAspect="Content" ObjectID="_1686795730" r:id="rId16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</w:p>
          <w:p w14:paraId="63E996E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4E44C8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B188F2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54BA72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8EC616E">
                <v:shape id="_x0000_i378146" type="#_x0000_t75" style="width:34.5pt;height:13.5pt" o:ole="">
                  <v:imagedata r:id="rId447" o:title=""/>
                </v:shape>
                <o:OLEObject Type="Embed" ProgID="Equation.DSMT4" ShapeID="_x0000_i378146" DrawAspect="Content" ObjectID="_1686795731" r:id="rId1692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pt-B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390" w14:anchorId="3F6289A9">
                <v:shape id="_x0000_i378147" type="#_x0000_t75" style="width:36.75pt;height:19.5pt" o:ole="">
                  <v:imagedata r:id="rId449" o:title=""/>
                </v:shape>
                <o:OLEObject Type="Embed" ProgID="Equation.DSMT4" ShapeID="_x0000_i378147" DrawAspect="Content" ObjectID="_1686795732" r:id="rId16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4247E3EC">
                <v:shape id="_x0000_i378148" type="#_x0000_t75" style="width:37.5pt;height:19.5pt" o:ole="">
                  <v:imagedata r:id="rId451" o:title=""/>
                </v:shape>
                <o:OLEObject Type="Embed" ProgID="Equation.DSMT4" ShapeID="_x0000_i378148" DrawAspect="Content" ObjectID="_1686795733" r:id="rId16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5AFFB22B">
                <v:shape id="_x0000_i378149" type="#_x0000_t75" style="width:45pt;height:19.5pt" o:ole="">
                  <v:imagedata r:id="rId453" o:title=""/>
                </v:shape>
                <o:OLEObject Type="Embed" ProgID="Equation.DSMT4" ShapeID="_x0000_i378149" DrawAspect="Content" ObjectID="_1686795734" r:id="rId16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Độ dài đường trung tuyến AM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1E6308DE">
                <v:shape id="_x0000_i378150" type="#_x0000_t75" style="width:34.5pt;height:13.5pt" o:ole="">
                  <v:imagedata r:id="rId455" o:title=""/>
                </v:shape>
                <o:OLEObject Type="Embed" ProgID="Equation.DSMT4" ShapeID="_x0000_i378150" DrawAspect="Content" ObjectID="_1686795735" r:id="rId16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F819975" w14:textId="6EB9443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390" w14:anchorId="5858000B">
                <v:shape id="_x0000_i378151" type="#_x0000_t75" style="width:28.5pt;height:19.5pt" o:ole="">
                  <v:imagedata r:id="rId457" o:title=""/>
                </v:shape>
                <o:OLEObject Type="Embed" ProgID="Equation.DSMT4" ShapeID="_x0000_i378151" DrawAspect="Content" ObjectID="_1686795736" r:id="rId16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70" w14:anchorId="43068634">
                <v:shape id="_x0000_i378152" type="#_x0000_t75" style="width:9.75pt;height:13.5pt" o:ole="">
                  <v:imagedata r:id="rId459" o:title=""/>
                </v:shape>
                <o:OLEObject Type="Embed" ProgID="Equation.DSMT4" ShapeID="_x0000_i378152" DrawAspect="Content" ObjectID="_1686795737" r:id="rId16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6C575B6B">
                <v:shape id="_x0000_i378153" type="#_x0000_t75" style="width:10.5pt;height:13.5pt" o:ole="">
                  <v:imagedata r:id="rId461" o:title=""/>
                </v:shape>
                <o:OLEObject Type="Embed" ProgID="Equation.DSMT4" ShapeID="_x0000_i378153" DrawAspect="Content" ObjectID="_1686795738" r:id="rId16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70" w14:anchorId="6E5B129A">
                <v:shape id="_x0000_i378154" type="#_x0000_t75" style="width:10.5pt;height:13.5pt" o:ole="">
                  <v:imagedata r:id="rId463" o:title=""/>
                </v:shape>
                <o:OLEObject Type="Embed" ProgID="Equation.DSMT4" ShapeID="_x0000_i378154" DrawAspect="Content" ObjectID="_1686795739" r:id="rId17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9E8E2A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38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64C6057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57A30D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38585B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6E58C2A">
                <v:shape id="_x0000_i378155" type="#_x0000_t75" style="width:23.25pt;height:16.5pt" o:ole="">
                  <v:imagedata r:id="rId1701" o:title=""/>
                </v:shape>
                <o:OLEObject Type="Embed" ProgID="Equation.DSMT4" ShapeID="_x0000_i378155" DrawAspect="Content" ObjectID="_1686795740" r:id="rId17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F3F0898">
                <v:shape id="_x0000_i378156" type="#_x0000_t75" style="width:36pt;height:14.25pt" o:ole="">
                  <v:imagedata r:id="rId1703" o:title=""/>
                </v:shape>
                <o:OLEObject Type="Embed" ProgID="Equation.DSMT4" ShapeID="_x0000_i378156" DrawAspect="Content" ObjectID="_1686795741" r:id="rId17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503960D2">
                <v:shape id="_x0000_i378157" type="#_x0000_t75" style="width:9.75pt;height:12.75pt" o:ole="">
                  <v:imagedata r:id="rId1705" o:title=""/>
                </v:shape>
                <o:OLEObject Type="Embed" ProgID="Equation.DSMT4" ShapeID="_x0000_i378157" DrawAspect="Content" ObjectID="_1686795742" r:id="rId17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295" w:dyaOrig="405" w14:anchorId="44443B92">
                <v:shape id="_x0000_i378158" type="#_x0000_t75" style="width:114.75pt;height:20.25pt" o:ole="">
                  <v:imagedata r:id="rId1707" o:title=""/>
                </v:shape>
                <o:OLEObject Type="Embed" ProgID="Equation.DSMT4" ShapeID="_x0000_i378158" DrawAspect="Content" ObjectID="_1686795743" r:id="rId17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tâm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55" w14:anchorId="08AE1D5E">
                <v:shape id="_x0000_i378159" type="#_x0000_t75" style="width:9.75pt;height:12.75pt" o:ole="">
                  <v:imagedata r:id="rId1705" o:title=""/>
                </v:shape>
                <o:OLEObject Type="Embed" ProgID="Equation.DSMT4" ShapeID="_x0000_i378159" DrawAspect="Content" ObjectID="_1686795744" r:id="rId17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64A273B2" w14:textId="0004ED03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75" w:dyaOrig="675" w14:anchorId="1AA96403">
                <v:shape id="_x0000_i378160" type="#_x0000_t75" style="width:33.75pt;height:33.75pt" o:ole="">
                  <v:imagedata r:id="rId1710" o:title=""/>
                </v:shape>
                <o:OLEObject Type="Embed" ProgID="Equation.DSMT4" ShapeID="_x0000_i378160" DrawAspect="Content" ObjectID="_1686795745" r:id="rId17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60" w:dyaOrig="690" w14:anchorId="6F6E77CA">
                <v:shape id="_x0000_i378161" type="#_x0000_t75" style="width:48pt;height:34.5pt" o:ole="">
                  <v:imagedata r:id="rId1712" o:title=""/>
                </v:shape>
                <o:OLEObject Type="Embed" ProgID="Equation.DSMT4" ShapeID="_x0000_i378161" DrawAspect="Content" ObjectID="_1686795746" r:id="rId17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690" w:dyaOrig="690" w14:anchorId="7BF68321">
                <v:shape id="_x0000_i378162" type="#_x0000_t75" style="width:34.5pt;height:34.5pt" o:ole="">
                  <v:imagedata r:id="rId1714" o:title=""/>
                </v:shape>
                <o:OLEObject Type="Embed" ProgID="Equation.DSMT4" ShapeID="_x0000_i378162" DrawAspect="Content" ObjectID="_1686795747" r:id="rId17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705" w14:anchorId="3B1187D8">
                <v:shape id="_x0000_i378163" type="#_x0000_t75" style="width:35.25pt;height:35.25pt" o:ole="">
                  <v:imagedata r:id="rId1716" o:title=""/>
                </v:shape>
                <o:OLEObject Type="Embed" ProgID="Equation.DSMT4" ShapeID="_x0000_i378163" DrawAspect="Content" ObjectID="_1686795748" r:id="rId17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3D6F4C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AE38536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42FFFC4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B0D291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2A9530E1">
                <v:shape id="_x0000_i378164" type="#_x0000_t75" style="width:23.25pt;height:15.75pt" o:ole="">
                  <v:imagedata r:id="rId1718" o:title=""/>
                </v:shape>
                <o:OLEObject Type="Embed" ProgID="Equation.DSMT4" ShapeID="_x0000_i378164" DrawAspect="Content" ObjectID="_1686795749" r:id="rId17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880DF30">
                <v:shape id="_x0000_i378165" type="#_x0000_t75" style="width:27.75pt;height:14.25pt" o:ole="">
                  <v:imagedata r:id="rId1720" o:title=""/>
                </v:shape>
                <o:OLEObject Type="Embed" ProgID="Equation.DSMT4" ShapeID="_x0000_i378165" DrawAspect="Content" ObjectID="_1686795750" r:id="rId17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42FEF7CC">
                <v:shape id="_x0000_i378166" type="#_x0000_t75" style="width:48.75pt;height:20.25pt" o:ole="">
                  <v:imagedata r:id="rId1722" o:title=""/>
                </v:shape>
                <o:OLEObject Type="Embed" ProgID="Equation.DSMT4" ShapeID="_x0000_i378166" DrawAspect="Content" ObjectID="_1686795751" r:id="rId17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390" w14:anchorId="4A753243">
                <v:shape id="_x0000_i378167" type="#_x0000_t75" style="width:41.25pt;height:19.5pt" o:ole="">
                  <v:imagedata r:id="rId1724" o:title=""/>
                </v:shape>
                <o:OLEObject Type="Embed" ProgID="Equation.DSMT4" ShapeID="_x0000_i378167" DrawAspect="Content" ObjectID="_1686795752" r:id="rId17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0D16166D">
                <v:shape id="_x0000_i378168" type="#_x0000_t75" style="width:36pt;height:19.5pt" o:ole="">
                  <v:imagedata r:id="rId1726" o:title=""/>
                </v:shape>
                <o:OLEObject Type="Embed" ProgID="Equation.DSMT4" ShapeID="_x0000_i378168" DrawAspect="Content" ObjectID="_1686795753" r:id="rId17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320" w:dyaOrig="315" w14:anchorId="2366FE29">
                <v:shape id="_x0000_i378169" type="#_x0000_t75" style="width:66pt;height:15.75pt" o:ole="">
                  <v:imagedata r:id="rId1728" o:title=""/>
                </v:shape>
                <o:OLEObject Type="Embed" ProgID="Equation.DSMT4" ShapeID="_x0000_i378169" DrawAspect="Content" ObjectID="_1686795754" r:id="rId17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413124F7">
                <v:shape id="_x0000_i378170" type="#_x0000_t75" style="width:12pt;height:14.25pt" o:ole="">
                  <v:imagedata r:id="rId1730" o:title=""/>
                </v:shape>
                <o:OLEObject Type="Embed" ProgID="Equation.DSMT4" ShapeID="_x0000_i378170" DrawAspect="Content" ObjectID="_1686795755" r:id="rId17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98AE76F" w14:textId="5AF1A008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563E8CE">
                <v:shape id="_x0000_i378171" type="#_x0000_t75" style="width:27pt;height:20.25pt" o:ole="">
                  <v:imagedata r:id="rId1732" o:title=""/>
                </v:shape>
                <o:OLEObject Type="Embed" ProgID="Equation.DSMT4" ShapeID="_x0000_i378171" DrawAspect="Content" ObjectID="_1686795756" r:id="rId17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34E6EED8">
                <v:shape id="_x0000_i378172" type="#_x0000_t75" style="width:27.75pt;height:20.25pt" o:ole="">
                  <v:imagedata r:id="rId1734" o:title=""/>
                </v:shape>
                <o:OLEObject Type="Embed" ProgID="Equation.DSMT4" ShapeID="_x0000_i378172" DrawAspect="Content" ObjectID="_1686795757" r:id="rId17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A659D4D">
                <v:shape id="_x0000_i378173" type="#_x0000_t75" style="width:42pt;height:20.25pt" o:ole="">
                  <v:imagedata r:id="rId1736" o:title=""/>
                </v:shape>
                <o:OLEObject Type="Embed" ProgID="Equation.DSMT4" ShapeID="_x0000_i378173" DrawAspect="Content" ObjectID="_1686795758" r:id="rId1737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7505BBA">
                <v:shape id="_x0000_i378174" type="#_x0000_t75" style="width:36pt;height:20.25pt" o:ole="">
                  <v:imagedata r:id="rId1738" o:title=""/>
                </v:shape>
                <o:OLEObject Type="Embed" ProgID="Equation.DSMT4" ShapeID="_x0000_i378174" DrawAspect="Content" ObjectID="_1686795759" r:id="rId17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0DD503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555BEF81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379514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7F315F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Câu 17: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0DBD6B8">
                <v:shape id="_x0000_i378175" type="#_x0000_t75" style="width:23.25pt;height:15.75pt" o:ole="">
                  <v:imagedata r:id="rId1740" o:title=""/>
                </v:shape>
                <o:OLEObject Type="Embed" ProgID="Equation.DSMT4" ShapeID="_x0000_i378175" DrawAspect="Content" ObjectID="_1686795760" r:id="rId17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3CC93D1E">
                <v:shape id="_x0000_i378176" type="#_x0000_t75" style="width:44.25pt;height:20.25pt" o:ole="">
                  <v:imagedata r:id="rId1742" o:title=""/>
                </v:shape>
                <o:OLEObject Type="Embed" ProgID="Equation.DSMT4" ShapeID="_x0000_i378176" DrawAspect="Content" ObjectID="_1686795761" r:id="rId17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của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0F3A6D83">
                <v:shape id="_x0000_i378177" type="#_x0000_t75" style="width:20.25pt;height:12.75pt" o:ole="">
                  <v:imagedata r:id="rId1744" o:title=""/>
                </v:shape>
                <o:OLEObject Type="Embed" ProgID="Equation.DSMT4" ShapeID="_x0000_i378177" DrawAspect="Content" ObjectID="_1686795762" r:id="rId17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4F87E440">
                <v:shape id="_x0000_i378178" type="#_x0000_t75" style="width:36.75pt;height:14.25pt" o:ole="">
                  <v:imagedata r:id="rId1746" o:title=""/>
                </v:shape>
                <o:OLEObject Type="Embed" ProgID="Equation.DSMT4" ShapeID="_x0000_i378178" DrawAspect="Content" ObjectID="_1686795763" r:id="rId17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35" w:dyaOrig="315" w14:anchorId="2B4C44CA">
                <v:shape id="_x0000_i378179" type="#_x0000_t75" style="width:36.75pt;height:15.75pt" o:ole="">
                  <v:imagedata r:id="rId1748" o:title=""/>
                </v:shape>
                <o:OLEObject Type="Embed" ProgID="Equation.DSMT4" ShapeID="_x0000_i378179" DrawAspect="Content" ObjectID="_1686795764" r:id="rId17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Khi đó</w:t>
            </w:r>
          </w:p>
          <w:p w14:paraId="3795FF13" w14:textId="4106BEE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27F7D58C">
                <v:shape id="_x0000_i378180" type="#_x0000_t75" style="width:39.75pt;height:20.25pt" o:ole="">
                  <v:imagedata r:id="rId1750" o:title=""/>
                </v:shape>
                <o:OLEObject Type="Embed" ProgID="Equation.DSMT4" ShapeID="_x0000_i378180" DrawAspect="Content" ObjectID="_1686795765" r:id="rId175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69C81F5E">
                <v:shape id="_x0000_i378181" type="#_x0000_t75" style="width:39pt;height:20.25pt" o:ole="">
                  <v:imagedata r:id="rId1752" o:title=""/>
                </v:shape>
                <o:OLEObject Type="Embed" ProgID="Equation.DSMT4" ShapeID="_x0000_i378181" DrawAspect="Content" ObjectID="_1686795766" r:id="rId17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3D684C3D">
                <v:shape id="_x0000_i378182" type="#_x0000_t75" style="width:45pt;height:20.25pt" o:ole="">
                  <v:imagedata r:id="rId1754" o:title=""/>
                </v:shape>
                <o:OLEObject Type="Embed" ProgID="Equation.DSMT4" ShapeID="_x0000_i378182" DrawAspect="Content" ObjectID="_1686795767" r:id="rId17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654199FF">
                <v:shape id="_x0000_i378183" type="#_x0000_t75" style="width:39.75pt;height:20.25pt" o:ole="">
                  <v:imagedata r:id="rId1756" o:title=""/>
                </v:shape>
                <o:OLEObject Type="Embed" ProgID="Equation.DSMT4" ShapeID="_x0000_i378183" DrawAspect="Content" ObjectID="_1686795768" r:id="rId17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067559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39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74B6BF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B09C7E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2FB7E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18: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20BDC3AD">
                <v:shape id="_x0000_i378184" type="#_x0000_t75" style="width:26.25pt;height:15.75pt" o:ole="">
                  <v:imagedata r:id="rId1758" o:title=""/>
                </v:shape>
                <o:OLEObject Type="Embed" ProgID="Equation.DSMT4" ShapeID="_x0000_i378184" DrawAspect="Content" ObjectID="_1686795769" r:id="rId17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2B0876E0">
                <v:shape id="_x0000_i378185" type="#_x0000_t75" style="width:33.75pt;height:20.25pt" o:ole="">
                  <v:imagedata r:id="rId1760" o:title=""/>
                </v:shape>
                <o:OLEObject Type="Embed" ProgID="Equation.DSMT4" ShapeID="_x0000_i378185" DrawAspect="Content" ObjectID="_1686795770" r:id="rId17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EC53D99">
                <v:shape id="_x0000_i378186" type="#_x0000_t75" style="width:45pt;height:20.25pt" o:ole="">
                  <v:imagedata r:id="rId1762" o:title=""/>
                </v:shape>
                <o:OLEObject Type="Embed" ProgID="Equation.DSMT4" ShapeID="_x0000_i378186" DrawAspect="Content" ObjectID="_1686795771" r:id="rId17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6FD908B2">
                <v:shape id="_x0000_i378187" type="#_x0000_t75" style="width:41.25pt;height:15.75pt" o:ole="">
                  <v:imagedata r:id="rId1764" o:title=""/>
                </v:shape>
                <o:OLEObject Type="Embed" ProgID="Equation.DSMT4" ShapeID="_x0000_i378187" DrawAspect="Content" ObjectID="_1686795772" r:id="rId17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020" w:dyaOrig="255" w14:anchorId="742F8714">
                <v:shape id="_x0000_i378188" type="#_x0000_t75" style="width:51pt;height:12.75pt" o:ole="">
                  <v:imagedata r:id="rId1766" o:title=""/>
                </v:shape>
                <o:OLEObject Type="Embed" ProgID="Equation.DSMT4" ShapeID="_x0000_i378188" DrawAspect="Content" ObjectID="_1686795773" r:id="rId17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toạ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E5DF231">
                <v:shape id="_x0000_i378189" type="#_x0000_t75" style="width:15.75pt;height:12.75pt" o:ole="">
                  <v:imagedata r:id="rId1768" o:title=""/>
                </v:shape>
                <o:OLEObject Type="Embed" ProgID="Equation.DSMT4" ShapeID="_x0000_i378189" DrawAspect="Content" ObjectID="_1686795774" r:id="rId17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71AF1213" w14:textId="21129FD4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5521193E">
                <v:shape id="_x0000_i378190" type="#_x0000_t75" style="width:27pt;height:20.25pt" o:ole="">
                  <v:imagedata r:id="rId1770" o:title=""/>
                </v:shape>
                <o:OLEObject Type="Embed" ProgID="Equation.DSMT4" ShapeID="_x0000_i378190" DrawAspect="Content" ObjectID="_1686795775" r:id="rId17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71D23863">
                <v:shape id="_x0000_i378191" type="#_x0000_t75" style="width:33pt;height:20.25pt" o:ole="">
                  <v:imagedata r:id="rId1772" o:title=""/>
                </v:shape>
                <o:OLEObject Type="Embed" ProgID="Equation.DSMT4" ShapeID="_x0000_i378191" DrawAspect="Content" ObjectID="_1686795776" r:id="rId17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28CA1824">
                <v:shape id="_x0000_i378192" type="#_x0000_t75" style="width:33pt;height:20.25pt" o:ole="">
                  <v:imagedata r:id="rId1774" o:title=""/>
                </v:shape>
                <o:OLEObject Type="Embed" ProgID="Equation.DSMT4" ShapeID="_x0000_i378192" DrawAspect="Content" ObjectID="_1686795777" r:id="rId177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C0CDF63">
                <v:shape id="_x0000_i378193" type="#_x0000_t75" style="width:35.25pt;height:20.25pt" o:ole="">
                  <v:imagedata r:id="rId1776" o:title=""/>
                </v:shape>
                <o:OLEObject Type="Embed" ProgID="Equation.DSMT4" ShapeID="_x0000_i378193" DrawAspect="Content" ObjectID="_1686795778" r:id="rId17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455582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9242770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CE4011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46EF6B" w14:textId="77777777" w:rsidR="009844E1" w:rsidRPr="007D28A6" w:rsidRDefault="009844E1" w:rsidP="006C3BBF">
            <w:pPr>
              <w:pStyle w:val="ListParagraph1"/>
              <w:spacing w:before="0"/>
              <w:ind w:left="0"/>
              <w:mirrorIndents/>
              <w:rPr>
                <w:rFonts w:ascii="Chu Van An" w:hAnsi="Chu Van An" w:cs="Chu Van An"/>
                <w:b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>Câu 19:</w:t>
            </w:r>
            <w:r w:rsidRPr="007D28A6">
              <w:rPr>
                <w:rFonts w:ascii="Chu Van An" w:hAnsi="Chu Van An" w:cs="Chu Van An"/>
                <w:szCs w:val="24"/>
              </w:rPr>
              <w:t xml:space="preserve">Cho hai điểm </w:t>
            </w:r>
            <w:r w:rsidRPr="007D28A6">
              <w:rPr>
                <w:rFonts w:ascii="Chu Van An" w:hAnsi="Chu Van An" w:cs="Chu Van An"/>
                <w:position w:val="-14"/>
                <w:szCs w:val="24"/>
              </w:rPr>
              <w:object w:dxaOrig="960" w:dyaOrig="405" w14:anchorId="44E2CFA7">
                <v:shape id="_x0000_i378194" type="#_x0000_t75" style="width:48pt;height:20.25pt" o:ole="">
                  <v:imagedata r:id="rId1778" o:title=""/>
                </v:shape>
                <o:OLEObject Type="Embed" ProgID="Equation.DSMT4" ShapeID="_x0000_i378194" DrawAspect="Content" ObjectID="_1686795779" r:id="rId1779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và </w:t>
            </w:r>
            <w:r w:rsidRPr="007D28A6">
              <w:rPr>
                <w:rFonts w:ascii="Chu Van An" w:hAnsi="Chu Van An" w:cs="Chu Van An"/>
                <w:position w:val="-14"/>
                <w:szCs w:val="24"/>
              </w:rPr>
              <w:object w:dxaOrig="795" w:dyaOrig="405" w14:anchorId="4C4508B8">
                <v:shape id="_x0000_i378195" type="#_x0000_t75" style="width:39.75pt;height:20.25pt" o:ole="">
                  <v:imagedata r:id="rId1780" o:title=""/>
                </v:shape>
                <o:OLEObject Type="Embed" ProgID="Equation.DSMT4" ShapeID="_x0000_i378195" DrawAspect="Content" ObjectID="_1686795780" r:id="rId1781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. Nếu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0F6C4686">
                <v:shape id="_x0000_i378196" type="#_x0000_t75" style="width:12pt;height:12.75pt" o:ole="">
                  <v:imagedata r:id="rId1782" o:title=""/>
                </v:shape>
                <o:OLEObject Type="Embed" ProgID="Equation.DSMT4" ShapeID="_x0000_i378196" DrawAspect="Content" ObjectID="_1686795781" r:id="rId1783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là điểm đối xứng với điểm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315" w:dyaOrig="255" w14:anchorId="47DA47B0">
                <v:shape id="_x0000_i378197" type="#_x0000_t75" style="width:15.75pt;height:12.75pt" o:ole="">
                  <v:imagedata r:id="rId1784" o:title=""/>
                </v:shape>
                <o:OLEObject Type="Embed" ProgID="Equation.DSMT4" ShapeID="_x0000_i378197" DrawAspect="Content" ObjectID="_1686795782" r:id="rId1785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qua điểm </w:t>
            </w:r>
            <w:r w:rsidRPr="007D28A6">
              <w:rPr>
                <w:rFonts w:ascii="Chu Van An" w:hAnsi="Chu Van An" w:cs="Chu Van An"/>
                <w:position w:val="-6"/>
                <w:szCs w:val="24"/>
              </w:rPr>
              <w:object w:dxaOrig="285" w:dyaOrig="285" w14:anchorId="1BFD0FF2">
                <v:shape id="_x0000_i378198" type="#_x0000_t75" style="width:14.25pt;height:14.25pt" o:ole="">
                  <v:imagedata r:id="rId1786" o:title=""/>
                </v:shape>
                <o:OLEObject Type="Embed" ProgID="Equation.DSMT4" ShapeID="_x0000_i378198" DrawAspect="Content" ObjectID="_1686795783" r:id="rId1787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thì </w:t>
            </w:r>
            <w:r w:rsidRPr="007D28A6">
              <w:rPr>
                <w:rFonts w:ascii="Chu Van An" w:hAnsi="Chu Van An" w:cs="Chu Van An"/>
                <w:position w:val="-4"/>
                <w:szCs w:val="24"/>
              </w:rPr>
              <w:object w:dxaOrig="240" w:dyaOrig="255" w14:anchorId="565964B2">
                <v:shape id="_x0000_i378199" type="#_x0000_t75" style="width:12pt;height:12.75pt" o:ole="">
                  <v:imagedata r:id="rId1788" o:title=""/>
                </v:shape>
                <o:OLEObject Type="Embed" ProgID="Equation.DSMT4" ShapeID="_x0000_i378199" DrawAspect="Content" ObjectID="_1686795784" r:id="rId1789"/>
              </w:object>
            </w:r>
            <w:r w:rsidRPr="007D28A6">
              <w:rPr>
                <w:rFonts w:ascii="Chu Van An" w:hAnsi="Chu Van An" w:cs="Chu Van An"/>
                <w:szCs w:val="24"/>
              </w:rPr>
              <w:t xml:space="preserve"> có tọa độ là:</w:t>
            </w:r>
          </w:p>
          <w:p w14:paraId="195B9113" w14:textId="6FED5658" w:rsidR="009844E1" w:rsidRPr="007D28A6" w:rsidRDefault="009844E1" w:rsidP="006C3BBF">
            <w:pPr>
              <w:pStyle w:val="ListParagraph1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/>
              <w:ind w:left="0"/>
              <w:mirrorIndents/>
              <w:rPr>
                <w:rFonts w:ascii="Chu Van An" w:hAnsi="Chu Van An" w:cs="Chu Van An"/>
                <w:b/>
                <w:color w:val="0000FF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80" w:dyaOrig="405" w14:anchorId="3E78D9D4">
                <v:shape id="_x0000_i378200" type="#_x0000_t75" style="width:39pt;height:20.25pt" o:ole="">
                  <v:imagedata r:id="rId1790" o:title=""/>
                </v:shape>
                <o:OLEObject Type="Embed" ProgID="Equation.DSMT4" ShapeID="_x0000_i378200" DrawAspect="Content" ObjectID="_1686795785" r:id="rId1791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05" w:dyaOrig="405" w14:anchorId="3D4979B3">
                <v:shape id="_x0000_i378201" type="#_x0000_t75" style="width:35.25pt;height:20.25pt" o:ole="">
                  <v:imagedata r:id="rId1792" o:title=""/>
                </v:shape>
                <o:OLEObject Type="Embed" ProgID="Equation.DSMT4" ShapeID="_x0000_i378201" DrawAspect="Content" ObjectID="_1686795786" r:id="rId1793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3366FF"/>
                <w:position w:val="-14"/>
                <w:szCs w:val="24"/>
              </w:rPr>
              <w:object w:dxaOrig="795" w:dyaOrig="405" w14:anchorId="46CEA025">
                <v:shape id="_x0000_i378202" type="#_x0000_t75" style="width:39.75pt;height:20.25pt" o:ole="">
                  <v:imagedata r:id="rId1794" o:title=""/>
                </v:shape>
                <o:OLEObject Type="Embed" ProgID="Equation.DSMT4" ShapeID="_x0000_i378202" DrawAspect="Content" ObjectID="_1686795787" r:id="rId1795"/>
              </w:object>
            </w:r>
            <w:r w:rsidRPr="007D28A6">
              <w:rPr>
                <w:rFonts w:ascii="Chu Van An" w:hAnsi="Chu Van An" w:cs="Chu Van An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position w:val="-28"/>
                <w:szCs w:val="24"/>
              </w:rPr>
              <w:object w:dxaOrig="825" w:dyaOrig="675" w14:anchorId="7FE2764B">
                <v:shape id="_x0000_i378203" type="#_x0000_t75" style="width:41.25pt;height:33.75pt" o:ole="">
                  <v:imagedata r:id="rId1796" o:title=""/>
                </v:shape>
                <o:OLEObject Type="Embed" ProgID="Equation.DSMT4" ShapeID="_x0000_i378203" DrawAspect="Content" ObjectID="_1686795788" r:id="rId1797"/>
              </w:object>
            </w:r>
            <w:r w:rsidRPr="007D28A6">
              <w:rPr>
                <w:rFonts w:ascii="Chu Van An" w:hAnsi="Chu Van An" w:cs="Chu Van An"/>
                <w:b/>
                <w:szCs w:val="24"/>
              </w:rPr>
              <w:t>.</w:t>
            </w:r>
          </w:p>
          <w:p w14:paraId="68D9380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0475DBD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828BDF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0B8D4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>Câu 20: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00" w14:anchorId="2DE106B2">
                <v:shape id="_x0000_i378204" type="#_x0000_t75" style="width:24pt;height:15pt" o:ole="">
                  <v:imagedata r:id="rId1798" o:title=""/>
                </v:shape>
                <o:OLEObject Type="Embed" ProgID="Equation.DSMT4" ShapeID="_x0000_i378204" DrawAspect="Content" ObjectID="_1686795789" r:id="rId17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55" w14:anchorId="2CCAA06C">
                <v:shape id="_x0000_i378205" type="#_x0000_t75" style="width:33.75pt;height:12.75pt" o:ole="">
                  <v:imagedata r:id="rId1800" o:title=""/>
                </v:shape>
                <o:OLEObject Type="Embed" ProgID="Equation.DSMT4" ShapeID="_x0000_i378205" DrawAspect="Content" ObjectID="_1686795790" r:id="rId18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2475" w:dyaOrig="360" w14:anchorId="74792D31">
                <v:shape id="_x0000_i378206" type="#_x0000_t75" style="width:123.75pt;height:18pt" o:ole="">
                  <v:imagedata r:id="rId1802" o:title=""/>
                </v:shape>
                <o:OLEObject Type="Embed" ProgID="Equation.DSMT4" ShapeID="_x0000_i378206" DrawAspect="Content" ObjectID="_1686795791" r:id="rId18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giao điểm hai đường chéo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55" w14:anchorId="67C7A876">
                <v:shape id="_x0000_i378207" type="#_x0000_t75" style="width:33.75pt;height:12.75pt" o:ole="">
                  <v:imagedata r:id="rId1804" o:title=""/>
                </v:shape>
                <o:OLEObject Type="Embed" ProgID="Equation.DSMT4" ShapeID="_x0000_i378207" DrawAspect="Content" ObjectID="_1686795792" r:id="rId18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2037AB3F" w14:textId="16DBAA5B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55" w:dyaOrig="405" w14:anchorId="719693DA">
                <v:shape id="_x0000_i378208" type="#_x0000_t75" style="width:27.75pt;height:20.25pt" o:ole="">
                  <v:imagedata r:id="rId1806" o:title=""/>
                </v:shape>
                <o:OLEObject Type="Embed" ProgID="Equation.DSMT4" ShapeID="_x0000_i378208" DrawAspect="Content" ObjectID="_1686795793" r:id="rId18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705" w:dyaOrig="390" w14:anchorId="38B2FBFF">
                <v:shape id="_x0000_i378209" type="#_x0000_t75" style="width:35.25pt;height:19.5pt" o:ole="">
                  <v:imagedata r:id="rId1808" o:title=""/>
                </v:shape>
                <o:OLEObject Type="Embed" ProgID="Equation.DSMT4" ShapeID="_x0000_i378209" DrawAspect="Content" ObjectID="_1686795794" r:id="rId18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675" w:dyaOrig="405" w14:anchorId="457A2B65">
                <v:shape id="_x0000_i378210" type="#_x0000_t75" style="width:33.75pt;height:20.25pt" o:ole="">
                  <v:imagedata r:id="rId1810" o:title=""/>
                </v:shape>
                <o:OLEObject Type="Embed" ProgID="Equation.DSMT4" ShapeID="_x0000_i378210" DrawAspect="Content" ObjectID="_1686795795" r:id="rId18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 w:eastAsia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 w:eastAsia="vi-VN"/>
              </w:rPr>
              <w:object w:dxaOrig="555" w:dyaOrig="405" w14:anchorId="7ADF9FA6">
                <v:shape id="_x0000_i378211" type="#_x0000_t75" style="width:27.75pt;height:20.25pt" o:ole="">
                  <v:imagedata r:id="rId1812" o:title=""/>
                </v:shape>
                <o:OLEObject Type="Embed" ProgID="Equation.DSMT4" ShapeID="_x0000_i378211" DrawAspect="Content" ObjectID="_1686795796" r:id="rId18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12B14A2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77ACB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7B7498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E0BB6D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6FFC9AF6">
                <v:shape id="_x0000_i378212" type="#_x0000_t75" style="width:36pt;height:13.5pt" o:ole="">
                  <v:imagedata r:id="rId1814" o:title=""/>
                </v:shape>
                <o:OLEObject Type="Embed" ProgID="Equation.DSMT4" ShapeID="_x0000_i378212" DrawAspect="Content" ObjectID="_1686795797" r:id="rId18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48D1D2B7">
                <v:shape id="_x0000_i378213" type="#_x0000_t75" style="width:40.5pt;height:16.5pt" o:ole="">
                  <v:imagedata r:id="rId1816" o:title=""/>
                </v:shape>
                <o:OLEObject Type="Embed" ProgID="Equation.DSMT4" ShapeID="_x0000_i378213" DrawAspect="Content" ObjectID="_1686795798" r:id="rId18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90" w:dyaOrig="330" w14:anchorId="348DA05B">
                <v:shape id="_x0000_i378214" type="#_x0000_t75" style="width:34.5pt;height:16.5pt" o:ole="">
                  <v:imagedata r:id="rId1818" o:title=""/>
                </v:shape>
                <o:OLEObject Type="Embed" ProgID="Equation.DSMT4" ShapeID="_x0000_i378214" DrawAspect="Content" ObjectID="_1686795799" r:id="rId18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30" w14:anchorId="384D8FC9">
                <v:shape id="_x0000_i378215" type="#_x0000_t75" style="width:33pt;height:16.5pt" o:ole="">
                  <v:imagedata r:id="rId1820" o:title=""/>
                </v:shape>
                <o:OLEObject Type="Embed" ProgID="Equation.DSMT4" ShapeID="_x0000_i378215" DrawAspect="Content" ObjectID="_1686795800" r:id="rId18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1291EBDD">
                <v:shape id="_x0000_i378216" type="#_x0000_t75" style="width:16.5pt;height:13.5pt" o:ole="">
                  <v:imagedata r:id="rId1822" o:title=""/>
                </v:shape>
                <o:OLEObject Type="Embed" ProgID="Equation.DSMT4" ShapeID="_x0000_i378216" DrawAspect="Content" ObjectID="_1686795801" r:id="rId18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70" w14:anchorId="03122899">
                <v:shape id="_x0000_i378217" type="#_x0000_t75" style="width:20.25pt;height:13.5pt" o:ole="">
                  <v:imagedata r:id="rId1824" o:title=""/>
                </v:shape>
                <o:OLEObject Type="Embed" ProgID="Equation.DSMT4" ShapeID="_x0000_i378217" DrawAspect="Content" ObjectID="_1686795802" r:id="rId18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6AAC289B">
                <v:shape id="_x0000_i378218" type="#_x0000_t75" style="width:16.5pt;height:13.5pt" o:ole="">
                  <v:imagedata r:id="rId1826" o:title=""/>
                </v:shape>
                <o:OLEObject Type="Embed" ProgID="Equation.DSMT4" ShapeID="_x0000_i378218" DrawAspect="Content" ObjectID="_1686795803" r:id="rId18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734733" w14:textId="15346E04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35" w:dyaOrig="330" w14:anchorId="699EB6E6">
                <v:shape id="_x0000_i378219" type="#_x0000_t75" style="width:51.75pt;height:16.5pt" o:ole="">
                  <v:imagedata r:id="rId1828" o:title=""/>
                </v:shape>
                <o:OLEObject Type="Embed" ProgID="Equation.DSMT4" ShapeID="_x0000_i378219" DrawAspect="Content" ObjectID="_1686795804" r:id="rId182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08DB7850">
                <v:shape id="_x0000_i378220" type="#_x0000_t75" style="width:52.5pt;height:16.5pt" o:ole="">
                  <v:imagedata r:id="rId1830" o:title=""/>
                </v:shape>
                <o:OLEObject Type="Embed" ProgID="Equation.DSMT4" ShapeID="_x0000_i378220" DrawAspect="Content" ObjectID="_1686795805" r:id="rId183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7B7F6696" w14:textId="55706366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66A357F9">
                <v:shape id="_x0000_i378221" type="#_x0000_t75" style="width:37.5pt;height:16.5pt" o:ole="">
                  <v:imagedata r:id="rId1832" o:title=""/>
                </v:shape>
                <o:OLEObject Type="Embed" ProgID="Equation.DSMT4" ShapeID="_x0000_i378221" DrawAspect="Content" ObjectID="_1686795806" r:id="rId183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30" w14:anchorId="2372CD2A">
                <v:shape id="_x0000_i378222" type="#_x0000_t75" style="width:54pt;height:16.5pt" o:ole="">
                  <v:imagedata r:id="rId1834" o:title=""/>
                </v:shape>
                <o:OLEObject Type="Embed" ProgID="Equation.DSMT4" ShapeID="_x0000_i378222" DrawAspect="Content" ObjectID="_1686795807" r:id="rId183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18F7A62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56DF0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0334DB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8C205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position w:val="-14"/>
              </w:rPr>
              <w:object w:dxaOrig="1485" w:dyaOrig="405" w14:anchorId="063598B5">
                <v:shape id="_x0000_i378223" type="#_x0000_t75" style="width:74.25pt;height:20.25pt" o:ole="">
                  <v:imagedata r:id="rId1836" o:title=""/>
                </v:shape>
                <o:OLEObject Type="Embed" ProgID="Equation.DSMT4" ShapeID="_x0000_i378223" DrawAspect="Content" ObjectID="_1686795808" r:id="rId18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position w:val="-4"/>
              </w:rPr>
              <w:object w:dxaOrig="315" w:dyaOrig="255" w14:anchorId="51300011">
                <v:shape id="_x0000_i378224" type="#_x0000_t75" style="width:15.75pt;height:12.75pt" o:ole="">
                  <v:imagedata r:id="rId1838" o:title=""/>
                </v:shape>
                <o:OLEObject Type="Embed" ProgID="Equation.DSMT4" ShapeID="_x0000_i378224" DrawAspect="Content" ObjectID="_1686795809" r:id="rId18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position w:val="-4"/>
              </w:rPr>
              <w:object w:dxaOrig="240" w:dyaOrig="255" w14:anchorId="397F5B60">
                <v:shape id="_x0000_i378225" type="#_x0000_t75" style="width:12pt;height:12.75pt" o:ole="">
                  <v:imagedata r:id="rId1840" o:title=""/>
                </v:shape>
                <o:OLEObject Type="Embed" ProgID="Equation.DSMT4" ShapeID="_x0000_i378225" DrawAspect="Content" ObjectID="_1686795810" r:id="rId18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position w:val="-4"/>
              </w:rPr>
              <w:object w:dxaOrig="480" w:dyaOrig="255" w14:anchorId="65E14B7D">
                <v:shape id="_x0000_i378226" type="#_x0000_t75" style="width:24pt;height:12.75pt" o:ole="">
                  <v:imagedata r:id="rId1842" o:title=""/>
                </v:shape>
                <o:OLEObject Type="Embed" ProgID="Equation.DSMT4" ShapeID="_x0000_i378226" DrawAspect="Content" ObjectID="_1686795811" r:id="rId18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C1D68B" w14:textId="11124677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0F19DD8B">
                <v:shape id="_x0000_i378227" type="#_x0000_t75" style="width:27.75pt;height:19.5pt" o:ole="">
                  <v:imagedata r:id="rId1844" o:title=""/>
                </v:shape>
                <o:OLEObject Type="Embed" ProgID="Equation.DSMT4" ShapeID="_x0000_i378227" DrawAspect="Content" ObjectID="_1686795812" r:id="rId18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75" w:dyaOrig="330" w14:anchorId="6E54DCE2">
                <v:shape id="_x0000_i378228" type="#_x0000_t75" style="width:18.75pt;height:16.5pt" o:ole="">
                  <v:imagedata r:id="rId1846" o:title=""/>
                </v:shape>
                <o:OLEObject Type="Embed" ProgID="Equation.DSMT4" ShapeID="_x0000_i378228" DrawAspect="Content" ObjectID="_1686795813" r:id="rId18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75" w:dyaOrig="315" w14:anchorId="48AABD91">
                <v:shape id="_x0000_i378229" type="#_x0000_t75" style="width:18.75pt;height:15.75pt" o:ole="">
                  <v:imagedata r:id="rId1848" o:title=""/>
                </v:shape>
                <o:OLEObject Type="Embed" ProgID="Equation.DSMT4" ShapeID="_x0000_i378229" DrawAspect="Content" ObjectID="_1686795814" r:id="rId18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360" w:dyaOrig="330" w14:anchorId="59373A11">
                <v:shape id="_x0000_i378230" type="#_x0000_t75" style="width:18pt;height:16.5pt" o:ole="">
                  <v:imagedata r:id="rId1850" o:title=""/>
                </v:shape>
                <o:OLEObject Type="Embed" ProgID="Equation.DSMT4" ShapeID="_x0000_i378230" DrawAspect="Content" ObjectID="_1686795815" r:id="rId18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504EA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9E6A420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18787E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B3878F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Câu 23: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36BB8893">
                <v:shape id="_x0000_i378231" type="#_x0000_t75" style="width:22.5pt;height:16.5pt" o:ole="">
                  <v:imagedata r:id="rId1852" o:title=""/>
                </v:shape>
                <o:OLEObject Type="Embed" ProgID="Equation.DSMT4" ShapeID="_x0000_i378231" DrawAspect="Content" ObjectID="_1686795816" r:id="rId18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70" w14:anchorId="5373468B">
                <v:shape id="_x0000_i378232" type="#_x0000_t75" style="width:28.5pt;height:13.5pt" o:ole="">
                  <v:imagedata r:id="rId1854" o:title=""/>
                </v:shape>
                <o:OLEObject Type="Embed" ProgID="Equation.DSMT4" ShapeID="_x0000_i378232" DrawAspect="Content" ObjectID="_1686795817" r:id="rId18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580" w:dyaOrig="405" w14:anchorId="086625DB">
                <v:shape id="_x0000_i378233" type="#_x0000_t75" style="width:129pt;height:20.25pt" o:ole="">
                  <v:imagedata r:id="rId1856" o:title=""/>
                </v:shape>
                <o:OLEObject Type="Embed" ProgID="Equation.DSMT4" ShapeID="_x0000_i378233" DrawAspect="Content" ObjectID="_1686795818" r:id="rId18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45" w:dyaOrig="330" w14:anchorId="51C6F07D">
                <v:shape id="_x0000_i378234" type="#_x0000_t75" style="width:62.25pt;height:16.5pt" o:ole="">
                  <v:imagedata r:id="rId1858" o:title=""/>
                </v:shape>
                <o:OLEObject Type="Embed" ProgID="Equation.DSMT4" ShapeID="_x0000_i378234" DrawAspect="Content" ObjectID="_1686795819" r:id="rId18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5804D283">
                <v:shape id="_x0000_i378235" type="#_x0000_t75" style="width:12pt;height:13.5pt" o:ole="">
                  <v:imagedata r:id="rId1860" o:title=""/>
                </v:shape>
                <o:OLEObject Type="Embed" ProgID="Equation.DSMT4" ShapeID="_x0000_i378235" DrawAspect="Content" ObjectID="_1686795820" r:id="rId18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508634CA" w14:textId="1C315288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4C0CC308">
                <v:shape id="_x0000_i378236" type="#_x0000_t75" style="width:27pt;height:20.25pt" o:ole="">
                  <v:imagedata r:id="rId1862" o:title=""/>
                </v:shape>
                <o:OLEObject Type="Embed" ProgID="Equation.DSMT4" ShapeID="_x0000_i378236" DrawAspect="Content" ObjectID="_1686795821" r:id="rId186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20A2E2C6">
                <v:shape id="_x0000_i378237" type="#_x0000_t75" style="width:28.5pt;height:20.25pt" o:ole="">
                  <v:imagedata r:id="rId1864" o:title=""/>
                </v:shape>
                <o:OLEObject Type="Embed" ProgID="Equation.DSMT4" ShapeID="_x0000_i378237" DrawAspect="Content" ObjectID="_1686795822" r:id="rId1865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405" w14:anchorId="23E289BE">
                <v:shape id="_x0000_i378238" type="#_x0000_t75" style="width:40.5pt;height:20.25pt" o:ole="">
                  <v:imagedata r:id="rId1866" o:title=""/>
                </v:shape>
                <o:OLEObject Type="Embed" ProgID="Equation.DSMT4" ShapeID="_x0000_i378238" DrawAspect="Content" ObjectID="_1686795823" r:id="rId186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shd w:val="clear" w:color="auto" w:fill="FFFFFF" w:themeFill="background1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44CB0043">
                <v:shape id="_x0000_i378239" type="#_x0000_t75" style="width:35.25pt;height:20.25pt" o:ole="">
                  <v:imagedata r:id="rId1868" o:title=""/>
                </v:shape>
                <o:OLEObject Type="Embed" ProgID="Equation.DSMT4" ShapeID="_x0000_i378239" DrawAspect="Content" ObjectID="_1686795824" r:id="rId18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7A3F80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87026A5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CD8ABC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7762580" w14:textId="77777777" w:rsidR="009844E1" w:rsidRPr="007D28A6" w:rsidRDefault="009844E1" w:rsidP="006C3BBF">
            <w:pPr>
              <w:autoSpaceDE w:val="0"/>
              <w:autoSpaceDN w:val="0"/>
              <w:adjustRightInd w:val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24: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vi-VN"/>
              </w:rPr>
              <w:object w:dxaOrig="465" w:dyaOrig="315" w14:anchorId="3AD5D3B2">
                <v:shape id="_x0000_i378240" type="#_x0000_t75" style="width:23.25pt;height:15.75pt" o:ole="">
                  <v:imagedata r:id="rId1870" o:title=""/>
                </v:shape>
                <o:OLEObject Type="Embed" ProgID="Equation.DSMT4" ShapeID="_x0000_i378240" DrawAspect="Content" ObjectID="_1686795825" r:id="rId18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, cho hai điểm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975" w:dyaOrig="405" w14:anchorId="382726D6">
                <v:shape id="_x0000_i378241" type="#_x0000_t75" style="width:48.75pt;height:20.25pt" o:ole="">
                  <v:imagedata r:id="rId1872" o:title=""/>
                </v:shape>
                <o:OLEObject Type="Embed" ProgID="Equation.DSMT4" ShapeID="_x0000_i378241" DrawAspect="Content" ObjectID="_1686795826" r:id="rId18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780" w:dyaOrig="405" w14:anchorId="5109AB0B">
                <v:shape id="_x0000_i378242" type="#_x0000_t75" style="width:39pt;height:20.25pt" o:ole="">
                  <v:imagedata r:id="rId1874" o:title=""/>
                </v:shape>
                <o:OLEObject Type="Embed" ProgID="Equation.DSMT4" ShapeID="_x0000_i378242" DrawAspect="Content" ObjectID="_1686795827" r:id="rId18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Trung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195" w:dyaOrig="255" w14:anchorId="7AF3B3E3">
                <v:shape id="_x0000_i378243" type="#_x0000_t75" style="width:9.75pt;height:12.75pt" o:ole="">
                  <v:imagedata r:id="rId1876" o:title=""/>
                </v:shape>
                <o:OLEObject Type="Embed" ProgID="Equation.DSMT4" ShapeID="_x0000_i378243" DrawAspect="Content" ObjectID="_1686795828" r:id="rId18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vi-VN"/>
              </w:rPr>
              <w:object w:dxaOrig="405" w:dyaOrig="255" w14:anchorId="72490512">
                <v:shape id="_x0000_i378244" type="#_x0000_t75" style="width:20.25pt;height:12.75pt" o:ole="">
                  <v:imagedata r:id="rId1878" o:title=""/>
                </v:shape>
                <o:OLEObject Type="Embed" ProgID="Equation.DSMT4" ShapeID="_x0000_i378244" DrawAspect="Content" ObjectID="_1686795829" r:id="rId18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có tọa độ là</w:t>
            </w:r>
          </w:p>
          <w:p w14:paraId="6F9E33D9" w14:textId="77777777" w:rsid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76547C3F">
                <v:shape id="_x0000_i378245" type="#_x0000_t75" style="width:39pt;height:20.25pt" o:ole="">
                  <v:imagedata r:id="rId1880" o:title=""/>
                </v:shape>
                <o:OLEObject Type="Embed" ProgID="Equation.DSMT4" ShapeID="_x0000_i378245" DrawAspect="Content" ObjectID="_1686795830" r:id="rId18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05" w:dyaOrig="405" w14:anchorId="222F6EB4">
                <v:shape id="_x0000_i378246" type="#_x0000_t75" style="width:50.25pt;height:20.25pt" o:ole="">
                  <v:imagedata r:id="rId1882" o:title=""/>
                </v:shape>
                <o:OLEObject Type="Embed" ProgID="Equation.DSMT4" ShapeID="_x0000_i378246" DrawAspect="Content" ObjectID="_1686795831" r:id="rId18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</w:p>
          <w:p w14:paraId="1A898542" w14:textId="3AD745D1" w:rsidR="009844E1" w:rsidRPr="007D28A6" w:rsidRDefault="007D28A6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autoSpaceDE w:val="0"/>
              <w:autoSpaceDN w:val="0"/>
              <w:adjustRightInd w:val="0"/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lastRenderedPageBreak/>
              <w:t>Ⓒ.</w:t>
            </w:r>
            <w:r w:rsidR="009844E1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9844E1"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10B6C5F0">
                <v:shape id="_x0000_i378247" type="#_x0000_t75" style="width:36.75pt;height:20.25pt" o:ole="">
                  <v:imagedata r:id="rId1884" o:title=""/>
                </v:shape>
                <o:OLEObject Type="Embed" ProgID="Equation.DSMT4" ShapeID="_x0000_i378247" DrawAspect="Content" ObjectID="_1686795832" r:id="rId1885"/>
              </w:object>
            </w:r>
            <w:r w:rsidR="009844E1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="009844E1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="009844E1"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="009844E1"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4ED433CC">
                <v:shape id="_x0000_i378248" type="#_x0000_t75" style="width:45.75pt;height:20.25pt" o:ole="">
                  <v:imagedata r:id="rId1886" o:title=""/>
                </v:shape>
                <o:OLEObject Type="Embed" ProgID="Equation.DSMT4" ShapeID="_x0000_i378248" DrawAspect="Content" ObjectID="_1686795833" r:id="rId1887"/>
              </w:object>
            </w:r>
            <w:r w:rsidR="009844E1"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8C9E72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B69E02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53318F3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44126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Câu 25: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70" w:dyaOrig="315" w14:anchorId="3DD3E802">
                <v:shape id="_x0000_i378249" type="#_x0000_t75" style="width:28.5pt;height:15.75pt" o:ole="">
                  <v:imagedata r:id="rId1888" o:title=""/>
                </v:shape>
                <o:OLEObject Type="Embed" ProgID="Equation.DSMT4" ShapeID="_x0000_i378249" DrawAspect="Content" ObjectID="_1686795834" r:id="rId18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57878D6">
                <v:shape id="_x0000_i378250" type="#_x0000_t75" style="width:36pt;height:20.25pt" o:ole="">
                  <v:imagedata r:id="rId1890" o:title=""/>
                </v:shape>
                <o:OLEObject Type="Embed" ProgID="Equation.DSMT4" ShapeID="_x0000_i378250" DrawAspect="Content" ObjectID="_1686795835" r:id="rId18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79C050A0">
                <v:shape id="_x0000_i378251" type="#_x0000_t75" style="width:45pt;height:20.25pt" o:ole="">
                  <v:imagedata r:id="rId1892" o:title=""/>
                </v:shape>
                <o:OLEObject Type="Embed" ProgID="Equation.DSMT4" ShapeID="_x0000_i378251" DrawAspect="Content" ObjectID="_1686795836" r:id="rId18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trung điểm của đoạn thẳng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05" w:dyaOrig="255" w14:anchorId="61E214BE">
                <v:shape id="_x0000_i378252" type="#_x0000_t75" style="width:20.25pt;height:12.75pt" o:ole="">
                  <v:imagedata r:id="rId1894" o:title=""/>
                </v:shape>
                <o:OLEObject Type="Embed" ProgID="Equation.DSMT4" ShapeID="_x0000_i378252" DrawAspect="Content" ObjectID="_1686795837" r:id="rId18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1837420" w14:textId="5D1E00D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25" w:dyaOrig="675" w14:anchorId="3942985D">
                <v:shape id="_x0000_i378253" type="#_x0000_t75" style="width:41.25pt;height:33.75pt" o:ole="">
                  <v:imagedata r:id="rId1896" o:title=""/>
                </v:shape>
                <o:OLEObject Type="Embed" ProgID="Equation.DSMT4" ShapeID="_x0000_i378253" DrawAspect="Content" ObjectID="_1686795838" r:id="rId189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780" w:dyaOrig="675" w14:anchorId="4ADBEB5F">
                <v:shape id="_x0000_i378254" type="#_x0000_t75" style="width:39pt;height:33.75pt" o:ole="">
                  <v:imagedata r:id="rId1898" o:title=""/>
                </v:shape>
                <o:OLEObject Type="Embed" ProgID="Equation.DSMT4" ShapeID="_x0000_i378254" DrawAspect="Content" ObjectID="_1686795839" r:id="rId189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840" w:dyaOrig="675" w14:anchorId="71E16F34">
                <v:shape id="_x0000_i378255" type="#_x0000_t75" style="width:42pt;height:33.75pt" o:ole="">
                  <v:imagedata r:id="rId1900" o:title=""/>
                </v:shape>
                <o:OLEObject Type="Embed" ProgID="Equation.DSMT4" ShapeID="_x0000_i378255" DrawAspect="Content" ObjectID="_1686795840" r:id="rId19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660" w:dyaOrig="405" w14:anchorId="707419F8">
                <v:shape id="_x0000_i378256" type="#_x0000_t75" style="width:33pt;height:20.25pt" o:ole="">
                  <v:imagedata r:id="rId1902" o:title=""/>
                </v:shape>
                <o:OLEObject Type="Embed" ProgID="Equation.DSMT4" ShapeID="_x0000_i378256" DrawAspect="Content" ObjectID="_1686795841" r:id="rId190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B0AE6F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C4C38F3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69E90D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5092D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Câu 26: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position w:val="-10"/>
              </w:rPr>
              <w:object w:dxaOrig="465" w:dyaOrig="315" w14:anchorId="31153781">
                <v:shape id="_x0000_i378257" type="#_x0000_t75" style="width:23.25pt;height:15.75pt" o:ole="">
                  <v:imagedata r:id="rId1904" o:title=""/>
                </v:shape>
                <o:OLEObject Type="Embed" ProgID="Equation.DSMT4" ShapeID="_x0000_i378257" DrawAspect="Content" ObjectID="_1686795842" r:id="rId19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hai điểm </w:t>
            </w:r>
            <w:r w:rsidRPr="007D28A6">
              <w:rPr>
                <w:position w:val="-14"/>
              </w:rPr>
              <w:object w:dxaOrig="1620" w:dyaOrig="405" w14:anchorId="15FF25CF">
                <v:shape id="_x0000_i378258" type="#_x0000_t75" style="width:81pt;height:20.25pt" o:ole="">
                  <v:imagedata r:id="rId1906" o:title=""/>
                </v:shape>
                <o:OLEObject Type="Embed" ProgID="Equation.DSMT4" ShapeID="_x0000_i378258" DrawAspect="Content" ObjectID="_1686795843" r:id="rId19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tọa độ điểm </w:t>
            </w:r>
            <w:r w:rsidRPr="007D28A6">
              <w:rPr>
                <w:position w:val="-4"/>
              </w:rPr>
              <w:object w:dxaOrig="240" w:dyaOrig="255" w14:anchorId="785A36C9">
                <v:shape id="_x0000_i378259" type="#_x0000_t75" style="width:12pt;height:12.75pt" o:ole="">
                  <v:imagedata r:id="rId1908" o:title=""/>
                </v:shape>
                <o:OLEObject Type="Embed" ProgID="Equation.DSMT4" ShapeID="_x0000_i378259" DrawAspect="Content" ObjectID="_1686795844" r:id="rId19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position w:val="-4"/>
              </w:rPr>
              <w:object w:dxaOrig="195" w:dyaOrig="255" w14:anchorId="37F4ACE3">
                <v:shape id="_x0000_i378260" type="#_x0000_t75" style="width:9.75pt;height:12.75pt" o:ole="">
                  <v:imagedata r:id="rId1910" o:title=""/>
                </v:shape>
                <o:OLEObject Type="Embed" ProgID="Equation.DSMT4" ShapeID="_x0000_i378260" DrawAspect="Content" ObjectID="_1686795845" r:id="rId19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của </w:t>
            </w:r>
            <w:r w:rsidRPr="007D28A6">
              <w:rPr>
                <w:position w:val="-4"/>
              </w:rPr>
              <w:object w:dxaOrig="405" w:dyaOrig="255" w14:anchorId="409961A6">
                <v:shape id="_x0000_i378261" type="#_x0000_t75" style="width:20.25pt;height:12.75pt" o:ole="">
                  <v:imagedata r:id="rId1912" o:title=""/>
                </v:shape>
                <o:OLEObject Type="Embed" ProgID="Equation.DSMT4" ShapeID="_x0000_i378261" DrawAspect="Content" ObjectID="_1686795846" r:id="rId19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1D213C" w14:textId="4B370F19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5743E755">
                <v:shape id="_x0000_i378262" type="#_x0000_t75" style="width:35.25pt;height:20.25pt" o:ole="">
                  <v:imagedata r:id="rId1914" o:title=""/>
                </v:shape>
                <o:OLEObject Type="Embed" ProgID="Equation.DSMT4" ShapeID="_x0000_i378262" DrawAspect="Content" ObjectID="_1686795847" r:id="rId19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50" w:dyaOrig="690" w14:anchorId="630E9366">
                <v:shape id="_x0000_i378263" type="#_x0000_t75" style="width:37.5pt;height:34.5pt" o:ole="">
                  <v:imagedata r:id="rId1916" o:title=""/>
                </v:shape>
                <o:OLEObject Type="Embed" ProgID="Equation.DSMT4" ShapeID="_x0000_i378263" DrawAspect="Content" ObjectID="_1686795848" r:id="rId19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420" w14:anchorId="4139A2FF">
                <v:shape id="_x0000_i378264" type="#_x0000_t75" style="width:27.75pt;height:21pt" o:ole="">
                  <v:imagedata r:id="rId1918" o:title=""/>
                </v:shape>
                <o:OLEObject Type="Embed" ProgID="Equation.DSMT4" ShapeID="_x0000_i378264" DrawAspect="Content" ObjectID="_1686795849" r:id="rId19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75" w:dyaOrig="420" w14:anchorId="5B2EDC8A">
                <v:shape id="_x0000_i378265" type="#_x0000_t75" style="width:33.75pt;height:21pt" o:ole="">
                  <v:imagedata r:id="rId1920" o:title=""/>
                </v:shape>
                <o:OLEObject Type="Embed" ProgID="Equation.DSMT4" ShapeID="_x0000_i378265" DrawAspect="Content" ObjectID="_1686795850" r:id="rId19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590D550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bookmarkEnd w:id="136"/>
        <w:bookmarkEnd w:id="137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705421B8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A4B829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288CC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49" w:name="c27q"/>
            <w:bookmarkEnd w:id="14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mặt phẳng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2FCF740C">
                <v:shape id="_x0000_i378266" type="#_x0000_t75" style="width:23.25pt;height:16.5pt" o:ole="">
                  <v:imagedata r:id="rId1922" o:title=""/>
                </v:shape>
                <o:OLEObject Type="Embed" ProgID="Equation.DSMT4" ShapeID="_x0000_i378266" DrawAspect="Content" ObjectID="_1686795851" r:id="rId19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giác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44A3C900">
                <v:shape id="_x0000_i378267" type="#_x0000_t75" style="width:28.5pt;height:14.25pt" o:ole="">
                  <v:imagedata r:id="rId1924" o:title=""/>
                </v:shape>
                <o:OLEObject Type="Embed" ProgID="Equation.DSMT4" ShapeID="_x0000_i378267" DrawAspect="Content" ObjectID="_1686795852" r:id="rId19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biết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A62DA44">
                <v:shape id="_x0000_i378268" type="#_x0000_t75" style="width:36pt;height:20.25pt" o:ole="">
                  <v:imagedata r:id="rId1926" o:title=""/>
                </v:shape>
                <o:OLEObject Type="Embed" ProgID="Equation.DSMT4" ShapeID="_x0000_i378268" DrawAspect="Content" ObjectID="_1686795853" r:id="rId19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D5C57AB">
                <v:shape id="_x0000_i378269" type="#_x0000_t75" style="width:45pt;height:20.25pt" o:ole="">
                  <v:imagedata r:id="rId1928" o:title=""/>
                </v:shape>
                <o:OLEObject Type="Embed" ProgID="Equation.DSMT4" ShapeID="_x0000_i378269" DrawAspect="Content" ObjectID="_1686795854" r:id="rId19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7A9C0359">
                <v:shape id="_x0000_i378270" type="#_x0000_t75" style="width:39pt;height:20.25pt" o:ole="">
                  <v:imagedata r:id="rId1930" o:title=""/>
                </v:shape>
                <o:OLEObject Type="Embed" ProgID="Equation.DSMT4" ShapeID="_x0000_i378270" DrawAspect="Content" ObjectID="_1686795855" r:id="rId19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Gọi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4E39716E">
                <v:shape id="_x0000_i378271" type="#_x0000_t75" style="width:16.5pt;height:12.75pt" o:ole="">
                  <v:imagedata r:id="rId1932" o:title=""/>
                </v:shape>
                <o:OLEObject Type="Embed" ProgID="Equation.DSMT4" ShapeID="_x0000_i378271" DrawAspect="Content" ObjectID="_1686795856" r:id="rId19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là trung điểm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0CC16BCB">
                <v:shape id="_x0000_i378272" type="#_x0000_t75" style="width:20.25pt;height:14.25pt" o:ole="">
                  <v:imagedata r:id="rId1934" o:title=""/>
                </v:shape>
                <o:OLEObject Type="Embed" ProgID="Equation.DSMT4" ShapeID="_x0000_i378272" DrawAspect="Content" ObjectID="_1686795857" r:id="rId19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đó tọa độ véctơ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480" w:dyaOrig="330" w14:anchorId="7351149F">
                <v:shape id="_x0000_i378273" type="#_x0000_t75" style="width:24pt;height:16.5pt" o:ole="">
                  <v:imagedata r:id="rId1936" o:title=""/>
                </v:shape>
                <o:OLEObject Type="Embed" ProgID="Equation.DSMT4" ShapeID="_x0000_i378273" DrawAspect="Content" ObjectID="_1686795858" r:id="rId19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là</w:t>
            </w:r>
          </w:p>
          <w:p w14:paraId="6AACCED5" w14:textId="4E0F17A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50" w:name="c27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05" w:dyaOrig="690" w14:anchorId="08911BB7">
                <v:shape id="_x0000_i378274" type="#_x0000_t75" style="width:35.25pt;height:34.5pt" o:ole="">
                  <v:imagedata r:id="rId1938" o:title=""/>
                </v:shape>
                <o:OLEObject Type="Embed" ProgID="Equation.DSMT4" ShapeID="_x0000_i378274" DrawAspect="Content" ObjectID="_1686795859" r:id="rId19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1" w:name="c27b"/>
            <w:bookmarkEnd w:id="15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41E0EA03">
                <v:shape id="_x0000_i378275" type="#_x0000_t75" style="width:42.75pt;height:34.5pt" o:ole="">
                  <v:imagedata r:id="rId1940" o:title=""/>
                </v:shape>
                <o:OLEObject Type="Embed" ProgID="Equation.DSMT4" ShapeID="_x0000_i378275" DrawAspect="Content" ObjectID="_1686795860" r:id="rId19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2" w:name="c27c"/>
            <w:bookmarkEnd w:id="15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55" w:dyaOrig="690" w14:anchorId="6C7E4735">
                <v:shape id="_x0000_i378276" type="#_x0000_t75" style="width:42.75pt;height:34.5pt" o:ole="">
                  <v:imagedata r:id="rId1942" o:title=""/>
                </v:shape>
                <o:OLEObject Type="Embed" ProgID="Equation.DSMT4" ShapeID="_x0000_i378276" DrawAspect="Content" ObjectID="_1686795861" r:id="rId19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3" w:name="c27d"/>
            <w:bookmarkEnd w:id="15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40" w:dyaOrig="690" w14:anchorId="437EBF74">
                <v:shape id="_x0000_i378277" type="#_x0000_t75" style="width:42pt;height:34.5pt" o:ole="">
                  <v:imagedata r:id="rId1944" o:title=""/>
                </v:shape>
                <o:OLEObject Type="Embed" ProgID="Equation.DSMT4" ShapeID="_x0000_i378277" DrawAspect="Content" ObjectID="_1686795862" r:id="rId19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3"/>
          <w:p w14:paraId="0287B200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bookmarkEnd w:id="135"/>
        <w:bookmarkEnd w:id="140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AC45DB4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175CFE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DDE5856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4" w:name="c28q"/>
            <w:bookmarkEnd w:id="154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28: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position w:val="-6"/>
              </w:rPr>
              <w:object w:dxaOrig="555" w:dyaOrig="285" w14:anchorId="7083A113">
                <v:shape id="_x0000_i378278" type="#_x0000_t75" style="width:27.75pt;height:14.25pt" o:ole="">
                  <v:imagedata r:id="rId1946" o:title=""/>
                </v:shape>
                <o:OLEObject Type="Embed" ProgID="Equation.DSMT4" ShapeID="_x0000_i378278" DrawAspect="Content" ObjectID="_1686795863" r:id="rId19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trọng tâm </w:t>
            </w:r>
            <w:r w:rsidRPr="007D28A6">
              <w:rPr>
                <w:position w:val="-6"/>
              </w:rPr>
              <w:object w:dxaOrig="255" w:dyaOrig="285" w14:anchorId="04C7513D">
                <v:shape id="_x0000_i378279" type="#_x0000_t75" style="width:12.75pt;height:14.25pt" o:ole="">
                  <v:imagedata r:id="rId1948" o:title=""/>
                </v:shape>
                <o:OLEObject Type="Embed" ProgID="Equation.DSMT4" ShapeID="_x0000_i378279" DrawAspect="Content" ObjectID="_1686795864" r:id="rId19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7D28A6">
              <w:rPr>
                <w:position w:val="-14"/>
              </w:rPr>
              <w:object w:dxaOrig="720" w:dyaOrig="405" w14:anchorId="6D844409">
                <v:shape id="_x0000_i378280" type="#_x0000_t75" style="width:36pt;height:20.25pt" o:ole="">
                  <v:imagedata r:id="rId1950" o:title=""/>
                </v:shape>
                <o:OLEObject Type="Embed" ProgID="Equation.DSMT4" ShapeID="_x0000_i378280" DrawAspect="Content" ObjectID="_1686795865" r:id="rId19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750" w:dyaOrig="405" w14:anchorId="0632F3ED">
                <v:shape id="_x0000_i378281" type="#_x0000_t75" style="width:37.5pt;height:20.25pt" o:ole="">
                  <v:imagedata r:id="rId1952" o:title=""/>
                </v:shape>
                <o:OLEObject Type="Embed" ProgID="Equation.DSMT4" ShapeID="_x0000_i378281" DrawAspect="Content" ObjectID="_1686795866" r:id="rId19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750" w:dyaOrig="405" w14:anchorId="6BC478E0">
                <v:shape id="_x0000_i378282" type="#_x0000_t75" style="width:37.5pt;height:20.25pt" o:ole="">
                  <v:imagedata r:id="rId1954" o:title=""/>
                </v:shape>
                <o:OLEObject Type="Embed" ProgID="Equation.DSMT4" ShapeID="_x0000_i378282" DrawAspect="Content" ObjectID="_1686795867" r:id="rId19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position w:val="-4"/>
              </w:rPr>
              <w:object w:dxaOrig="195" w:dyaOrig="255" w14:anchorId="6B5E28E7">
                <v:shape id="_x0000_i378283" type="#_x0000_t75" style="width:9.75pt;height:12.75pt" o:ole="">
                  <v:imagedata r:id="rId1956" o:title=""/>
                </v:shape>
                <o:OLEObject Type="Embed" ProgID="Equation.DSMT4" ShapeID="_x0000_i378283" DrawAspect="Content" ObjectID="_1686795868" r:id="rId19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đoạn </w:t>
            </w:r>
            <w:r w:rsidRPr="007D28A6">
              <w:rPr>
                <w:position w:val="-6"/>
              </w:rPr>
              <w:object w:dxaOrig="420" w:dyaOrig="285" w14:anchorId="165405C1">
                <v:shape id="_x0000_i378284" type="#_x0000_t75" style="width:21pt;height:14.25pt" o:ole="">
                  <v:imagedata r:id="rId1958" o:title=""/>
                </v:shape>
                <o:OLEObject Type="Embed" ProgID="Equation.DSMT4" ShapeID="_x0000_i378284" DrawAspect="Content" ObjectID="_1686795869" r:id="rId19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position w:val="-4"/>
              </w:rPr>
              <w:object w:dxaOrig="195" w:dyaOrig="255" w14:anchorId="306D7CE1">
                <v:shape id="_x0000_i378285" type="#_x0000_t75" style="width:9.75pt;height:12.75pt" o:ole="">
                  <v:imagedata r:id="rId1956" o:title=""/>
                </v:shape>
                <o:OLEObject Type="Embed" ProgID="Equation.DSMT4" ShapeID="_x0000_i378285" DrawAspect="Content" ObjectID="_1686795870" r:id="rId19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65EFC7E3" w14:textId="22EFFAE6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55" w:name="c2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735C8D51">
                <v:shape id="_x0000_i378286" type="#_x0000_t75" style="width:36pt;height:20.25pt" o:ole="">
                  <v:imagedata r:id="rId1961" o:title=""/>
                </v:shape>
                <o:OLEObject Type="Embed" ProgID="Equation.DSMT4" ShapeID="_x0000_i378286" DrawAspect="Content" ObjectID="_1686795871" r:id="rId19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6" w:name="c28b"/>
            <w:bookmarkEnd w:id="15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20" w:dyaOrig="405" w14:anchorId="40A64480">
                <v:shape id="_x0000_i378287" type="#_x0000_t75" style="width:36pt;height:20.25pt" o:ole="">
                  <v:imagedata r:id="rId1963" o:title=""/>
                </v:shape>
                <o:OLEObject Type="Embed" ProgID="Equation.DSMT4" ShapeID="_x0000_i378287" DrawAspect="Content" ObjectID="_1686795872" r:id="rId19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7" w:name="c28c"/>
            <w:bookmarkEnd w:id="15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459EC7E1">
                <v:shape id="_x0000_i378288" type="#_x0000_t75" style="width:36.75pt;height:20.25pt" o:ole="">
                  <v:imagedata r:id="rId1965" o:title=""/>
                </v:shape>
                <o:OLEObject Type="Embed" ProgID="Equation.DSMT4" ShapeID="_x0000_i378288" DrawAspect="Content" ObjectID="_1686795873" r:id="rId19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58" w:name="c28d"/>
            <w:bookmarkEnd w:id="15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7766D35C">
                <v:shape id="_x0000_i378289" type="#_x0000_t75" style="width:36.75pt;height:20.25pt" o:ole="">
                  <v:imagedata r:id="rId1967" o:title=""/>
                </v:shape>
                <o:OLEObject Type="Embed" ProgID="Equation.DSMT4" ShapeID="_x0000_i378289" DrawAspect="Content" ObjectID="_1686795874" r:id="rId19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58"/>
          <w:p w14:paraId="3AD437D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A6F0DE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025590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FB5C18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59" w:name="c29q"/>
            <w:bookmarkEnd w:id="15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29: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3EC75B58">
                <v:shape id="_x0000_i378290" type="#_x0000_t75" style="width:23.25pt;height:16.5pt" o:ole="">
                  <v:imagedata r:id="rId1969" o:title=""/>
                </v:shape>
                <o:OLEObject Type="Embed" ProgID="Equation.DSMT4" ShapeID="_x0000_i378290" DrawAspect="Content" ObjectID="_1686795875" r:id="rId19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0108209B">
                <v:shape id="_x0000_i378291" type="#_x0000_t75" style="width:45.75pt;height:20.25pt" o:ole="">
                  <v:imagedata r:id="rId1971" o:title=""/>
                </v:shape>
                <o:OLEObject Type="Embed" ProgID="Equation.DSMT4" ShapeID="_x0000_i378291" DrawAspect="Content" ObjectID="_1686795876" r:id="rId19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2FD7816C">
                <v:shape id="_x0000_i378292" type="#_x0000_t75" style="width:45.75pt;height:20.25pt" o:ole="">
                  <v:imagedata r:id="rId1973" o:title=""/>
                </v:shape>
                <o:OLEObject Type="Embed" ProgID="Equation.DSMT4" ShapeID="_x0000_i378292" DrawAspect="Content" ObjectID="_1686795877" r:id="rId19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98CDF07">
                <v:shape id="_x0000_i378293" type="#_x0000_t75" style="width:12.75pt;height:12.75pt" o:ole="">
                  <v:imagedata r:id="rId1975" o:title=""/>
                </v:shape>
                <o:OLEObject Type="Embed" ProgID="Equation.DSMT4" ShapeID="_x0000_i378293" DrawAspect="Content" ObjectID="_1686795878" r:id="rId19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là điểm đối xứng với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2C55103C">
                <v:shape id="_x0000_i378294" type="#_x0000_t75" style="width:12pt;height:12.75pt" o:ole="">
                  <v:imagedata r:id="rId1977" o:title=""/>
                </v:shape>
                <o:OLEObject Type="Embed" ProgID="Equation.DSMT4" ShapeID="_x0000_i378294" DrawAspect="Content" ObjectID="_1686795879" r:id="rId19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qua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65C9341">
                <v:shape id="_x0000_i378295" type="#_x0000_t75" style="width:12pt;height:12.75pt" o:ole="">
                  <v:imagedata r:id="rId1979" o:title=""/>
                </v:shape>
                <o:OLEObject Type="Embed" ProgID="Equation.DSMT4" ShapeID="_x0000_i378295" DrawAspect="Content" ObjectID="_1686795880" r:id="rId19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Khi đó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88A0D10">
                <v:shape id="_x0000_i378296" type="#_x0000_t75" style="width:12.75pt;height:12.75pt" o:ole="">
                  <v:imagedata r:id="rId1981" o:title=""/>
                </v:shape>
                <o:OLEObject Type="Embed" ProgID="Equation.DSMT4" ShapeID="_x0000_i378296" DrawAspect="Content" ObjectID="_1686795881" r:id="rId19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bằng</w:t>
            </w:r>
          </w:p>
          <w:p w14:paraId="2ACE7ED6" w14:textId="1E4D4E06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60" w:name="c2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23240099">
                <v:shape id="_x0000_i378297" type="#_x0000_t75" style="width:48.75pt;height:20.25pt" o:ole="">
                  <v:imagedata r:id="rId1983" o:title=""/>
                </v:shape>
                <o:OLEObject Type="Embed" ProgID="Equation.DSMT4" ShapeID="_x0000_i378297" DrawAspect="Content" ObjectID="_1686795882" r:id="rId198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61" w:name="c29b"/>
            <w:bookmarkEnd w:id="16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30" w:dyaOrig="405" w14:anchorId="3737A2A2">
                <v:shape id="_x0000_i378298" type="#_x0000_t75" style="width:46.5pt;height:20.25pt" o:ole="">
                  <v:imagedata r:id="rId1985" o:title=""/>
                </v:shape>
                <o:OLEObject Type="Embed" ProgID="Equation.DSMT4" ShapeID="_x0000_i378298" DrawAspect="Content" ObjectID="_1686795883" r:id="rId19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62" w:name="c29c"/>
            <w:bookmarkEnd w:id="16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30" w:dyaOrig="405" w14:anchorId="6C66EB67">
                <v:shape id="_x0000_i378299" type="#_x0000_t75" style="width:46.5pt;height:20.25pt" o:ole="">
                  <v:imagedata r:id="rId1987" o:title=""/>
                </v:shape>
                <o:OLEObject Type="Embed" ProgID="Equation.DSMT4" ShapeID="_x0000_i378299" DrawAspect="Content" ObjectID="_1686795884" r:id="rId198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63" w:name="c29d"/>
            <w:bookmarkEnd w:id="16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4361C45B">
                <v:shape id="_x0000_i378300" type="#_x0000_t75" style="width:48.75pt;height:20.25pt" o:ole="">
                  <v:imagedata r:id="rId1989" o:title=""/>
                </v:shape>
                <o:OLEObject Type="Embed" ProgID="Equation.DSMT4" ShapeID="_x0000_i378300" DrawAspect="Content" ObjectID="_1686795885" r:id="rId19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63"/>
          <w:p w14:paraId="4EE4981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AC1EC6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E1FF7D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D5969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4" w:name="c30q"/>
            <w:bookmarkEnd w:id="164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30: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position w:val="-10"/>
              </w:rPr>
              <w:object w:dxaOrig="735" w:dyaOrig="330" w14:anchorId="18B6AD4E">
                <v:shape id="_x0000_i378301" type="#_x0000_t75" style="width:36.75pt;height:16.5pt" o:ole="">
                  <v:imagedata r:id="rId1991" o:title=""/>
                </v:shape>
                <o:OLEObject Type="Embed" ProgID="Equation.DSMT4" ShapeID="_x0000_i378301" DrawAspect="Content" ObjectID="_1686795886" r:id="rId19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tâm </w:t>
            </w:r>
            <w:r w:rsidRPr="007D28A6">
              <w:rPr>
                <w:position w:val="-14"/>
              </w:rPr>
              <w:object w:dxaOrig="720" w:dyaOrig="390" w14:anchorId="33233F6F">
                <v:shape id="_x0000_i378302" type="#_x0000_t75" style="width:36pt;height:19.5pt" o:ole="">
                  <v:imagedata r:id="rId1993" o:title=""/>
                </v:shape>
                <o:OLEObject Type="Embed" ProgID="Equation.DSMT4" ShapeID="_x0000_i378302" DrawAspect="Content" ObjectID="_1686795887" r:id="rId19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hai đỉnh </w:t>
            </w:r>
            <w:r w:rsidRPr="007D28A6">
              <w:rPr>
                <w:position w:val="-14"/>
              </w:rPr>
              <w:object w:dxaOrig="885" w:dyaOrig="390" w14:anchorId="6A4564B5">
                <v:shape id="_x0000_i378303" type="#_x0000_t75" style="width:44.25pt;height:19.5pt" o:ole="">
                  <v:imagedata r:id="rId1995" o:title=""/>
                </v:shape>
                <o:OLEObject Type="Embed" ProgID="Equation.DSMT4" ShapeID="_x0000_i378303" DrawAspect="Content" ObjectID="_1686795888" r:id="rId19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885" w:dyaOrig="390" w14:anchorId="0335565D">
                <v:shape id="_x0000_i378304" type="#_x0000_t75" style="width:44.25pt;height:19.5pt" o:ole="">
                  <v:imagedata r:id="rId1997" o:title=""/>
                </v:shape>
                <o:OLEObject Type="Embed" ProgID="Equation.DSMT4" ShapeID="_x0000_i378304" DrawAspect="Content" ObjectID="_1686795889" r:id="rId19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hai đỉnh </w:t>
            </w:r>
            <w:r w:rsidRPr="007D28A6">
              <w:rPr>
                <w:position w:val="-10"/>
              </w:rPr>
              <w:object w:dxaOrig="540" w:dyaOrig="330" w14:anchorId="303EE2C3">
                <v:shape id="_x0000_i378305" type="#_x0000_t75" style="width:27pt;height:16.5pt" o:ole="">
                  <v:imagedata r:id="rId1999" o:title=""/>
                </v:shape>
                <o:OLEObject Type="Embed" ProgID="Equation.DSMT4" ShapeID="_x0000_i378305" DrawAspect="Content" ObjectID="_1686795890" r:id="rId20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3FE32E3" w14:textId="55B81BEA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65" w:name="c30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390" w14:anchorId="778E166D">
                <v:shape id="_x0000_i378306" type="#_x0000_t75" style="width:38.25pt;height:19.5pt" o:ole="">
                  <v:imagedata r:id="rId2001" o:title=""/>
                </v:shape>
                <o:OLEObject Type="Embed" ProgID="Equation.DSMT4" ShapeID="_x0000_i378306" DrawAspect="Content" ObjectID="_1686795891" r:id="rId20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390" w14:anchorId="20FF3E4C">
                <v:shape id="_x0000_i378307" type="#_x0000_t75" style="width:44.25pt;height:19.5pt" o:ole="">
                  <v:imagedata r:id="rId2003" o:title=""/>
                </v:shape>
                <o:OLEObject Type="Embed" ProgID="Equation.DSMT4" ShapeID="_x0000_i378307" DrawAspect="Content" ObjectID="_1686795892" r:id="rId20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6" w:name="c30b"/>
            <w:bookmarkEnd w:id="16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390" w14:anchorId="7B05B642">
                <v:shape id="_x0000_i378308" type="#_x0000_t75" style="width:36.75pt;height:19.5pt" o:ole="">
                  <v:imagedata r:id="rId2005" o:title=""/>
                </v:shape>
                <o:OLEObject Type="Embed" ProgID="Equation.DSMT4" ShapeID="_x0000_i378308" DrawAspect="Content" ObjectID="_1686795893" r:id="rId20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390" w14:anchorId="252DFB36">
                <v:shape id="_x0000_i378309" type="#_x0000_t75" style="width:46.5pt;height:19.5pt" o:ole="">
                  <v:imagedata r:id="rId2007" o:title=""/>
                </v:shape>
                <o:OLEObject Type="Embed" ProgID="Equation.DSMT4" ShapeID="_x0000_i378309" DrawAspect="Content" ObjectID="_1686795894" r:id="rId20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9F2EBC2" w14:textId="07929DFA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67" w:name="c30c"/>
            <w:bookmarkEnd w:id="16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390" w14:anchorId="700B1C8F">
                <v:shape id="_x0000_i378310" type="#_x0000_t75" style="width:45pt;height:19.5pt" o:ole="">
                  <v:imagedata r:id="rId2009" o:title=""/>
                </v:shape>
                <o:OLEObject Type="Embed" ProgID="Equation.DSMT4" ShapeID="_x0000_i378310" DrawAspect="Content" ObjectID="_1686795895" r:id="rId20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390" w14:anchorId="755380E6">
                <v:shape id="_x0000_i378311" type="#_x0000_t75" style="width:38.25pt;height:19.5pt" o:ole="">
                  <v:imagedata r:id="rId2011" o:title=""/>
                </v:shape>
                <o:OLEObject Type="Embed" ProgID="Equation.DSMT4" ShapeID="_x0000_i378311" DrawAspect="Content" ObjectID="_1686795896" r:id="rId20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68" w:name="c30d"/>
            <w:bookmarkEnd w:id="16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55" w:dyaOrig="390" w14:anchorId="1F84E793">
                <v:shape id="_x0000_i378312" type="#_x0000_t75" style="width:42.75pt;height:19.5pt" o:ole="">
                  <v:imagedata r:id="rId2013" o:title=""/>
                </v:shape>
                <o:OLEObject Type="Embed" ProgID="Equation.DSMT4" ShapeID="_x0000_i378312" DrawAspect="Content" ObjectID="_1686795897" r:id="rId20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95" w:dyaOrig="390" w14:anchorId="48B4BB28">
                <v:shape id="_x0000_i378313" type="#_x0000_t75" style="width:39.75pt;height:19.5pt" o:ole="">
                  <v:imagedata r:id="rId2015" o:title=""/>
                </v:shape>
                <o:OLEObject Type="Embed" ProgID="Equation.DSMT4" ShapeID="_x0000_i378313" DrawAspect="Content" ObjectID="_1686795898" r:id="rId20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68"/>
          <w:p w14:paraId="374B3B4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C2E0FC6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8596CE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74F0CA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69" w:name="c31q"/>
            <w:bookmarkEnd w:id="169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31: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05" w:dyaOrig="405" w14:anchorId="587CD5AE">
                <v:shape id="_x0000_i378314" type="#_x0000_t75" style="width:50.25pt;height:20.25pt" o:ole="">
                  <v:imagedata r:id="rId2017" o:title=""/>
                </v:shape>
                <o:OLEObject Type="Embed" ProgID="Equation.DSMT4" ShapeID="_x0000_i378314" DrawAspect="Content" ObjectID="_1686795899" r:id="rId201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481E607B">
                <v:shape id="_x0000_i378315" type="#_x0000_t75" style="width:41.25pt;height:20.25pt" o:ole="">
                  <v:imagedata r:id="rId2019" o:title=""/>
                </v:shape>
                <o:OLEObject Type="Embed" ProgID="Equation.DSMT4" ShapeID="_x0000_i378315" DrawAspect="Content" ObjectID="_1686795900" r:id="rId2020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Nếu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50683A94">
                <v:shape id="_x0000_i378316" type="#_x0000_t75" style="width:12pt;height:13.5pt" o:ole="">
                  <v:imagedata r:id="rId2021" o:title=""/>
                </v:shape>
                <o:OLEObject Type="Embed" ProgID="Equation.DSMT4" ShapeID="_x0000_i378316" DrawAspect="Content" ObjectID="_1686795901" r:id="rId202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là điểm đối xứng với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499C2F2F">
                <v:shape id="_x0000_i378317" type="#_x0000_t75" style="width:16.5pt;height:13.5pt" o:ole="">
                  <v:imagedata r:id="rId2023" o:title=""/>
                </v:shape>
                <o:OLEObject Type="Embed" ProgID="Equation.DSMT4" ShapeID="_x0000_i378317" DrawAspect="Content" ObjectID="_1686795902" r:id="rId202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qua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70" w14:anchorId="07CAFBBD">
                <v:shape id="_x0000_i378318" type="#_x0000_t75" style="width:13.5pt;height:13.5pt" o:ole="">
                  <v:imagedata r:id="rId2025" o:title=""/>
                </v:shape>
                <o:OLEObject Type="Embed" ProgID="Equation.DSMT4" ShapeID="_x0000_i378318" DrawAspect="Content" ObjectID="_1686795903" r:id="rId202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thì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11283716">
                <v:shape id="_x0000_i378319" type="#_x0000_t75" style="width:12pt;height:13.5pt" o:ole="">
                  <v:imagedata r:id="rId2027" o:title=""/>
                </v:shape>
                <o:OLEObject Type="Embed" ProgID="Equation.DSMT4" ShapeID="_x0000_i378319" DrawAspect="Content" ObjectID="_1686795904" r:id="rId202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có tọa độ là</w:t>
            </w:r>
          </w:p>
          <w:p w14:paraId="30465A03" w14:textId="41B07AFD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bookmarkStart w:id="170" w:name="c3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35" w:dyaOrig="405" w14:anchorId="4ED60E06">
                <v:shape id="_x0000_i378320" type="#_x0000_t75" style="width:36.75pt;height:20.25pt" o:ole="">
                  <v:imagedata r:id="rId2029" o:title=""/>
                </v:shape>
                <o:OLEObject Type="Embed" ProgID="Equation.DSMT4" ShapeID="_x0000_i378320" DrawAspect="Content" ObjectID="_1686795905" r:id="rId20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171" w:name="c31b"/>
            <w:bookmarkEnd w:id="170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85" w:dyaOrig="405" w14:anchorId="04E4DD84">
                <v:shape id="_x0000_i378321" type="#_x0000_t75" style="width:44.25pt;height:20.25pt" o:ole="">
                  <v:imagedata r:id="rId2031" o:title=""/>
                </v:shape>
                <o:OLEObject Type="Embed" ProgID="Equation.DSMT4" ShapeID="_x0000_i378321" DrawAspect="Content" ObjectID="_1686795906" r:id="rId2032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  <w:bookmarkStart w:id="172" w:name="c31c"/>
            <w:bookmarkEnd w:id="171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95" w:dyaOrig="405" w14:anchorId="5B12C28E">
                <v:shape id="_x0000_i378322" type="#_x0000_t75" style="width:39.75pt;height:20.25pt" o:ole="">
                  <v:imagedata r:id="rId2033" o:title=""/>
                </v:shape>
                <o:OLEObject Type="Embed" ProgID="Equation.DSMT4" ShapeID="_x0000_i378322" DrawAspect="Content" ObjectID="_1686795907" r:id="rId2034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bookmarkStart w:id="173" w:name="c31d"/>
            <w:bookmarkEnd w:id="172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840" w:dyaOrig="675" w14:anchorId="79BEA4DD">
                <v:shape id="_x0000_i378323" type="#_x0000_t75" style="width:42pt;height:33.75pt" o:ole="">
                  <v:imagedata r:id="rId2035" o:title=""/>
                </v:shape>
                <o:OLEObject Type="Embed" ProgID="Equation.DSMT4" ShapeID="_x0000_i378323" DrawAspect="Content" ObjectID="_1686795908" r:id="rId20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73"/>
          <w:p w14:paraId="15F7FCC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A865E2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E52E00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9B4105E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</w:t>
            </w:r>
            <w:bookmarkStart w:id="174" w:name="c32q"/>
            <w:bookmarkEnd w:id="17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>32: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21C7A5FA">
                <v:shape id="_x0000_i378324" type="#_x0000_t75" style="width:36pt;height:13.5pt" o:ole="">
                  <v:imagedata r:id="rId2037" o:title=""/>
                </v:shape>
                <o:OLEObject Type="Embed" ProgID="Equation.DSMT4" ShapeID="_x0000_i378324" DrawAspect="Content" ObjectID="_1686795909" r:id="rId20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tâm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03372CAF">
                <v:shape id="_x0000_i378325" type="#_x0000_t75" style="width:40.5pt;height:16.5pt" o:ole="">
                  <v:imagedata r:id="rId2039" o:title=""/>
                </v:shape>
                <o:OLEObject Type="Embed" ProgID="Equation.DSMT4" ShapeID="_x0000_i378325" DrawAspect="Content" ObjectID="_1686795910" r:id="rId20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30" w14:anchorId="76B9E646">
                <v:shape id="_x0000_i378326" type="#_x0000_t75" style="width:33.75pt;height:16.5pt" o:ole="">
                  <v:imagedata r:id="rId2041" o:title=""/>
                </v:shape>
                <o:OLEObject Type="Embed" ProgID="Equation.DSMT4" ShapeID="_x0000_i378326" DrawAspect="Content" ObjectID="_1686795911" r:id="rId20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60" w:dyaOrig="330" w14:anchorId="54C40E2E">
                <v:shape id="_x0000_i378327" type="#_x0000_t75" style="width:33pt;height:16.5pt" o:ole="">
                  <v:imagedata r:id="rId2043" o:title=""/>
                </v:shape>
                <o:OLEObject Type="Embed" ProgID="Equation.DSMT4" ShapeID="_x0000_i378327" DrawAspect="Content" ObjectID="_1686795912" r:id="rId20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0060EA22">
                <v:shape id="_x0000_i378328" type="#_x0000_t75" style="width:16.5pt;height:12.75pt" o:ole="">
                  <v:imagedata r:id="rId2045" o:title=""/>
                </v:shape>
                <o:OLEObject Type="Embed" ProgID="Equation.DSMT4" ShapeID="_x0000_i378328" DrawAspect="Content" ObjectID="_1686795913" r:id="rId20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70" w14:anchorId="2102D1A7">
                <v:shape id="_x0000_i378329" type="#_x0000_t75" style="width:19.5pt;height:13.5pt" o:ole="">
                  <v:imagedata r:id="rId2047" o:title=""/>
                </v:shape>
                <o:OLEObject Type="Embed" ProgID="Equation.DSMT4" ShapeID="_x0000_i378329" DrawAspect="Content" ObjectID="_1686795914" r:id="rId20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0431A919">
                <v:shape id="_x0000_i378330" type="#_x0000_t75" style="width:16.5pt;height:12.75pt" o:ole="">
                  <v:imagedata r:id="rId2049" o:title=""/>
                </v:shape>
                <o:OLEObject Type="Embed" ProgID="Equation.DSMT4" ShapeID="_x0000_i378330" DrawAspect="Content" ObjectID="_1686795915" r:id="rId20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BE4CB4D" w14:textId="58417ADE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5" w:name="c3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50" w:dyaOrig="330" w14:anchorId="0030D324">
                <v:shape id="_x0000_i378331" type="#_x0000_t75" style="width:52.5pt;height:16.5pt" o:ole="">
                  <v:imagedata r:id="rId2051" o:title=""/>
                </v:shape>
                <o:OLEObject Type="Embed" ProgID="Equation.DSMT4" ShapeID="_x0000_i378331" DrawAspect="Content" ObjectID="_1686795916" r:id="rId205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76" w:name="c32b"/>
            <w:bookmarkEnd w:id="17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65" w:dyaOrig="330" w14:anchorId="6C20C240">
                <v:shape id="_x0000_i378332" type="#_x0000_t75" style="width:53.25pt;height:16.5pt" o:ole="">
                  <v:imagedata r:id="rId2053" o:title=""/>
                </v:shape>
                <o:OLEObject Type="Embed" ProgID="Equation.DSMT4" ShapeID="_x0000_i378332" DrawAspect="Content" ObjectID="_1686795917" r:id="rId205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3582B0E" w14:textId="68AFBE1C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77" w:name="c32c"/>
            <w:bookmarkEnd w:id="17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65" w:dyaOrig="330" w14:anchorId="3FC8F79B">
                <v:shape id="_x0000_i378333" type="#_x0000_t75" style="width:38.25pt;height:16.5pt" o:ole="">
                  <v:imagedata r:id="rId2055" o:title=""/>
                </v:shape>
                <o:OLEObject Type="Embed" ProgID="Equation.DSMT4" ShapeID="_x0000_i378333" DrawAspect="Content" ObjectID="_1686795918" r:id="rId205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178" w:name="c32d"/>
            <w:bookmarkEnd w:id="17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080" w:dyaOrig="330" w14:anchorId="1BCFBBD2">
                <v:shape id="_x0000_i378334" type="#_x0000_t75" style="width:54pt;height:16.5pt" o:ole="">
                  <v:imagedata r:id="rId2057" o:title=""/>
                </v:shape>
                <o:OLEObject Type="Embed" ProgID="Equation.DSMT4" ShapeID="_x0000_i378334" DrawAspect="Content" ObjectID="_1686795919" r:id="rId205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178"/>
          <w:p w14:paraId="7878890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32CF22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07929E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C69D4F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lastRenderedPageBreak/>
              <w:t xml:space="preserve">Câu </w:t>
            </w:r>
            <w:bookmarkStart w:id="179" w:name="c33q"/>
            <w:bookmarkEnd w:id="17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>33: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05" w:dyaOrig="285" w14:anchorId="0B6517D9">
                <v:shape id="_x0000_i378335" type="#_x0000_t75" style="width:20.25pt;height:14.25pt" o:ole="">
                  <v:imagedata r:id="rId2059" o:title=""/>
                </v:shape>
                <o:OLEObject Type="Embed" ProgID="Equation.DSMT4" ShapeID="_x0000_i378335" DrawAspect="Content" ObjectID="_1686795920" r:id="rId20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2700" w:dyaOrig="405" w14:anchorId="405087EB">
                <v:shape id="_x0000_i378336" type="#_x0000_t75" style="width:135pt;height:20.25pt" o:ole="">
                  <v:imagedata r:id="rId2061" o:title=""/>
                </v:shape>
                <o:OLEObject Type="Embed" ProgID="Equation.DSMT4" ShapeID="_x0000_i378336" DrawAspect="Content" ObjectID="_1686795921" r:id="rId20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lần lượt là trung điểm các cạnh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780" w:dyaOrig="330" w14:anchorId="6C7B2307">
                <v:shape id="_x0000_i378337" type="#_x0000_t75" style="width:39pt;height:16.5pt" o:ole="">
                  <v:imagedata r:id="rId2063" o:title=""/>
                </v:shape>
                <o:OLEObject Type="Embed" ProgID="Equation.DSMT4" ShapeID="_x0000_i378337" DrawAspect="Content" ObjectID="_1686795922" r:id="rId20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405" w:dyaOrig="270" w14:anchorId="4AFBA985">
                <v:shape id="_x0000_i378338" type="#_x0000_t75" style="width:20.25pt;height:13.5pt" o:ole="">
                  <v:imagedata r:id="rId2065" o:title=""/>
                </v:shape>
                <o:OLEObject Type="Embed" ProgID="Equation.DSMT4" ShapeID="_x0000_i378338" DrawAspect="Content" ObjectID="_1686795923" r:id="rId20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555" w:dyaOrig="285" w14:anchorId="33A33566">
                <v:shape id="_x0000_i378339" type="#_x0000_t75" style="width:27.75pt;height:14.25pt" o:ole="">
                  <v:imagedata r:id="rId2067" o:title=""/>
                </v:shape>
                <o:OLEObject Type="Embed" ProgID="Equation.DSMT4" ShapeID="_x0000_i378339" DrawAspect="Content" ObjectID="_1686795924" r:id="rId20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40" w:dyaOrig="270" w14:anchorId="17445AFB">
                <v:shape id="_x0000_i378340" type="#_x0000_t75" style="width:12pt;height:13.5pt" o:ole="">
                  <v:imagedata r:id="rId2069" o:title=""/>
                </v:shape>
                <o:OLEObject Type="Embed" ProgID="Equation.DSMT4" ShapeID="_x0000_i378340" DrawAspect="Content" ObjectID="_1686795925" r:id="rId20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là</w:t>
            </w:r>
          </w:p>
          <w:p w14:paraId="431C192B" w14:textId="2F64DF6E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180" w:name="c3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20" w:dyaOrig="405" w14:anchorId="34630941">
                <v:shape id="_x0000_i378341" type="#_x0000_t75" style="width:36pt;height:20.25pt" o:ole="">
                  <v:imagedata r:id="rId2071" o:title=""/>
                </v:shape>
                <o:OLEObject Type="Embed" ProgID="Equation.DSMT4" ShapeID="_x0000_i378341" DrawAspect="Content" ObjectID="_1686795926" r:id="rId2072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bookmarkStart w:id="181" w:name="c33b"/>
            <w:bookmarkEnd w:id="18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525" w:dyaOrig="405" w14:anchorId="5666D3AF">
                <v:shape id="_x0000_i378342" type="#_x0000_t75" style="width:26.25pt;height:20.25pt" o:ole="">
                  <v:imagedata r:id="rId2073" o:title=""/>
                </v:shape>
                <o:OLEObject Type="Embed" ProgID="Equation.DSMT4" ShapeID="_x0000_i378342" DrawAspect="Content" ObjectID="_1686795927" r:id="rId2074"/>
              </w:object>
            </w:r>
            <w:r w:rsidRPr="007D28A6">
              <w:rPr>
                <w:rFonts w:ascii="Chu Van An" w:eastAsia="Arial" w:hAnsi="Chu Van An" w:cs="Chu Van An"/>
                <w:color w:val="0000CC"/>
                <w:sz w:val="24"/>
                <w:szCs w:val="24"/>
              </w:rPr>
              <w:t>.</w:t>
            </w:r>
            <w:bookmarkStart w:id="182" w:name="c33c"/>
            <w:bookmarkEnd w:id="18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8"/>
                <w:sz w:val="24"/>
                <w:szCs w:val="24"/>
              </w:rPr>
              <w:object w:dxaOrig="735" w:dyaOrig="480" w14:anchorId="41D3CEF2">
                <v:shape id="_x0000_i378343" type="#_x0000_t75" style="width:36.75pt;height:24pt" o:ole="">
                  <v:imagedata r:id="rId2075" o:title=""/>
                </v:shape>
                <o:OLEObject Type="Embed" ProgID="Equation.DSMT4" ShapeID="_x0000_i378343" DrawAspect="Content" ObjectID="_1686795928" r:id="rId2076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bookmarkStart w:id="183" w:name="c33d"/>
            <w:bookmarkEnd w:id="18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8"/>
                <w:sz w:val="24"/>
                <w:szCs w:val="24"/>
              </w:rPr>
              <w:object w:dxaOrig="750" w:dyaOrig="480" w14:anchorId="75B6E2BE">
                <v:shape id="_x0000_i378344" type="#_x0000_t75" style="width:37.5pt;height:24pt" o:ole="">
                  <v:imagedata r:id="rId2077" o:title=""/>
                </v:shape>
                <o:OLEObject Type="Embed" ProgID="Equation.DSMT4" ShapeID="_x0000_i378344" DrawAspect="Content" ObjectID="_1686795929" r:id="rId2078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</w:p>
          <w:bookmarkEnd w:id="183"/>
          <w:p w14:paraId="27FE4FC1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465D6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EF3CE2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34970B1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84" w:name="c34q"/>
            <w:bookmarkEnd w:id="18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34: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04258225">
                <v:shape id="_x0000_i378345" type="#_x0000_t75" style="width:36pt;height:14.25pt" o:ole="">
                  <v:imagedata r:id="rId2079" o:title=""/>
                </v:shape>
                <o:OLEObject Type="Embed" ProgID="Equation.DSMT4" ShapeID="_x0000_i378345" DrawAspect="Content" ObjectID="_1686795930" r:id="rId20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tâm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2DFE874E">
                <v:shape id="_x0000_i378346" type="#_x0000_t75" style="width:42.75pt;height:20.25pt" o:ole="">
                  <v:imagedata r:id="rId2081" o:title=""/>
                </v:shape>
                <o:OLEObject Type="Embed" ProgID="Equation.DSMT4" ShapeID="_x0000_i378346" DrawAspect="Content" ObjectID="_1686795931" r:id="rId20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15" w:dyaOrig="405" w14:anchorId="18998837">
                <v:shape id="_x0000_i378347" type="#_x0000_t75" style="width:75.75pt;height:20.25pt" o:ole="">
                  <v:imagedata r:id="rId2083" o:title=""/>
                </v:shape>
                <o:OLEObject Type="Embed" ProgID="Equation.DSMT4" ShapeID="_x0000_i378347" DrawAspect="Content" ObjectID="_1686795932" r:id="rId20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550B6764">
                <v:shape id="_x0000_i378348" type="#_x0000_t75" style="width:15.75pt;height:12.75pt" o:ole="">
                  <v:imagedata r:id="rId2085" o:title=""/>
                </v:shape>
                <o:OLEObject Type="Embed" ProgID="Equation.DSMT4" ShapeID="_x0000_i378348" DrawAspect="Content" ObjectID="_1686795933" r:id="rId20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318A571F">
                <v:shape id="_x0000_i378349" type="#_x0000_t75" style="width:20.25pt;height:14.25pt" o:ole="">
                  <v:imagedata r:id="rId2087" o:title=""/>
                </v:shape>
                <o:OLEObject Type="Embed" ProgID="Equation.DSMT4" ShapeID="_x0000_i378349" DrawAspect="Content" ObjectID="_1686795934" r:id="rId20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33D1A67">
                <v:shape id="_x0000_i378350" type="#_x0000_t75" style="width:15.75pt;height:12.75pt" o:ole="">
                  <v:imagedata r:id="rId2089" o:title=""/>
                </v:shape>
                <o:OLEObject Type="Embed" ProgID="Equation.DSMT4" ShapeID="_x0000_i378350" DrawAspect="Content" ObjectID="_1686795935" r:id="rId20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?</w:t>
            </w:r>
          </w:p>
          <w:p w14:paraId="3374EDC0" w14:textId="3C70A8B7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5" w:name="c3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7A2AA899">
                <v:shape id="_x0000_i378351" type="#_x0000_t75" style="width:54.75pt;height:20.25pt" o:ole="">
                  <v:imagedata r:id="rId2091" o:title=""/>
                </v:shape>
                <o:OLEObject Type="Embed" ProgID="Equation.DSMT4" ShapeID="_x0000_i378351" DrawAspect="Content" ObjectID="_1686795936" r:id="rId20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6" w:name="c34b"/>
            <w:bookmarkEnd w:id="18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95" w:dyaOrig="405" w14:anchorId="5192E4DA">
                <v:shape id="_x0000_i378352" type="#_x0000_t75" style="width:54.75pt;height:20.25pt" o:ole="">
                  <v:imagedata r:id="rId2093" o:title=""/>
                </v:shape>
                <o:OLEObject Type="Embed" ProgID="Equation.DSMT4" ShapeID="_x0000_i378352" DrawAspect="Content" ObjectID="_1686795937" r:id="rId20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D1A21D" w14:textId="5D6497DF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187" w:name="c34c"/>
            <w:bookmarkEnd w:id="18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0B624EFF">
                <v:shape id="_x0000_i378353" type="#_x0000_t75" style="width:41.25pt;height:20.25pt" o:ole="">
                  <v:imagedata r:id="rId2095" o:title=""/>
                </v:shape>
                <o:OLEObject Type="Embed" ProgID="Equation.DSMT4" ShapeID="_x0000_i378353" DrawAspect="Content" ObjectID="_1686795938" r:id="rId20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88" w:name="c34d"/>
            <w:bookmarkEnd w:id="18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557D5145">
                <v:shape id="_x0000_i378354" type="#_x0000_t75" style="width:56.25pt;height:20.25pt" o:ole="">
                  <v:imagedata r:id="rId2097" o:title=""/>
                </v:shape>
                <o:OLEObject Type="Embed" ProgID="Equation.DSMT4" ShapeID="_x0000_i378354" DrawAspect="Content" ObjectID="_1686795939" r:id="rId20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88"/>
          <w:p w14:paraId="3045085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5D5787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91D576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A388E8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Câu </w:t>
            </w:r>
            <w:bookmarkStart w:id="189" w:name="c35q"/>
            <w:bookmarkEnd w:id="18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>35: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Trong mặt phẳng tọa độ </w:t>
            </w:r>
            <w:r w:rsidRPr="007D28A6">
              <w:rPr>
                <w:position w:val="-10"/>
              </w:rPr>
              <w:object w:dxaOrig="465" w:dyaOrig="315" w14:anchorId="43A3AC97">
                <v:shape id="_x0000_i378355" type="#_x0000_t75" style="width:23.25pt;height:15.75pt" o:ole="">
                  <v:imagedata r:id="rId2099" o:title=""/>
                </v:shape>
                <o:OLEObject Type="Embed" ProgID="Equation.DSMT4" ShapeID="_x0000_i378355" DrawAspect="Content" ObjectID="_1686795940" r:id="rId21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cho hai điểm </w:t>
            </w:r>
            <w:r w:rsidRPr="007D28A6">
              <w:rPr>
                <w:position w:val="-14"/>
              </w:rPr>
              <w:object w:dxaOrig="810" w:dyaOrig="405" w14:anchorId="7921059A">
                <v:shape id="_x0000_i378356" type="#_x0000_t75" style="width:40.5pt;height:20.25pt" o:ole="">
                  <v:imagedata r:id="rId2101" o:title=""/>
                </v:shape>
                <o:OLEObject Type="Embed" ProgID="Equation.DSMT4" ShapeID="_x0000_i378356" DrawAspect="Content" ObjectID="_1686795941" r:id="rId21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</w:t>
            </w:r>
            <w:r w:rsidRPr="007D28A6">
              <w:rPr>
                <w:position w:val="-14"/>
              </w:rPr>
              <w:object w:dxaOrig="930" w:dyaOrig="405" w14:anchorId="02E0E29B">
                <v:shape id="_x0000_i378357" type="#_x0000_t75" style="width:46.5pt;height:20.25pt" o:ole="">
                  <v:imagedata r:id="rId2103" o:title=""/>
                </v:shape>
                <o:OLEObject Type="Embed" ProgID="Equation.DSMT4" ShapeID="_x0000_i378357" DrawAspect="Content" ObjectID="_1686795942" r:id="rId21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, </w:t>
            </w:r>
            <w:r w:rsidRPr="007D28A6">
              <w:rPr>
                <w:position w:val="-14"/>
              </w:rPr>
              <w:object w:dxaOrig="945" w:dyaOrig="405" w14:anchorId="0861F8F4">
                <v:shape id="_x0000_i378358" type="#_x0000_t75" style="width:47.25pt;height:20.25pt" o:ole="">
                  <v:imagedata r:id="rId2105" o:title=""/>
                </v:shape>
                <o:OLEObject Type="Embed" ProgID="Equation.DSMT4" ShapeID="_x0000_i378358" DrawAspect="Content" ObjectID="_1686795943" r:id="rId21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là điểm đối xứng với </w:t>
            </w:r>
            <w:r w:rsidRPr="007D28A6">
              <w:rPr>
                <w:position w:val="-4"/>
              </w:rPr>
              <w:object w:dxaOrig="315" w:dyaOrig="270" w14:anchorId="3198554D">
                <v:shape id="_x0000_i378359" type="#_x0000_t75" style="width:15.75pt;height:13.5pt" o:ole="">
                  <v:imagedata r:id="rId2107" o:title=""/>
                </v:shape>
                <o:OLEObject Type="Embed" ProgID="Equation.DSMT4" ShapeID="_x0000_i378359" DrawAspect="Content" ObjectID="_1686795944" r:id="rId21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qua </w:t>
            </w:r>
            <w:r w:rsidRPr="007D28A6">
              <w:rPr>
                <w:position w:val="-6"/>
              </w:rPr>
              <w:object w:dxaOrig="285" w:dyaOrig="285" w14:anchorId="3C0D3F55">
                <v:shape id="_x0000_i378360" type="#_x0000_t75" style="width:14.25pt;height:14.25pt" o:ole="">
                  <v:imagedata r:id="rId2109" o:title=""/>
                </v:shape>
                <o:OLEObject Type="Embed" ProgID="Equation.DSMT4" ShapeID="_x0000_i378360" DrawAspect="Content" ObjectID="_1686795945" r:id="rId21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. Khi đó </w:t>
            </w:r>
            <w:r w:rsidRPr="007D28A6">
              <w:rPr>
                <w:position w:val="-10"/>
              </w:rPr>
              <w:object w:dxaOrig="555" w:dyaOrig="285" w14:anchorId="63437EB3">
                <v:shape id="_x0000_i378361" type="#_x0000_t75" style="width:27.75pt;height:14.25pt" o:ole="">
                  <v:imagedata r:id="rId2111" o:title=""/>
                </v:shape>
                <o:OLEObject Type="Embed" ProgID="Equation.DSMT4" ShapeID="_x0000_i378361" DrawAspect="Content" ObjectID="_1686795946" r:id="rId21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 xml:space="preserve"> có giá trị là</w:t>
            </w:r>
          </w:p>
          <w:p w14:paraId="26C09B26" w14:textId="19BD7D8B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bookmarkStart w:id="190" w:name="c3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2F6080E1">
                <v:shape id="_x0000_i378362" type="#_x0000_t75" style="width:15.75pt;height:14.25pt" o:ole="">
                  <v:imagedata r:id="rId2113" o:title=""/>
                </v:shape>
                <o:OLEObject Type="Embed" ProgID="Equation.DSMT4" ShapeID="_x0000_i378362" DrawAspect="Content" ObjectID="_1686795947" r:id="rId21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191" w:name="c35b"/>
            <w:bookmarkEnd w:id="19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243D0823">
                <v:shape id="_x0000_i378363" type="#_x0000_t75" style="width:9pt;height:14.25pt" o:ole="">
                  <v:imagedata r:id="rId2115" o:title=""/>
                </v:shape>
                <o:OLEObject Type="Embed" ProgID="Equation.DSMT4" ShapeID="_x0000_i378363" DrawAspect="Content" ObjectID="_1686795948" r:id="rId21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192" w:name="c35c"/>
            <w:bookmarkEnd w:id="19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546DFCBB">
                <v:shape id="_x0000_i378364" type="#_x0000_t75" style="width:9pt;height:14.25pt" o:ole="">
                  <v:imagedata r:id="rId2117" o:title=""/>
                </v:shape>
                <o:OLEObject Type="Embed" ProgID="Equation.DSMT4" ShapeID="_x0000_i378364" DrawAspect="Content" ObjectID="_1686795949" r:id="rId21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193" w:name="c35d"/>
            <w:bookmarkEnd w:id="19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1A857FDB">
                <v:shape id="_x0000_i378365" type="#_x0000_t75" style="width:15.75pt;height:14.25pt" o:ole="">
                  <v:imagedata r:id="rId2119" o:title=""/>
                </v:shape>
                <o:OLEObject Type="Embed" ProgID="Equation.DSMT4" ShapeID="_x0000_i378365" DrawAspect="Content" ObjectID="_1686795950" r:id="rId21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</w:p>
          <w:bookmarkEnd w:id="193"/>
          <w:p w14:paraId="460CCCE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41EB54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50419C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5B013D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194" w:name="c36q"/>
            <w:bookmarkEnd w:id="194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36: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position w:val="-14"/>
              </w:rPr>
              <w:object w:dxaOrig="2265" w:dyaOrig="405" w14:anchorId="0E86B9F2">
                <v:shape id="_x0000_i378366" type="#_x0000_t75" style="width:113.25pt;height:20.25pt" o:ole="">
                  <v:imagedata r:id="rId2121" o:title=""/>
                </v:shape>
                <o:OLEObject Type="Embed" ProgID="Equation.DSMT4" ShapeID="_x0000_i378366" DrawAspect="Content" ObjectID="_1686795951" r:id="rId21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tam giác </w:t>
            </w:r>
            <w:r w:rsidRPr="007D28A6">
              <w:rPr>
                <w:position w:val="-6"/>
              </w:rPr>
              <w:object w:dxaOrig="555" w:dyaOrig="285" w14:anchorId="61983408">
                <v:shape id="_x0000_i378367" type="#_x0000_t75" style="width:27.75pt;height:14.25pt" o:ole="">
                  <v:imagedata r:id="rId2123" o:title=""/>
                </v:shape>
                <o:OLEObject Type="Embed" ProgID="Equation.DSMT4" ShapeID="_x0000_i378367" DrawAspect="Content" ObjectID="_1686795952" r:id="rId21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F6FD9E" w14:textId="4ECACE82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195" w:name="c36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70" w:dyaOrig="390" w14:anchorId="2710FCD0">
                <v:shape id="_x0000_i378368" type="#_x0000_t75" style="width:28.5pt;height:19.5pt" o:ole="">
                  <v:imagedata r:id="rId2125" o:title=""/>
                </v:shape>
                <o:OLEObject Type="Embed" ProgID="Equation.DSMT4" ShapeID="_x0000_i378368" DrawAspect="Content" ObjectID="_1686795953" r:id="rId21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6" w:name="c36b"/>
            <w:bookmarkEnd w:id="19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51BF6C3D">
                <v:shape id="_x0000_i378369" type="#_x0000_t75" style="width:39pt;height:20.25pt" o:ole="">
                  <v:imagedata r:id="rId2127" o:title=""/>
                </v:shape>
                <o:OLEObject Type="Embed" ProgID="Equation.DSMT4" ShapeID="_x0000_i378369" DrawAspect="Content" ObjectID="_1686795954" r:id="rId21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7" w:name="c36c"/>
            <w:bookmarkEnd w:id="19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15" w:dyaOrig="690" w14:anchorId="37A82E3C">
                <v:shape id="_x0000_i378370" type="#_x0000_t75" style="width:45.75pt;height:34.5pt" o:ole="">
                  <v:imagedata r:id="rId2129" o:title=""/>
                </v:shape>
                <o:OLEObject Type="Embed" ProgID="Equation.DSMT4" ShapeID="_x0000_i378370" DrawAspect="Content" ObjectID="_1686795955" r:id="rId21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198" w:name="c36d"/>
            <w:bookmarkEnd w:id="19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780" w:dyaOrig="690" w14:anchorId="4A0297FA">
                <v:shape id="_x0000_i378371" type="#_x0000_t75" style="width:39pt;height:34.5pt" o:ole="">
                  <v:imagedata r:id="rId2131" o:title=""/>
                </v:shape>
                <o:OLEObject Type="Embed" ProgID="Equation.DSMT4" ShapeID="_x0000_i378371" DrawAspect="Content" ObjectID="_1686795956" r:id="rId21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198"/>
          <w:p w14:paraId="446C8BA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36B68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FAAB90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95CBF00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199" w:name="c37q"/>
            <w:bookmarkEnd w:id="19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37: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fr-FR"/>
              </w:rPr>
              <w:object w:dxaOrig="465" w:dyaOrig="330" w14:anchorId="608D260A">
                <v:shape id="_x0000_i378372" type="#_x0000_t75" style="width:23.25pt;height:16.5pt" o:ole="">
                  <v:imagedata r:id="rId1547" o:title=""/>
                </v:shape>
                <o:OLEObject Type="Embed" ProgID="Equation.DSMT4" ShapeID="_x0000_i378372" DrawAspect="Content" ObjectID="_1686795957" r:id="rId21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1F92DC5">
                <v:shape id="_x0000_i378373" type="#_x0000_t75" style="width:27.75pt;height:14.25pt" o:ole="">
                  <v:imagedata r:id="rId2134" o:title=""/>
                </v:shape>
                <o:OLEObject Type="Embed" ProgID="Equation.DSMT4" ShapeID="_x0000_i378373" DrawAspect="Content" ObjectID="_1686795958" r:id="rId21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6F5D93C3">
                <v:shape id="_x0000_i378374" type="#_x0000_t75" style="width:38.25pt;height:20.25pt" o:ole="">
                  <v:imagedata r:id="rId2136" o:title=""/>
                </v:shape>
                <o:OLEObject Type="Embed" ProgID="Equation.DSMT4" ShapeID="_x0000_i378374" DrawAspect="Content" ObjectID="_1686795959" r:id="rId21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3FA9EB1">
                <v:shape id="_x0000_i378375" type="#_x0000_t75" style="width:36.75pt;height:20.25pt" o:ole="">
                  <v:imagedata r:id="rId2138" o:title=""/>
                </v:shape>
                <o:OLEObject Type="Embed" ProgID="Equation.DSMT4" ShapeID="_x0000_i378375" DrawAspect="Content" ObjectID="_1686795960" r:id="rId21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70A6DA11">
                <v:shape id="_x0000_i378376" type="#_x0000_t75" style="width:36.75pt;height:20.25pt" o:ole="">
                  <v:imagedata r:id="rId2140" o:title=""/>
                </v:shape>
                <o:OLEObject Type="Embed" ProgID="Equation.DSMT4" ShapeID="_x0000_i378376" DrawAspect="Content" ObjectID="_1686795961" r:id="rId21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 Toạ độ trọng tâm của tam giác đã cho là</w:t>
            </w:r>
          </w:p>
          <w:p w14:paraId="7618648C" w14:textId="0BA13E2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00" w:name="c37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780" w:dyaOrig="405" w14:anchorId="4C08C26C">
                <v:shape id="_x0000_i378377" type="#_x0000_t75" style="width:39pt;height:20.25pt" o:ole="">
                  <v:imagedata r:id="rId2142" o:title=""/>
                </v:shape>
                <o:OLEObject Type="Embed" ProgID="Equation.DSMT4" ShapeID="_x0000_i378377" DrawAspect="Content" ObjectID="_1686795962" r:id="rId21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1" w:name="c37b"/>
            <w:bookmarkEnd w:id="20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7179A01">
                <v:shape id="_x0000_i378378" type="#_x0000_t75" style="width:39pt;height:20.25pt" o:ole="">
                  <v:imagedata r:id="rId2144" o:title=""/>
                </v:shape>
                <o:OLEObject Type="Embed" ProgID="Equation.DSMT4" ShapeID="_x0000_i378378" DrawAspect="Content" ObjectID="_1686795963" r:id="rId21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2" w:name="c37c"/>
            <w:bookmarkEnd w:id="20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2F7BDA00">
                <v:shape id="_x0000_i378379" type="#_x0000_t75" style="width:44.25pt;height:20.25pt" o:ole="">
                  <v:imagedata r:id="rId2146" o:title=""/>
                </v:shape>
                <o:OLEObject Type="Embed" ProgID="Equation.DSMT4" ShapeID="_x0000_i378379" DrawAspect="Content" ObjectID="_1686795964" r:id="rId21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03" w:name="c37d"/>
            <w:bookmarkEnd w:id="20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3D671056">
                <v:shape id="_x0000_i378380" type="#_x0000_t75" style="width:39pt;height:20.25pt" o:ole="">
                  <v:imagedata r:id="rId2148" o:title=""/>
                </v:shape>
                <o:OLEObject Type="Embed" ProgID="Equation.DSMT4" ShapeID="_x0000_i378380" DrawAspect="Content" ObjectID="_1686795965" r:id="rId21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03"/>
          <w:p w14:paraId="20D65150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8FA26AE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CD59D9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38916E3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4" w:name="c38q"/>
            <w:bookmarkEnd w:id="204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38: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tọa độ </w:t>
            </w:r>
            <w:r w:rsidRPr="007D28A6">
              <w:rPr>
                <w:position w:val="-10"/>
              </w:rPr>
              <w:object w:dxaOrig="465" w:dyaOrig="330" w14:anchorId="35EA8105">
                <v:shape id="_x0000_i378381" type="#_x0000_t75" style="width:23.25pt;height:16.5pt" o:ole="">
                  <v:imagedata r:id="rId2150" o:title=""/>
                </v:shape>
                <o:OLEObject Type="Embed" ProgID="Equation.DSMT4" ShapeID="_x0000_i378381" DrawAspect="Content" ObjectID="_1686795966" r:id="rId21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position w:val="-14"/>
              </w:rPr>
              <w:object w:dxaOrig="2625" w:dyaOrig="405" w14:anchorId="00646520">
                <v:shape id="_x0000_i378382" type="#_x0000_t75" style="width:131.25pt;height:20.25pt" o:ole="">
                  <v:imagedata r:id="rId2152" o:title=""/>
                </v:shape>
                <o:OLEObject Type="Embed" ProgID="Equation.DSMT4" ShapeID="_x0000_i378382" DrawAspect="Content" ObjectID="_1686795967" r:id="rId21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position w:val="-6"/>
              </w:rPr>
              <w:object w:dxaOrig="255" w:dyaOrig="285" w14:anchorId="26883AF8">
                <v:shape id="_x0000_i378383" type="#_x0000_t75" style="width:12.75pt;height:14.25pt" o:ole="">
                  <v:imagedata r:id="rId2154" o:title=""/>
                </v:shape>
                <o:OLEObject Type="Embed" ProgID="Equation.DSMT4" ShapeID="_x0000_i378383" DrawAspect="Content" ObjectID="_1686795968" r:id="rId21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position w:val="-6"/>
              </w:rPr>
              <w:object w:dxaOrig="570" w:dyaOrig="285" w14:anchorId="534AF45E">
                <v:shape id="_x0000_i378384" type="#_x0000_t75" style="width:28.5pt;height:14.25pt" o:ole="">
                  <v:imagedata r:id="rId2156" o:title=""/>
                </v:shape>
                <o:OLEObject Type="Embed" ProgID="Equation.DSMT4" ShapeID="_x0000_i378384" DrawAspect="Content" ObjectID="_1686795969" r:id="rId21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5D3FD808" w14:textId="14C038E8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05" w:name="c3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870" w:dyaOrig="690" w14:anchorId="7D8D8BD1">
                <v:shape id="_x0000_i378385" type="#_x0000_t75" style="width:43.5pt;height:34.5pt" o:ole="">
                  <v:imagedata r:id="rId2158" o:title=""/>
                </v:shape>
                <o:OLEObject Type="Embed" ProgID="Equation.DSMT4" ShapeID="_x0000_i378385" DrawAspect="Content" ObjectID="_1686795970" r:id="rId21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6" w:name="c38b"/>
            <w:bookmarkEnd w:id="20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3A39D0AE">
                <v:shape id="_x0000_i378386" type="#_x0000_t75" style="width:36.75pt;height:20.25pt" o:ole="">
                  <v:imagedata r:id="rId2160" o:title=""/>
                </v:shape>
                <o:OLEObject Type="Embed" ProgID="Equation.DSMT4" ShapeID="_x0000_i378386" DrawAspect="Content" ObjectID="_1686795971" r:id="rId21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7" w:name="c38c"/>
            <w:bookmarkEnd w:id="20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80" w:dyaOrig="405" w14:anchorId="57077183">
                <v:shape id="_x0000_i378387" type="#_x0000_t75" style="width:39pt;height:20.25pt" o:ole="">
                  <v:imagedata r:id="rId2162" o:title=""/>
                </v:shape>
                <o:OLEObject Type="Embed" ProgID="Equation.DSMT4" ShapeID="_x0000_i378387" DrawAspect="Content" ObjectID="_1686795972" r:id="rId21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08" w:name="c38d"/>
            <w:bookmarkEnd w:id="20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00" w:dyaOrig="690" w14:anchorId="539A814F">
                <v:shape id="_x0000_i378388" type="#_x0000_t75" style="width:45pt;height:34.5pt" o:ole="">
                  <v:imagedata r:id="rId2164" o:title=""/>
                </v:shape>
                <o:OLEObject Type="Embed" ProgID="Equation.DSMT4" ShapeID="_x0000_i378388" DrawAspect="Content" ObjectID="_1686795973" r:id="rId21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08"/>
          <w:p w14:paraId="754F9560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0922885A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FCB60E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A0A985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09" w:name="c39q"/>
            <w:bookmarkEnd w:id="20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39: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95FA1EB">
                <v:shape id="_x0000_i378389" type="#_x0000_t75" style="width:27.75pt;height:14.25pt" o:ole="">
                  <v:imagedata r:id="rId2166" o:title=""/>
                </v:shape>
                <o:OLEObject Type="Embed" ProgID="Equation.DSMT4" ShapeID="_x0000_i378389" DrawAspect="Content" ObjectID="_1686795974" r:id="rId21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14D395A2">
                <v:shape id="_x0000_i378390" type="#_x0000_t75" style="width:36pt;height:20.25pt" o:ole="">
                  <v:imagedata r:id="rId2168" o:title=""/>
                </v:shape>
                <o:OLEObject Type="Embed" ProgID="Equation.DSMT4" ShapeID="_x0000_i378390" DrawAspect="Content" ObjectID="_1686795975" r:id="rId21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1420127D">
                <v:shape id="_x0000_i378391" type="#_x0000_t75" style="width:44.25pt;height:20.25pt" o:ole="">
                  <v:imagedata r:id="rId2170" o:title=""/>
                </v:shape>
                <o:OLEObject Type="Embed" ProgID="Equation.DSMT4" ShapeID="_x0000_i378391" DrawAspect="Content" ObjectID="_1686795976" r:id="rId21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D720673">
                <v:shape id="_x0000_i378392" type="#_x0000_t75" style="width:45pt;height:20.25pt" o:ole="">
                  <v:imagedata r:id="rId2172" o:title=""/>
                </v:shape>
                <o:OLEObject Type="Embed" ProgID="Equation.DSMT4" ShapeID="_x0000_i378392" DrawAspect="Content" ObjectID="_1686795977" r:id="rId21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85" w14:anchorId="0A6E36BB">
                <v:shape id="_x0000_i378393" type="#_x0000_t75" style="width:34.5pt;height:14.25pt" o:ole="">
                  <v:imagedata r:id="rId2174" o:title=""/>
                </v:shape>
                <o:OLEObject Type="Embed" ProgID="Equation.DSMT4" ShapeID="_x0000_i378393" DrawAspect="Content" ObjectID="_1686795978" r:id="rId21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03834B8D" w14:textId="0680B2A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0" w:name="c3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20" w14:anchorId="41366C51">
                <v:shape id="_x0000_i378394" type="#_x0000_t75" style="width:33.75pt;height:21pt" o:ole="">
                  <v:imagedata r:id="rId2176" o:title=""/>
                </v:shape>
                <o:OLEObject Type="Embed" ProgID="Equation.DSMT4" ShapeID="_x0000_i378394" DrawAspect="Content" ObjectID="_1686795979" r:id="rId21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1" w:name="c39b"/>
            <w:bookmarkEnd w:id="21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675" w:dyaOrig="420" w14:anchorId="5FE624BC">
                <v:shape id="_x0000_i378395" type="#_x0000_t75" style="width:33.75pt;height:21pt" o:ole="">
                  <v:imagedata r:id="rId2178" o:title=""/>
                </v:shape>
                <o:OLEObject Type="Embed" ProgID="Equation.DSMT4" ShapeID="_x0000_i378395" DrawAspect="Content" ObjectID="_1686795980" r:id="rId217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12" w:name="c39c"/>
            <w:bookmarkEnd w:id="21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1B1C1AD0">
                <v:shape id="_x0000_i378396" type="#_x0000_t75" style="width:27pt;height:20.25pt" o:ole="">
                  <v:imagedata r:id="rId2180" o:title=""/>
                </v:shape>
                <o:OLEObject Type="Embed" ProgID="Equation.DSMT4" ShapeID="_x0000_i378396" DrawAspect="Content" ObjectID="_1686795981" r:id="rId21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3" w:name="c39d"/>
            <w:bookmarkEnd w:id="21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203D613A">
                <v:shape id="_x0000_i378397" type="#_x0000_t75" style="width:27pt;height:20.25pt" o:ole="">
                  <v:imagedata r:id="rId2182" o:title=""/>
                </v:shape>
                <o:OLEObject Type="Embed" ProgID="Equation.DSMT4" ShapeID="_x0000_i378397" DrawAspect="Content" ObjectID="_1686795982" r:id="rId21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3"/>
          <w:p w14:paraId="5EF6232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3AEB10F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5A9C91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850FFDE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14" w:name="c40q"/>
            <w:bookmarkEnd w:id="21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6DC7A25E">
                <v:shape id="_x0000_i378398" type="#_x0000_t75" style="width:22.5pt;height:15.75pt" o:ole="">
                  <v:imagedata r:id="rId2184" o:title=""/>
                </v:shape>
                <o:OLEObject Type="Embed" ProgID="Equation.DSMT4" ShapeID="_x0000_i378398" DrawAspect="Content" ObjectID="_1686795983" r:id="rId21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1EACE81C">
                <v:shape id="_x0000_i378399" type="#_x0000_t75" style="width:28.5pt;height:14.25pt" o:ole="">
                  <v:imagedata r:id="rId2186" o:title=""/>
                </v:shape>
                <o:OLEObject Type="Embed" ProgID="Equation.DSMT4" ShapeID="_x0000_i378399" DrawAspect="Content" ObjectID="_1686795984" r:id="rId21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6A514CAA">
                <v:shape id="_x0000_i378400" type="#_x0000_t75" style="width:48pt;height:20.25pt" o:ole="">
                  <v:imagedata r:id="rId2188" o:title=""/>
                </v:shape>
                <o:OLEObject Type="Embed" ProgID="Equation.DSMT4" ShapeID="_x0000_i378400" DrawAspect="Content" ObjectID="_1686795985" r:id="rId21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320" w:dyaOrig="405" w14:anchorId="4BF7156F">
                <v:shape id="_x0000_i378401" type="#_x0000_t75" style="width:66pt;height:20.25pt" o:ole="">
                  <v:imagedata r:id="rId2190" o:title=""/>
                </v:shape>
                <o:OLEObject Type="Embed" ProgID="Equation.DSMT4" ShapeID="_x0000_i378401" DrawAspect="Content" ObjectID="_1686795986" r:id="rId21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60FE30F1">
                <v:shape id="_x0000_i378402" type="#_x0000_t75" style="width:58.5pt;height:20.25pt" o:ole="">
                  <v:imagedata r:id="rId2192" o:title=""/>
                </v:shape>
                <o:OLEObject Type="Embed" ProgID="Equation.DSMT4" ShapeID="_x0000_i378402" DrawAspect="Content" ObjectID="_1686795987" r:id="rId21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12A883CA">
                <v:shape id="_x0000_i378403" type="#_x0000_t75" style="width:13.5pt;height:14.25pt" o:ole="">
                  <v:imagedata r:id="rId2194" o:title=""/>
                </v:shape>
                <o:OLEObject Type="Embed" ProgID="Equation.DSMT4" ShapeID="_x0000_i378403" DrawAspect="Content" ObjectID="_1686795988" r:id="rId21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70" w:dyaOrig="285" w14:anchorId="65D4A7FC">
                <v:shape id="_x0000_i378404" type="#_x0000_t75" style="width:28.5pt;height:14.25pt" o:ole="">
                  <v:imagedata r:id="rId2196" o:title=""/>
                </v:shape>
                <o:OLEObject Type="Embed" ProgID="Equation.DSMT4" ShapeID="_x0000_i378404" DrawAspect="Content" ObjectID="_1686795989" r:id="rId21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674B700" w14:textId="58F00614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15" w:name="c4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110" w:dyaOrig="690" w14:anchorId="2A3D52F4">
                <v:shape id="_x0000_i378405" type="#_x0000_t75" style="width:55.5pt;height:34.5pt" o:ole="">
                  <v:imagedata r:id="rId2198" o:title=""/>
                </v:shape>
                <o:OLEObject Type="Embed" ProgID="Equation.DSMT4" ShapeID="_x0000_i378405" DrawAspect="Content" ObjectID="_1686795990" r:id="rId21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16" w:name="c40b"/>
            <w:bookmarkEnd w:id="21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110" w:dyaOrig="690" w14:anchorId="0DA41D68">
                <v:shape id="_x0000_i378406" type="#_x0000_t75" style="width:55.5pt;height:34.5pt" o:ole="">
                  <v:imagedata r:id="rId2200" o:title=""/>
                </v:shape>
                <o:OLEObject Type="Embed" ProgID="Equation.DSMT4" ShapeID="_x0000_i378406" DrawAspect="Content" ObjectID="_1686795991" r:id="rId22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9D3C31" w14:textId="2A163392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17" w:name="c40c"/>
            <w:bookmarkEnd w:id="21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1080" w:dyaOrig="690" w14:anchorId="6C08CC2F">
                <v:shape id="_x0000_i378407" type="#_x0000_t75" style="width:54pt;height:34.5pt" o:ole="">
                  <v:imagedata r:id="rId2202" o:title=""/>
                </v:shape>
                <o:OLEObject Type="Embed" ProgID="Equation.DSMT4" ShapeID="_x0000_i378407" DrawAspect="Content" ObjectID="_1686795992" r:id="rId2203"/>
              </w:object>
            </w:r>
            <w:bookmarkStart w:id="218" w:name="c40d"/>
            <w:bookmarkEnd w:id="21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8"/>
                <w:sz w:val="24"/>
                <w:szCs w:val="24"/>
              </w:rPr>
              <w:object w:dxaOrig="915" w:dyaOrig="690" w14:anchorId="288E2A20">
                <v:shape id="_x0000_i378408" type="#_x0000_t75" style="width:45.75pt;height:34.5pt" o:ole="">
                  <v:imagedata r:id="rId2204" o:title=""/>
                </v:shape>
                <o:OLEObject Type="Embed" ProgID="Equation.DSMT4" ShapeID="_x0000_i378408" DrawAspect="Content" ObjectID="_1686795993" r:id="rId22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18"/>
          <w:p w14:paraId="291AD85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5E9CEA8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586D4A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D944AD4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</w:t>
            </w:r>
            <w:bookmarkStart w:id="219" w:name="c41q"/>
            <w:bookmarkEnd w:id="219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41: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0F2DB9F">
                <v:shape id="_x0000_i378409" type="#_x0000_t75" style="width:27.75pt;height:14.25pt" o:ole="">
                  <v:imagedata r:id="rId2206" o:title=""/>
                </v:shape>
                <o:OLEObject Type="Embed" ProgID="Equation.DSMT4" ShapeID="_x0000_i378409" DrawAspect="Content" ObjectID="_1686795994" r:id="rId22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FE06656">
                <v:shape id="_x0000_i378410" type="#_x0000_t75" style="width:38.25pt;height:20.25pt" o:ole="">
                  <v:imagedata r:id="rId2208" o:title=""/>
                </v:shape>
                <o:OLEObject Type="Embed" ProgID="Equation.DSMT4" ShapeID="_x0000_i378410" DrawAspect="Content" ObjectID="_1686795995" r:id="rId22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;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4EC2C995">
                <v:shape id="_x0000_i378411" type="#_x0000_t75" style="width:42.75pt;height:20.25pt" o:ole="">
                  <v:imagedata r:id="rId2210" o:title=""/>
                </v:shape>
                <o:OLEObject Type="Embed" ProgID="Equation.DSMT4" ShapeID="_x0000_i378411" DrawAspect="Content" ObjectID="_1686795996" r:id="rId22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1BC38E4">
                <v:shape id="_x0000_i378412" type="#_x0000_t75" style="width:45pt;height:20.25pt" o:ole="">
                  <v:imagedata r:id="rId2212" o:title=""/>
                </v:shape>
                <o:OLEObject Type="Embed" ProgID="Equation.DSMT4" ShapeID="_x0000_i378412" DrawAspect="Content" ObjectID="_1686795997" r:id="rId22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4CDF3B8C">
                <v:shape id="_x0000_i378413" type="#_x0000_t75" style="width:12.75pt;height:14.25pt" o:ole="">
                  <v:imagedata r:id="rId2214" o:title=""/>
                </v:shape>
                <o:OLEObject Type="Embed" ProgID="Equation.DSMT4" ShapeID="_x0000_i378413" DrawAspect="Content" ObjectID="_1686795998" r:id="rId22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đã cho.</w:t>
            </w:r>
          </w:p>
          <w:p w14:paraId="0D0767FB" w14:textId="1907773A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20" w:name="c4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80" w:dyaOrig="405" w14:anchorId="2AFC56F5">
                <v:shape id="_x0000_i378414" type="#_x0000_t75" style="width:39pt;height:20.25pt" o:ole="">
                  <v:imagedata r:id="rId2216" o:title=""/>
                </v:shape>
                <o:OLEObject Type="Embed" ProgID="Equation.DSMT4" ShapeID="_x0000_i378414" DrawAspect="Content" ObjectID="_1686795999" r:id="rId22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1" w:name="c41b"/>
            <w:bookmarkEnd w:id="22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35" w:dyaOrig="405" w14:anchorId="2DA0BA77">
                <v:shape id="_x0000_i378415" type="#_x0000_t75" style="width:36.75pt;height:20.25pt" o:ole="">
                  <v:imagedata r:id="rId2218" o:title=""/>
                </v:shape>
                <o:OLEObject Type="Embed" ProgID="Equation.DSMT4" ShapeID="_x0000_i378415" DrawAspect="Content" ObjectID="_1686796000" r:id="rId22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2" w:name="c41c"/>
            <w:bookmarkEnd w:id="22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85" w:dyaOrig="405" w14:anchorId="0A1E2952">
                <v:shape id="_x0000_i378416" type="#_x0000_t75" style="width:44.25pt;height:20.25pt" o:ole="">
                  <v:imagedata r:id="rId2220" o:title=""/>
                </v:shape>
                <o:OLEObject Type="Embed" ProgID="Equation.DSMT4" ShapeID="_x0000_i378416" DrawAspect="Content" ObjectID="_1686796001" r:id="rId2221"/>
              </w:object>
            </w:r>
            <w:bookmarkStart w:id="223" w:name="c41d"/>
            <w:bookmarkEnd w:id="22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035" w:dyaOrig="405" w14:anchorId="4223EA35">
                <v:shape id="_x0000_i378417" type="#_x0000_t75" style="width:51.75pt;height:20.25pt" o:ole="">
                  <v:imagedata r:id="rId2222" o:title=""/>
                </v:shape>
                <o:OLEObject Type="Embed" ProgID="Equation.DSMT4" ShapeID="_x0000_i378417" DrawAspect="Content" ObjectID="_1686796002" r:id="rId22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3"/>
          <w:p w14:paraId="702CCE2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1EE1421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A0F026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0982FDC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24" w:name="c42q"/>
            <w:bookmarkEnd w:id="224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42: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76DCCEAA">
                <v:shape id="_x0000_i378418" type="#_x0000_t75" style="width:23.25pt;height:15.75pt" o:ole="">
                  <v:imagedata r:id="rId2224" o:title=""/>
                </v:shape>
                <o:OLEObject Type="Embed" ProgID="Equation.DSMT4" ShapeID="_x0000_i378418" DrawAspect="Content" ObjectID="_1686796003" r:id="rId222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FF140AE">
                <v:shape id="_x0000_i378419" type="#_x0000_t75" style="width:27.75pt;height:14.25pt" o:ole="">
                  <v:imagedata r:id="rId2226" o:title=""/>
                </v:shape>
                <o:OLEObject Type="Embed" ProgID="Equation.DSMT4" ShapeID="_x0000_i378419" DrawAspect="Content" ObjectID="_1686796004" r:id="rId222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354AFC7F">
                <v:shape id="_x0000_i378420" type="#_x0000_t75" style="width:36.75pt;height:20.25pt" o:ole="">
                  <v:imagedata r:id="rId2228" o:title=""/>
                </v:shape>
                <o:OLEObject Type="Embed" ProgID="Equation.DSMT4" ShapeID="_x0000_i378420" DrawAspect="Content" ObjectID="_1686796005" r:id="rId2229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18C57133">
                <v:shape id="_x0000_i378421" type="#_x0000_t75" style="width:36.75pt;height:20.25pt" o:ole="">
                  <v:imagedata r:id="rId2230" o:title=""/>
                </v:shape>
                <o:OLEObject Type="Embed" ProgID="Equation.DSMT4" ShapeID="_x0000_i378421" DrawAspect="Content" ObjectID="_1686796006" r:id="rId2231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69947BEE">
                <v:shape id="_x0000_i378422" type="#_x0000_t75" style="width:39pt;height:20.25pt" o:ole="">
                  <v:imagedata r:id="rId2232" o:title=""/>
                </v:shape>
                <o:OLEObject Type="Embed" ProgID="Equation.DSMT4" ShapeID="_x0000_i378422" DrawAspect="Content" ObjectID="_1686796007" r:id="rId2233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Arial" w:hAnsi="Chu Van An" w:cs="Chu Van An"/>
                <w:bCs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Tìm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85" w14:anchorId="00634177">
                <v:shape id="_x0000_i378423" type="#_x0000_t75" style="width:13.5pt;height:14.25pt" o:ole="">
                  <v:imagedata r:id="rId2234" o:title=""/>
                </v:shape>
                <o:OLEObject Type="Embed" ProgID="Equation.DSMT4" ShapeID="_x0000_i378423" DrawAspect="Content" ObjectID="_1686796008" r:id="rId223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7AD32A33">
                <v:shape id="_x0000_i378424" type="#_x0000_t75" style="width:27.75pt;height:14.25pt" o:ole="">
                  <v:imagedata r:id="rId2236" o:title=""/>
                </v:shape>
                <o:OLEObject Type="Embed" ProgID="Equation.DSMT4" ShapeID="_x0000_i378424" DrawAspect="Content" ObjectID="_1686796009" r:id="rId2237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>.</w:t>
            </w:r>
          </w:p>
          <w:p w14:paraId="2970CFB5" w14:textId="113192A3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25" w:name="c4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8"/>
                <w:sz w:val="24"/>
                <w:szCs w:val="24"/>
              </w:rPr>
              <w:object w:dxaOrig="960" w:dyaOrig="480" w14:anchorId="1206DAAC">
                <v:shape id="_x0000_i378425" type="#_x0000_t75" style="width:48pt;height:24pt" o:ole="">
                  <v:imagedata r:id="rId2238" o:title=""/>
                </v:shape>
                <o:OLEObject Type="Embed" ProgID="Equation.DSMT4" ShapeID="_x0000_i378425" DrawAspect="Content" ObjectID="_1686796010" r:id="rId22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6" w:name="c42b"/>
            <w:bookmarkEnd w:id="22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65" w:dyaOrig="405" w14:anchorId="2BFFA8D1">
                <v:shape id="_x0000_i378426" type="#_x0000_t75" style="width:38.25pt;height:20.25pt" o:ole="">
                  <v:imagedata r:id="rId2240" o:title=""/>
                </v:shape>
                <o:OLEObject Type="Embed" ProgID="Equation.DSMT4" ShapeID="_x0000_i378426" DrawAspect="Content" ObjectID="_1686796011" r:id="rId22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7" w:name="c42c"/>
            <w:bookmarkEnd w:id="22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09FC1379">
                <v:shape id="_x0000_i378427" type="#_x0000_t75" style="width:39pt;height:20.25pt" o:ole="">
                  <v:imagedata r:id="rId2242" o:title=""/>
                </v:shape>
                <o:OLEObject Type="Embed" ProgID="Equation.DSMT4" ShapeID="_x0000_i378427" DrawAspect="Content" ObjectID="_1686796012" r:id="rId22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28" w:name="c42d"/>
            <w:bookmarkEnd w:id="22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30" w:dyaOrig="405" w14:anchorId="2683CF9E">
                <v:shape id="_x0000_i378428" type="#_x0000_t75" style="width:46.5pt;height:20.25pt" o:ole="">
                  <v:imagedata r:id="rId2244" o:title=""/>
                </v:shape>
                <o:OLEObject Type="Embed" ProgID="Equation.DSMT4" ShapeID="_x0000_i378428" DrawAspect="Content" ObjectID="_1686796013" r:id="rId22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28"/>
          <w:p w14:paraId="67DD22D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8EE5B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76F5E4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DD2035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Câu </w:t>
            </w:r>
            <w:bookmarkStart w:id="229" w:name="c43q"/>
            <w:bookmarkEnd w:id="229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>43:</w: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Cho các điểm </w:t>
            </w:r>
            <w:r w:rsidRPr="007D28A6">
              <w:rPr>
                <w:position w:val="-28"/>
              </w:rPr>
              <w:object w:dxaOrig="1005" w:dyaOrig="675" w14:anchorId="29C09EE4">
                <v:shape id="_x0000_i378429" type="#_x0000_t75" style="width:50.25pt;height:33.75pt" o:ole="">
                  <v:imagedata r:id="rId2246" o:title=""/>
                </v:shape>
                <o:OLEObject Type="Embed" ProgID="Equation.DSMT4" ShapeID="_x0000_i378429" DrawAspect="Content" ObjectID="_1686796014" r:id="rId22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, </w:t>
            </w:r>
            <w:r w:rsidRPr="007D28A6">
              <w:rPr>
                <w:position w:val="-28"/>
              </w:rPr>
              <w:object w:dxaOrig="1035" w:dyaOrig="675" w14:anchorId="5D9C5709">
                <v:shape id="_x0000_i378430" type="#_x0000_t75" style="width:51.75pt;height:33.75pt" o:ole="">
                  <v:imagedata r:id="rId2248" o:title=""/>
                </v:shape>
                <o:OLEObject Type="Embed" ProgID="Equation.DSMT4" ShapeID="_x0000_i378430" DrawAspect="Content" ObjectID="_1686796015" r:id="rId22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, </w:t>
            </w:r>
            <w:r w:rsidRPr="007D28A6">
              <w:rPr>
                <w:position w:val="-14"/>
              </w:rPr>
              <w:object w:dxaOrig="900" w:dyaOrig="405" w14:anchorId="51C3D5AD">
                <v:shape id="_x0000_i378431" type="#_x0000_t75" style="width:45pt;height:20.25pt" o:ole="">
                  <v:imagedata r:id="rId2250" o:title=""/>
                </v:shape>
                <o:OLEObject Type="Embed" ProgID="Equation.DSMT4" ShapeID="_x0000_i378431" DrawAspect="Content" ObjectID="_1686796016" r:id="rId22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. Tọa độ trọng tâm </w:t>
            </w:r>
            <w:r w:rsidRPr="007D28A6">
              <w:rPr>
                <w:position w:val="-6"/>
              </w:rPr>
              <w:object w:dxaOrig="270" w:dyaOrig="285" w14:anchorId="60E92CC8">
                <v:shape id="_x0000_i378432" type="#_x0000_t75" style="width:13.5pt;height:14.25pt" o:ole="">
                  <v:imagedata r:id="rId2252" o:title=""/>
                </v:shape>
                <o:OLEObject Type="Embed" ProgID="Equation.DSMT4" ShapeID="_x0000_i378432" DrawAspect="Content" ObjectID="_1686796017" r:id="rId22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 xml:space="preserve"> là</w:t>
            </w:r>
          </w:p>
          <w:p w14:paraId="2A2980D3" w14:textId="2280FFC3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</w:pPr>
            <w:bookmarkStart w:id="230" w:name="c4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40" w:dyaOrig="675" w14:anchorId="6C67D3D0">
                <v:shape id="_x0000_i378433" type="#_x0000_t75" style="width:57pt;height:33.75pt" o:ole="">
                  <v:imagedata r:id="rId2254" o:title=""/>
                </v:shape>
                <o:OLEObject Type="Embed" ProgID="Equation.DSMT4" ShapeID="_x0000_i378433" DrawAspect="Content" ObjectID="_1686796018" r:id="rId22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231" w:name="c43b"/>
            <w:bookmarkEnd w:id="23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55" w:dyaOrig="675" w14:anchorId="6635C6A0">
                <v:shape id="_x0000_i378434" type="#_x0000_t75" style="width:57.75pt;height:33.75pt" o:ole="">
                  <v:imagedata r:id="rId2256" o:title=""/>
                </v:shape>
                <o:OLEObject Type="Embed" ProgID="Equation.DSMT4" ShapeID="_x0000_i378434" DrawAspect="Content" ObjectID="_1686796019" r:id="rId22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</w:p>
          <w:p w14:paraId="153FE3E4" w14:textId="045B3479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bookmarkStart w:id="232" w:name="c43c"/>
            <w:bookmarkEnd w:id="23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155" w:dyaOrig="675" w14:anchorId="3811CFE7">
                <v:shape id="_x0000_i378435" type="#_x0000_t75" style="width:57.75pt;height:33.75pt" o:ole="">
                  <v:imagedata r:id="rId2258" o:title=""/>
                </v:shape>
                <o:OLEObject Type="Embed" ProgID="Equation.DSMT4" ShapeID="_x0000_i378435" DrawAspect="Content" ObjectID="_1686796020" r:id="rId22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 w:eastAsia="ko-KR"/>
              </w:rPr>
              <w:t>.</w:t>
            </w:r>
            <w:bookmarkStart w:id="233" w:name="c43d"/>
            <w:bookmarkEnd w:id="23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95" w:dyaOrig="675" w14:anchorId="1E619A5A">
                <v:shape id="_x0000_i378436" type="#_x0000_t75" style="width:54.75pt;height:33.75pt" o:ole="">
                  <v:imagedata r:id="rId2260" o:title=""/>
                </v:shape>
                <o:OLEObject Type="Embed" ProgID="Equation.DSMT4" ShapeID="_x0000_i378436" DrawAspect="Content" ObjectID="_1686796021" r:id="rId22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bookmarkEnd w:id="233"/>
          <w:p w14:paraId="4F164F0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5E1EDE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EF3814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6818518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4" w:name="c44q"/>
            <w:bookmarkEnd w:id="234"/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>44: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position w:val="-10"/>
              </w:rPr>
              <w:object w:dxaOrig="465" w:dyaOrig="315" w14:anchorId="216B2279">
                <v:shape id="_x0000_i378437" type="#_x0000_t75" style="width:23.25pt;height:15.75pt" o:ole="">
                  <v:imagedata r:id="rId2262" o:title=""/>
                </v:shape>
                <o:OLEObject Type="Embed" ProgID="Equation.DSMT4" ShapeID="_x0000_i378437" DrawAspect="Content" ObjectID="_1686796022" r:id="rId22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position w:val="-14"/>
              </w:rPr>
              <w:object w:dxaOrig="2865" w:dyaOrig="405" w14:anchorId="26164324">
                <v:shape id="_x0000_i378438" type="#_x0000_t75" style="width:143.25pt;height:20.25pt" o:ole="">
                  <v:imagedata r:id="rId2264" o:title=""/>
                </v:shape>
                <o:OLEObject Type="Embed" ProgID="Equation.DSMT4" ShapeID="_x0000_i378438" DrawAspect="Content" ObjectID="_1686796023" r:id="rId22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của </w:t>
            </w:r>
            <w:r w:rsidRPr="007D28A6">
              <w:rPr>
                <w:position w:val="-6"/>
              </w:rPr>
              <w:object w:dxaOrig="675" w:dyaOrig="285" w14:anchorId="3F1A84FC">
                <v:shape id="_x0000_i378439" type="#_x0000_t75" style="width:33.75pt;height:14.25pt" o:ole="">
                  <v:imagedata r:id="rId2266" o:title=""/>
                </v:shape>
                <o:OLEObject Type="Embed" ProgID="Equation.DSMT4" ShapeID="_x0000_i378439" DrawAspect="Content" ObjectID="_1686796024" r:id="rId22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1DBAA62" w14:textId="14FD33DD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35" w:name="c44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776C8744">
                <v:shape id="_x0000_i378440" type="#_x0000_t75" style="width:27.75pt;height:19.5pt" o:ole="">
                  <v:imagedata r:id="rId2268" o:title=""/>
                </v:shape>
                <o:OLEObject Type="Embed" ProgID="Equation.DSMT4" ShapeID="_x0000_i378440" DrawAspect="Content" ObjectID="_1686796025" r:id="rId22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6" w:name="c44b"/>
            <w:bookmarkEnd w:id="23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90" w:dyaOrig="390" w14:anchorId="198E4619">
                <v:shape id="_x0000_i378441" type="#_x0000_t75" style="width:34.5pt;height:19.5pt" o:ole="">
                  <v:imagedata r:id="rId2270" o:title=""/>
                </v:shape>
                <o:OLEObject Type="Embed" ProgID="Equation.DSMT4" ShapeID="_x0000_i378441" DrawAspect="Content" ObjectID="_1686796026" r:id="rId22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7" w:name="c44c"/>
            <w:bookmarkEnd w:id="23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55" w:dyaOrig="390" w14:anchorId="0223F372">
                <v:shape id="_x0000_i378442" type="#_x0000_t75" style="width:27.75pt;height:19.5pt" o:ole="">
                  <v:imagedata r:id="rId2272" o:title=""/>
                </v:shape>
                <o:OLEObject Type="Embed" ProgID="Equation.DSMT4" ShapeID="_x0000_i378442" DrawAspect="Content" ObjectID="_1686796027" r:id="rId22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38" w:name="c44d"/>
            <w:bookmarkEnd w:id="23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90" w:dyaOrig="390" w14:anchorId="383EFF08">
                <v:shape id="_x0000_i378443" type="#_x0000_t75" style="width:34.5pt;height:19.5pt" o:ole="">
                  <v:imagedata r:id="rId2274" o:title=""/>
                </v:shape>
                <o:OLEObject Type="Embed" ProgID="Equation.DSMT4" ShapeID="_x0000_i378443" DrawAspect="Content" ObjectID="_1686796028" r:id="rId22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38"/>
          <w:p w14:paraId="03244214" w14:textId="77777777" w:rsidR="009844E1" w:rsidRPr="007D28A6" w:rsidRDefault="009844E1" w:rsidP="006C3BBF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107AFE4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CED139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EB2EA7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39" w:name="c45q"/>
            <w:bookmarkEnd w:id="23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45: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Cho tam giác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3CAAC99">
                <v:shape id="_x0000_i378444" type="#_x0000_t75" style="width:27.75pt;height:14.25pt" o:ole="">
                  <v:imagedata r:id="rId2276" o:title=""/>
                </v:shape>
                <o:OLEObject Type="Embed" ProgID="Equation.DSMT4" ShapeID="_x0000_i378444" DrawAspect="Content" ObjectID="_1686796029" r:id="rId22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714C607E">
                <v:shape id="_x0000_i378445" type="#_x0000_t75" style="width:123.75pt;height:20.25pt" o:ole="">
                  <v:imagedata r:id="rId2278" o:title=""/>
                </v:shape>
                <o:OLEObject Type="Embed" ProgID="Equation.DSMT4" ShapeID="_x0000_i378445" DrawAspect="Content" ObjectID="_1686796030" r:id="rId22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1A1EA5BB">
                <v:shape id="_x0000_i378446" type="#_x0000_t75" style="width:27.75pt;height:14.25pt" o:ole="">
                  <v:imagedata r:id="rId2276" o:title=""/>
                </v:shape>
                <o:OLEObject Type="Embed" ProgID="Equation.DSMT4" ShapeID="_x0000_i378446" DrawAspect="Content" ObjectID="_1686796031" r:id="rId22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0D9AC20" w14:textId="3E5A41B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0" w:name="c4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24C8B666">
                <v:shape id="_x0000_i378447" type="#_x0000_t75" style="width:27.75pt;height:20.25pt" o:ole="">
                  <v:imagedata r:id="rId2281" o:title=""/>
                </v:shape>
                <o:OLEObject Type="Embed" ProgID="Equation.DSMT4" ShapeID="_x0000_i378447" DrawAspect="Content" ObjectID="_1686796032" r:id="rId22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1" w:name="c45b"/>
            <w:bookmarkEnd w:id="24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10" w:dyaOrig="405" w14:anchorId="430A3B20">
                <v:shape id="_x0000_i378448" type="#_x0000_t75" style="width:25.5pt;height:20.25pt" o:ole="">
                  <v:imagedata r:id="rId2283" o:title=""/>
                </v:shape>
                <o:OLEObject Type="Embed" ProgID="Equation.DSMT4" ShapeID="_x0000_i378448" DrawAspect="Content" ObjectID="_1686796033" r:id="rId22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2" w:name="c45c"/>
            <w:bookmarkEnd w:id="24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7A8B0CD1">
                <v:shape id="_x0000_i378449" type="#_x0000_t75" style="width:27.75pt;height:20.25pt" o:ole="">
                  <v:imagedata r:id="rId2285" o:title=""/>
                </v:shape>
                <o:OLEObject Type="Embed" ProgID="Equation.DSMT4" ShapeID="_x0000_i378449" DrawAspect="Content" ObjectID="_1686796034" r:id="rId22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43" w:name="c45d"/>
            <w:bookmarkEnd w:id="24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8"/>
                <w:sz w:val="24"/>
                <w:szCs w:val="24"/>
              </w:rPr>
              <w:object w:dxaOrig="720" w:dyaOrig="480" w14:anchorId="4377B818">
                <v:shape id="_x0000_i378450" type="#_x0000_t75" style="width:36pt;height:24pt" o:ole="">
                  <v:imagedata r:id="rId2287" o:title=""/>
                </v:shape>
                <o:OLEObject Type="Embed" ProgID="Equation.DSMT4" ShapeID="_x0000_i378450" DrawAspect="Content" ObjectID="_1686796035" r:id="rId22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43"/>
          <w:p w14:paraId="49AD19B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bookmarkEnd w:id="141"/>
        <w:bookmarkEnd w:id="142"/>
        <w:bookmarkEnd w:id="143"/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0C1913A" w14:textId="77777777" w:rsidR="009844E1" w:rsidRPr="007D28A6" w:rsidRDefault="009844E1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9844E1" w:rsidRPr="007D28A6" w14:paraId="1CC89A76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E14960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44" w:name="c46q"/>
            <w:bookmarkEnd w:id="24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>46: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0"/>
                <w:sz w:val="24"/>
                <w:szCs w:val="24"/>
              </w:rPr>
              <w:object w:dxaOrig="465" w:dyaOrig="315" w14:anchorId="62DE4875">
                <v:shape id="_x0000_i378451" type="#_x0000_t75" style="width:23.25pt;height:15.75pt" o:ole="">
                  <v:imagedata r:id="rId2289" o:title=""/>
                </v:shape>
                <o:OLEObject Type="Embed" ProgID="Equation.DSMT4" ShapeID="_x0000_i378451" DrawAspect="Content" ObjectID="_1686796036" r:id="rId22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695" w:dyaOrig="405" w14:anchorId="048EA53F">
                <v:shape id="_x0000_i378452" type="#_x0000_t75" style="width:84.75pt;height:20.25pt" o:ole="">
                  <v:imagedata r:id="rId2291" o:title=""/>
                </v:shape>
                <o:OLEObject Type="Embed" ProgID="Equation.DSMT4" ShapeID="_x0000_i378452" DrawAspect="Content" ObjectID="_1686796037" r:id="rId229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35" w:dyaOrig="405" w14:anchorId="6F661536">
                <v:shape id="_x0000_i378453" type="#_x0000_t75" style="width:36.75pt;height:20.25pt" o:ole="">
                  <v:imagedata r:id="rId2293" o:title=""/>
                </v:shape>
                <o:OLEObject Type="Embed" ProgID="Equation.DSMT4" ShapeID="_x0000_i378453" DrawAspect="Content" ObjectID="_1686796038" r:id="rId229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. Khi đó trọng tâm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255" w:dyaOrig="285" w14:anchorId="3A48A2B7">
                <v:shape id="_x0000_i378454" type="#_x0000_t75" style="width:12.75pt;height:14.25pt" o:ole="">
                  <v:imagedata r:id="rId2295" o:title=""/>
                </v:shape>
                <o:OLEObject Type="Embed" ProgID="Equation.DSMT4" ShapeID="_x0000_i378454" DrawAspect="Content" ObjectID="_1686796039" r:id="rId229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6"/>
                <w:sz w:val="24"/>
                <w:szCs w:val="24"/>
              </w:rPr>
              <w:object w:dxaOrig="555" w:dyaOrig="285" w14:anchorId="0F97281E">
                <v:shape id="_x0000_i378455" type="#_x0000_t75" style="width:27.75pt;height:14.25pt" o:ole="">
                  <v:imagedata r:id="rId2297" o:title=""/>
                </v:shape>
                <o:OLEObject Type="Embed" ProgID="Equation.DSMT4" ShapeID="_x0000_i378455" DrawAspect="Content" ObjectID="_1686796040" r:id="rId229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 xml:space="preserve"> là</w:t>
            </w:r>
          </w:p>
          <w:p w14:paraId="56CCDAEB" w14:textId="6158679E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5" w:name="c4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035" w:dyaOrig="405" w14:anchorId="34EAAE03">
                <v:shape id="_x0000_i378456" type="#_x0000_t75" style="width:51.75pt;height:20.25pt" o:ole="">
                  <v:imagedata r:id="rId2299" o:title=""/>
                </v:shape>
                <o:OLEObject Type="Embed" ProgID="Equation.DSMT4" ShapeID="_x0000_i378456" DrawAspect="Content" ObjectID="_1686796041" r:id="rId230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bookmarkStart w:id="246" w:name="c46b"/>
            <w:bookmarkEnd w:id="24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80" w:dyaOrig="405" w14:anchorId="2A227BE3">
                <v:shape id="_x0000_i378457" type="#_x0000_t75" style="width:39pt;height:20.25pt" o:ole="">
                  <v:imagedata r:id="rId2301" o:title=""/>
                </v:shape>
                <o:OLEObject Type="Embed" ProgID="Equation.DSMT4" ShapeID="_x0000_i378457" DrawAspect="Content" ObjectID="_1686796042" r:id="rId23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BF748AF" w14:textId="2890AFF1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47" w:name="c46c"/>
            <w:bookmarkEnd w:id="24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735" w:dyaOrig="405" w14:anchorId="07F7824B">
                <v:shape id="_x0000_i378458" type="#_x0000_t75" style="width:36.75pt;height:20.25pt" o:ole="">
                  <v:imagedata r:id="rId2303" o:title=""/>
                </v:shape>
                <o:OLEObject Type="Embed" ProgID="Equation.DSMT4" ShapeID="_x0000_i378458" DrawAspect="Content" ObjectID="_1686796043" r:id="rId230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48" w:name="c46d"/>
            <w:bookmarkEnd w:id="24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1035" w:dyaOrig="405" w14:anchorId="3D4E2E05">
                <v:shape id="_x0000_i378459" type="#_x0000_t75" style="width:51.75pt;height:20.25pt" o:ole="">
                  <v:imagedata r:id="rId2305" o:title=""/>
                </v:shape>
                <o:OLEObject Type="Embed" ProgID="Equation.DSMT4" ShapeID="_x0000_i378459" DrawAspect="Content" ObjectID="_1686796044" r:id="rId23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48"/>
          <w:p w14:paraId="28AC16DA" w14:textId="77777777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CF5624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625F7F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6DA51C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Câu </w:t>
            </w:r>
            <w:bookmarkStart w:id="249" w:name="c47q"/>
            <w:bookmarkEnd w:id="24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>47:</w: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nl-NL" w:eastAsia="vi-VN"/>
              </w:rPr>
              <w:object w:dxaOrig="465" w:dyaOrig="315" w14:anchorId="7B48472F">
                <v:shape id="_x0000_i378460" type="#_x0000_t75" style="width:23.25pt;height:15.75pt" o:ole="">
                  <v:imagedata r:id="rId1475" o:title=""/>
                </v:shape>
                <o:OLEObject Type="Embed" ProgID="Equation.DSMT4" ShapeID="_x0000_i378460" DrawAspect="Content" ObjectID="_1686796045" r:id="rId23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570" w:dyaOrig="285" w14:anchorId="1EDFE052">
                <v:shape id="_x0000_i378461" type="#_x0000_t75" style="width:28.5pt;height:14.25pt" o:ole="">
                  <v:imagedata r:id="rId2308" o:title=""/>
                </v:shape>
                <o:OLEObject Type="Embed" ProgID="Equation.DSMT4" ShapeID="_x0000_i378461" DrawAspect="Content" ObjectID="_1686796046" r:id="rId23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nl-NL" w:eastAsia="vi-VN"/>
              </w:rPr>
              <w:object w:dxaOrig="2310" w:dyaOrig="420" w14:anchorId="0DAD6237">
                <v:shape id="_x0000_i378462" type="#_x0000_t75" style="width:115.5pt;height:21pt" o:ole="">
                  <v:imagedata r:id="rId2310" o:title=""/>
                </v:shape>
                <o:OLEObject Type="Embed" ProgID="Equation.DSMT4" ShapeID="_x0000_i378462" DrawAspect="Content" ObjectID="_1686796047" r:id="rId23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. Tọa độ trọng tâm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270" w:dyaOrig="285" w14:anchorId="4F9D82D7">
                <v:shape id="_x0000_i378463" type="#_x0000_t75" style="width:13.5pt;height:14.25pt" o:ole="">
                  <v:imagedata r:id="rId2312" o:title=""/>
                </v:shape>
                <o:OLEObject Type="Embed" ProgID="Equation.DSMT4" ShapeID="_x0000_i378463" DrawAspect="Content" ObjectID="_1686796048" r:id="rId23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 w:eastAsia="vi-VN"/>
              </w:rPr>
              <w:t xml:space="preserve"> của tam giác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nl-NL" w:eastAsia="vi-VN"/>
              </w:rPr>
              <w:object w:dxaOrig="570" w:dyaOrig="285" w14:anchorId="68B1480C">
                <v:shape id="_x0000_i378464" type="#_x0000_t75" style="width:28.5pt;height:14.25pt" o:ole="">
                  <v:imagedata r:id="rId2314" o:title=""/>
                </v:shape>
                <o:OLEObject Type="Embed" ProgID="Equation.DSMT4" ShapeID="_x0000_i378464" DrawAspect="Content" ObjectID="_1686796049" r:id="rId2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 là</w:t>
            </w:r>
          </w:p>
          <w:p w14:paraId="1080CA0A" w14:textId="2964224A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</w:pPr>
            <w:bookmarkStart w:id="250" w:name="c47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95" w:dyaOrig="420" w14:anchorId="7425DB4F">
                <v:shape id="_x0000_i378465" type="#_x0000_t75" style="width:39.75pt;height:21pt" o:ole="">
                  <v:imagedata r:id="rId2316" o:title=""/>
                </v:shape>
                <o:OLEObject Type="Embed" ProgID="Equation.DSMT4" ShapeID="_x0000_i378465" DrawAspect="Content" ObjectID="_1686796050" r:id="rId2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51" w:name="c47b"/>
            <w:bookmarkEnd w:id="25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765" w:dyaOrig="420" w14:anchorId="6B5B5591">
                <v:shape id="_x0000_i378466" type="#_x0000_t75" style="width:38.25pt;height:21pt" o:ole="">
                  <v:imagedata r:id="rId2318" o:title=""/>
                </v:shape>
                <o:OLEObject Type="Embed" ProgID="Equation.DSMT4" ShapeID="_x0000_i378466" DrawAspect="Content" ObjectID="_1686796051" r:id="rId23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52" w:name="c47c"/>
            <w:bookmarkEnd w:id="25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1020" w:dyaOrig="420" w14:anchorId="29EE7CDC">
                <v:shape id="_x0000_i378467" type="#_x0000_t75" style="width:51pt;height:21pt" o:ole="">
                  <v:imagedata r:id="rId2320" o:title=""/>
                </v:shape>
                <o:OLEObject Type="Embed" ProgID="Equation.DSMT4" ShapeID="_x0000_i378467" DrawAspect="Content" ObjectID="_1686796052" r:id="rId23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bookmarkStart w:id="253" w:name="c47d"/>
            <w:bookmarkEnd w:id="25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  <w:lang w:eastAsia="vi-VN"/>
              </w:rPr>
              <w:object w:dxaOrig="870" w:dyaOrig="420" w14:anchorId="3D38CE07">
                <v:shape id="_x0000_i378468" type="#_x0000_t75" style="width:43.5pt;height:21pt" o:ole="">
                  <v:imagedata r:id="rId2322" o:title=""/>
                </v:shape>
                <o:OLEObject Type="Embed" ProgID="Equation.DSMT4" ShapeID="_x0000_i378468" DrawAspect="Content" ObjectID="_1686796053" r:id="rId2323"/>
              </w:object>
            </w:r>
          </w:p>
          <w:bookmarkEnd w:id="253"/>
          <w:p w14:paraId="37D3ADB0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EBAFA6D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F649B7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9A7C7A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54" w:name="c48q"/>
            <w:bookmarkEnd w:id="254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48: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position w:val="-10"/>
              </w:rPr>
              <w:object w:dxaOrig="465" w:dyaOrig="330" w14:anchorId="4744AEAC">
                <v:shape id="_x0000_i378469" type="#_x0000_t75" style="width:23.25pt;height:16.5pt" o:ole="">
                  <v:imagedata r:id="rId2324" o:title=""/>
                </v:shape>
                <o:OLEObject Type="Embed" ProgID="Equation.DSMT4" ShapeID="_x0000_i378469" DrawAspect="Content" ObjectID="_1686796054" r:id="rId23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hình bình hành </w:t>
            </w:r>
            <w:r w:rsidRPr="007D28A6">
              <w:rPr>
                <w:position w:val="-6"/>
              </w:rPr>
              <w:object w:dxaOrig="720" w:dyaOrig="285" w14:anchorId="30EDC4F1">
                <v:shape id="_x0000_i378470" type="#_x0000_t75" style="width:36pt;height:14.25pt" o:ole="">
                  <v:imagedata r:id="rId2326" o:title=""/>
                </v:shape>
                <o:OLEObject Type="Embed" ProgID="Equation.DSMT4" ShapeID="_x0000_i378470" DrawAspect="Content" ObjectID="_1686796055" r:id="rId23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position w:val="-14"/>
              </w:rPr>
              <w:object w:dxaOrig="885" w:dyaOrig="405" w14:anchorId="2CA91DD4">
                <v:shape id="_x0000_i378471" type="#_x0000_t75" style="width:44.25pt;height:20.25pt" o:ole="">
                  <v:imagedata r:id="rId2328" o:title=""/>
                </v:shape>
                <o:OLEObject Type="Embed" ProgID="Equation.DSMT4" ShapeID="_x0000_i378471" DrawAspect="Content" ObjectID="_1686796056" r:id="rId23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position w:val="-14"/>
              </w:rPr>
              <w:object w:dxaOrig="705" w:dyaOrig="405" w14:anchorId="6EEA2468">
                <v:shape id="_x0000_i378472" type="#_x0000_t75" style="width:35.25pt;height:20.25pt" o:ole="">
                  <v:imagedata r:id="rId2330" o:title=""/>
                </v:shape>
                <o:OLEObject Type="Embed" ProgID="Equation.DSMT4" ShapeID="_x0000_i378472" DrawAspect="Content" ObjectID="_1686796057" r:id="rId23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position w:val="-28"/>
              </w:rPr>
              <w:object w:dxaOrig="1110" w:dyaOrig="675" w14:anchorId="2783942E">
                <v:shape id="_x0000_i378473" type="#_x0000_t75" style="width:55.5pt;height:33.75pt" o:ole="">
                  <v:imagedata r:id="rId2332" o:title=""/>
                </v:shape>
                <o:OLEObject Type="Embed" ProgID="Equation.DSMT4" ShapeID="_x0000_i378473" DrawAspect="Content" ObjectID="_1686796058" r:id="rId23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trọng tâm của tam giác </w:t>
            </w:r>
            <w:r w:rsidRPr="007D28A6">
              <w:rPr>
                <w:position w:val="-6"/>
              </w:rPr>
              <w:object w:dxaOrig="555" w:dyaOrig="285" w14:anchorId="7DD87FD9">
                <v:shape id="_x0000_i378474" type="#_x0000_t75" style="width:27.75pt;height:14.25pt" o:ole="">
                  <v:imagedata r:id="rId2334" o:title=""/>
                </v:shape>
                <o:OLEObject Type="Embed" ProgID="Equation.DSMT4" ShapeID="_x0000_i378474" DrawAspect="Content" ObjectID="_1686796059" r:id="rId23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position w:val="-4"/>
              </w:rPr>
              <w:object w:dxaOrig="270" w:dyaOrig="270" w14:anchorId="75ADB18C">
                <v:shape id="_x0000_i378475" type="#_x0000_t75" style="width:13.5pt;height:13.5pt" o:ole="">
                  <v:imagedata r:id="rId2336" o:title=""/>
                </v:shape>
                <o:OLEObject Type="Embed" ProgID="Equation.DSMT4" ShapeID="_x0000_i378475" DrawAspect="Content" ObjectID="_1686796060" r:id="rId23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A33F97" w14:textId="2C88F904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255" w:name="c4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375" w14:anchorId="238142AB">
                <v:shape id="_x0000_i378476" type="#_x0000_t75" style="width:45.75pt;height:18.75pt" o:ole="">
                  <v:imagedata r:id="rId2338" o:title=""/>
                </v:shape>
                <o:OLEObject Type="Embed" ProgID="Equation.DSMT4" ShapeID="_x0000_i378476" DrawAspect="Content" ObjectID="_1686796061" r:id="rId23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6" w:name="c48b"/>
            <w:bookmarkEnd w:id="25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405" w14:anchorId="30E768DF">
                <v:shape id="_x0000_i378477" type="#_x0000_t75" style="width:46.5pt;height:20.25pt" o:ole="">
                  <v:imagedata r:id="rId2340" o:title=""/>
                </v:shape>
                <o:OLEObject Type="Embed" ProgID="Equation.DSMT4" ShapeID="_x0000_i378477" DrawAspect="Content" ObjectID="_1686796062" r:id="rId23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7" w:name="c48c"/>
            <w:bookmarkEnd w:id="25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38AF092E">
                <v:shape id="_x0000_i378478" type="#_x0000_t75" style="width:45.75pt;height:20.25pt" o:ole="">
                  <v:imagedata r:id="rId2342" o:title=""/>
                </v:shape>
                <o:OLEObject Type="Embed" ProgID="Equation.DSMT4" ShapeID="_x0000_i378478" DrawAspect="Content" ObjectID="_1686796063" r:id="rId23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58" w:name="c48d"/>
            <w:bookmarkEnd w:id="25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10" w:dyaOrig="420" w14:anchorId="2DFFFF35">
                <v:shape id="_x0000_i378479" type="#_x0000_t75" style="width:40.5pt;height:21pt" o:ole="">
                  <v:imagedata r:id="rId2344" o:title=""/>
                </v:shape>
                <o:OLEObject Type="Embed" ProgID="Equation.DSMT4" ShapeID="_x0000_i378479" DrawAspect="Content" ObjectID="_1686796064" r:id="rId23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58"/>
          <w:p w14:paraId="25CB493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2C58AA5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F697F2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1AD98B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lastRenderedPageBreak/>
              <w:t xml:space="preserve">Câu </w:t>
            </w:r>
            <w:bookmarkStart w:id="259" w:name="c49q"/>
            <w:bookmarkEnd w:id="25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>49: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tọa độ Oxy,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90" w14:anchorId="50EE5165">
                <v:shape id="_x0000_i378480" type="#_x0000_t75" style="width:64.5pt;height:19.5pt" o:ole="">
                  <v:imagedata r:id="rId2346" o:title=""/>
                </v:shape>
                <o:OLEObject Type="Embed" ProgID="Equation.DSMT4" ShapeID="_x0000_i378480" DrawAspect="Content" ObjectID="_1686796065" r:id="rId23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290" w:dyaOrig="390" w14:anchorId="61B571EC">
                <v:shape id="_x0000_i378481" type="#_x0000_t75" style="width:64.5pt;height:19.5pt" o:ole="">
                  <v:imagedata r:id="rId2348" o:title=""/>
                </v:shape>
                <o:OLEObject Type="Embed" ProgID="Equation.DSMT4" ShapeID="_x0000_i378481" DrawAspect="Content" ObjectID="_1686796066" r:id="rId23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8E04999">
                <v:shape id="_x0000_i378482" type="#_x0000_t75" style="width:15.75pt;height:12.75pt" o:ole="">
                  <v:imagedata r:id="rId2350" o:title=""/>
                </v:shape>
                <o:OLEObject Type="Embed" ProgID="Equation.DSMT4" ShapeID="_x0000_i378482" DrawAspect="Content" ObjectID="_1686796067" r:id="rId23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gốc tọa độ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1F742469">
                <v:shape id="_x0000_i378483" type="#_x0000_t75" style="width:12pt;height:14.25pt" o:ole="">
                  <v:imagedata r:id="rId2352" o:title=""/>
                </v:shape>
                <o:OLEObject Type="Embed" ProgID="Equation.DSMT4" ShapeID="_x0000_i378483" DrawAspect="Content" ObjectID="_1686796068" r:id="rId23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85" w:dyaOrig="255" w14:anchorId="45A5A1F7">
                <v:shape id="_x0000_i378484" type="#_x0000_t75" style="width:29.25pt;height:12.75pt" o:ole="">
                  <v:imagedata r:id="rId2354" o:title=""/>
                </v:shape>
                <o:OLEObject Type="Embed" ProgID="Equation.DSMT4" ShapeID="_x0000_i378484" DrawAspect="Content" ObjectID="_1686796069" r:id="rId23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BC8D648" w14:textId="49C057C3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60" w:name="c4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90" w:dyaOrig="405" w14:anchorId="7E43680E">
                <v:shape id="_x0000_i378485" type="#_x0000_t75" style="width:49.5pt;height:20.25pt" o:ole="">
                  <v:imagedata r:id="rId2356" o:title=""/>
                </v:shape>
                <o:OLEObject Type="Embed" ProgID="Equation.DSMT4" ShapeID="_x0000_i378485" DrawAspect="Content" ObjectID="_1686796070" r:id="rId235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261" w:name="c49b"/>
            <w:bookmarkEnd w:id="26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90" w:dyaOrig="690" w14:anchorId="7AFBCD6E">
                <v:shape id="_x0000_i378486" type="#_x0000_t75" style="width:49.5pt;height:34.5pt" o:ole="">
                  <v:imagedata r:id="rId2358" o:title=""/>
                </v:shape>
                <o:OLEObject Type="Embed" ProgID="Equation.DSMT4" ShapeID="_x0000_i378486" DrawAspect="Content" ObjectID="_1686796071" r:id="rId2359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62D189A2" w14:textId="2E4D4B92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262" w:name="c49c"/>
            <w:bookmarkEnd w:id="26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2904E7FA">
                <v:shape id="_x0000_i378487" type="#_x0000_t75" style="width:56.25pt;height:20.25pt" o:ole="">
                  <v:imagedata r:id="rId2360" o:title=""/>
                </v:shape>
                <o:OLEObject Type="Embed" ProgID="Equation.DSMT4" ShapeID="_x0000_i378487" DrawAspect="Content" ObjectID="_1686796072" r:id="rId236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bookmarkStart w:id="263" w:name="c49d"/>
            <w:bookmarkEnd w:id="26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40" w:dyaOrig="690" w14:anchorId="3C4434C4">
                <v:shape id="_x0000_i378488" type="#_x0000_t75" style="width:57pt;height:34.5pt" o:ole="">
                  <v:imagedata r:id="rId2362" o:title=""/>
                </v:shape>
                <o:OLEObject Type="Embed" ProgID="Equation.DSMT4" ShapeID="_x0000_i378488" DrawAspect="Content" ObjectID="_1686796073" r:id="rId2363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bookmarkEnd w:id="263"/>
          <w:p w14:paraId="1B99F7F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CCAE96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E219A0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D40719B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4" w:name="c50q"/>
            <w:bookmarkEnd w:id="26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480" w:dyaOrig="315" w14:anchorId="1FA91FF7">
                <v:shape id="_x0000_i378489" type="#_x0000_t75" style="width:24pt;height:15.75pt" o:ole="">
                  <v:imagedata r:id="rId2364" o:title=""/>
                </v:shape>
                <o:OLEObject Type="Embed" ProgID="Equation.DSMT4" ShapeID="_x0000_i378489" DrawAspect="Content" ObjectID="_1686796074" r:id="rId23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hai điểm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1080" w:dyaOrig="315" w14:anchorId="363C1BA0">
                <v:shape id="_x0000_i378490" type="#_x0000_t75" style="width:54pt;height:15.75pt" o:ole="">
                  <v:imagedata r:id="rId2366" o:title=""/>
                </v:shape>
                <o:OLEObject Type="Embed" ProgID="Equation.DSMT4" ShapeID="_x0000_i378490" DrawAspect="Content" ObjectID="_1686796075" r:id="rId23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45" w:dyaOrig="315" w14:anchorId="3AFC9B3F">
                <v:shape id="_x0000_i378491" type="#_x0000_t75" style="width:47.25pt;height:15.75pt" o:ole="">
                  <v:imagedata r:id="rId2368" o:title=""/>
                </v:shape>
                <o:OLEObject Type="Embed" ProgID="Equation.DSMT4" ShapeID="_x0000_i378491" DrawAspect="Content" ObjectID="_1686796076" r:id="rId23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trọng tâm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255" w:dyaOrig="285" w14:anchorId="07DC9CBA">
                <v:shape id="_x0000_i378492" type="#_x0000_t75" style="width:12.75pt;height:14.25pt" o:ole="">
                  <v:imagedata r:id="rId2370" o:title=""/>
                </v:shape>
                <o:OLEObject Type="Embed" ProgID="Equation.DSMT4" ShapeID="_x0000_i378492" DrawAspect="Content" ObjectID="_1686796077" r:id="rId23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05" w:dyaOrig="285" w14:anchorId="35754112">
                <v:shape id="_x0000_i378493" type="#_x0000_t75" style="width:35.25pt;height:14.25pt" o:ole="">
                  <v:imagedata r:id="rId2372" o:title=""/>
                </v:shape>
                <o:OLEObject Type="Embed" ProgID="Equation.DSMT4" ShapeID="_x0000_i378493" DrawAspect="Content" ObjectID="_1686796078" r:id="rId2373"/>
              </w:object>
            </w:r>
          </w:p>
          <w:p w14:paraId="0C53311C" w14:textId="592EA445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65" w:name="c5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840" w:dyaOrig="315" w14:anchorId="6E4E1D89">
                <v:shape id="_x0000_i378494" type="#_x0000_t75" style="width:42pt;height:15.75pt" o:ole="">
                  <v:imagedata r:id="rId2374" o:title=""/>
                </v:shape>
                <o:OLEObject Type="Embed" ProgID="Equation.DSMT4" ShapeID="_x0000_i378494" DrawAspect="Content" ObjectID="_1686796079" r:id="rId2375"/>
              </w:object>
            </w:r>
            <w:bookmarkStart w:id="266" w:name="c50b"/>
            <w:bookmarkEnd w:id="26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1095" w:dyaOrig="615" w14:anchorId="45D01458">
                <v:shape id="_x0000_i378495" type="#_x0000_t75" style="width:54.75pt;height:30.75pt" o:ole="">
                  <v:imagedata r:id="rId2376" o:title=""/>
                </v:shape>
                <o:OLEObject Type="Embed" ProgID="Equation.DSMT4" ShapeID="_x0000_i378495" DrawAspect="Content" ObjectID="_1686796080" r:id="rId23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E8FC4ED" w14:textId="403C1313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67" w:name="c50c"/>
            <w:bookmarkEnd w:id="26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840" w:dyaOrig="615" w14:anchorId="5AA94C4F">
                <v:shape id="_x0000_i378496" type="#_x0000_t75" style="width:42pt;height:30.75pt" o:ole="">
                  <v:imagedata r:id="rId2378" o:title=""/>
                </v:shape>
                <o:OLEObject Type="Embed" ProgID="Equation.DSMT4" ShapeID="_x0000_i378496" DrawAspect="Content" ObjectID="_1686796081" r:id="rId2379"/>
              </w:object>
            </w:r>
            <w:bookmarkStart w:id="268" w:name="c50d"/>
            <w:bookmarkEnd w:id="26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</w:rPr>
              <w:object w:dxaOrig="915" w:dyaOrig="615" w14:anchorId="2BE15276">
                <v:shape id="_x0000_i378497" type="#_x0000_t75" style="width:45.75pt;height:30.75pt" o:ole="">
                  <v:imagedata r:id="rId2380" o:title=""/>
                </v:shape>
                <o:OLEObject Type="Embed" ProgID="Equation.DSMT4" ShapeID="_x0000_i378497" DrawAspect="Content" ObjectID="_1686796082" r:id="rId23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68"/>
          <w:p w14:paraId="1C82BC6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834CAE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CDD060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A200C0A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69" w:name="c51q"/>
            <w:bookmarkEnd w:id="269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51: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35" w:dyaOrig="315" w14:anchorId="7E253196">
                <v:shape id="_x0000_i378498" type="#_x0000_t75" style="width:21.75pt;height:15.75pt" o:ole="">
                  <v:imagedata r:id="rId2382" o:title=""/>
                </v:shape>
                <o:OLEObject Type="Embed" ProgID="Equation.DSMT4" ShapeID="_x0000_i378498" DrawAspect="Content" ObjectID="_1686796083" r:id="rId23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73EC3496">
                <v:shape id="_x0000_i378499" type="#_x0000_t75" style="width:29.25pt;height:14.25pt" o:ole="">
                  <v:imagedata r:id="rId2384" o:title=""/>
                </v:shape>
                <o:OLEObject Type="Embed" ProgID="Equation.DSMT4" ShapeID="_x0000_i378499" DrawAspect="Content" ObjectID="_1686796084" r:id="rId23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2595" w:dyaOrig="315" w14:anchorId="47AA4A50">
                <v:shape id="_x0000_i378500" type="#_x0000_t75" style="width:129.75pt;height:15.75pt" o:ole="">
                  <v:imagedata r:id="rId2386" o:title=""/>
                </v:shape>
                <o:OLEObject Type="Embed" ProgID="Equation.DSMT4" ShapeID="_x0000_i378500" DrawAspect="Content" ObjectID="_1686796085" r:id="rId23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85" w:dyaOrig="285" w14:anchorId="6AF1C796">
                <v:shape id="_x0000_i378501" type="#_x0000_t75" style="width:29.25pt;height:14.25pt" o:ole="">
                  <v:imagedata r:id="rId2384" o:title=""/>
                </v:shape>
                <o:OLEObject Type="Embed" ProgID="Equation.DSMT4" ShapeID="_x0000_i378501" DrawAspect="Content" ObjectID="_1686796086" r:id="rId23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nhận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85" w:dyaOrig="315" w14:anchorId="5882AE3E">
                <v:shape id="_x0000_i378502" type="#_x0000_t75" style="width:44.25pt;height:15.75pt" o:ole="">
                  <v:imagedata r:id="rId2389" o:title=""/>
                </v:shape>
                <o:OLEObject Type="Embed" ProgID="Equation.DSMT4" ShapeID="_x0000_i378502" DrawAspect="Content" ObjectID="_1686796087" r:id="rId23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làm trọng tâm. Tính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065" w:dyaOrig="285" w14:anchorId="286357F7">
                <v:shape id="_x0000_i378503" type="#_x0000_t75" style="width:53.25pt;height:14.25pt" o:ole="">
                  <v:imagedata r:id="rId2391" o:title=""/>
                </v:shape>
                <o:OLEObject Type="Embed" ProgID="Equation.DSMT4" ShapeID="_x0000_i378503" DrawAspect="Content" ObjectID="_1686796088" r:id="rId23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A7AA656" w14:textId="1276FBE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70" w:name="c5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85" w14:anchorId="06327799">
                <v:shape id="_x0000_i378504" type="#_x0000_t75" style="width:30pt;height:14.25pt" o:ole="">
                  <v:imagedata r:id="rId2393" o:title=""/>
                </v:shape>
                <o:OLEObject Type="Embed" ProgID="Equation.DSMT4" ShapeID="_x0000_i378504" DrawAspect="Content" ObjectID="_1686796089" r:id="rId239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71" w:name="c51b"/>
            <w:bookmarkEnd w:id="27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</w:rPr>
              <w:object w:dxaOrig="600" w:dyaOrig="255" w14:anchorId="5922EC64">
                <v:shape id="_x0000_i378505" type="#_x0000_t75" style="width:30pt;height:12.75pt" o:ole="">
                  <v:imagedata r:id="rId2395" o:title=""/>
                </v:shape>
                <o:OLEObject Type="Embed" ProgID="Equation.DSMT4" ShapeID="_x0000_i378505" DrawAspect="Content" ObjectID="_1686796090" r:id="rId239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72" w:name="c51c"/>
            <w:bookmarkEnd w:id="27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585" w:dyaOrig="255" w14:anchorId="2BD3A0EE">
                <v:shape id="_x0000_i378506" type="#_x0000_t75" style="width:29.25pt;height:12.75pt" o:ole="">
                  <v:imagedata r:id="rId2397" o:title=""/>
                </v:shape>
                <o:OLEObject Type="Embed" ProgID="Equation.DSMT4" ShapeID="_x0000_i378506" DrawAspect="Content" ObjectID="_1686796091" r:id="rId239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73" w:name="c51d"/>
            <w:bookmarkEnd w:id="27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4"/>
                <w:sz w:val="24"/>
                <w:szCs w:val="24"/>
              </w:rPr>
              <w:object w:dxaOrig="735" w:dyaOrig="255" w14:anchorId="70D193D0">
                <v:shape id="_x0000_i378507" type="#_x0000_t75" style="width:36.75pt;height:12.75pt" o:ole="">
                  <v:imagedata r:id="rId2399" o:title=""/>
                </v:shape>
                <o:OLEObject Type="Embed" ProgID="Equation.DSMT4" ShapeID="_x0000_i378507" DrawAspect="Content" ObjectID="_1686796092" r:id="rId240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73"/>
          <w:p w14:paraId="2E4C0EC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6DECFF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44C70B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3C34F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4" w:name="c52q"/>
            <w:bookmarkEnd w:id="27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Trong mặt phẳng tọa độ, c</w: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40" w:dyaOrig="405" w14:anchorId="33208C19">
                <v:shape id="_x0000_i378508" type="#_x0000_t75" style="width:132pt;height:20.25pt" o:ole="">
                  <v:imagedata r:id="rId2401" o:title=""/>
                </v:shape>
                <o:OLEObject Type="Embed" ProgID="Equation.DSMT4" ShapeID="_x0000_i378508" DrawAspect="Content" ObjectID="_1686796093" r:id="rId24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2AB668A">
                <v:shape id="_x0000_i378509" type="#_x0000_t75" style="width:12.75pt;height:12.75pt" o:ole="">
                  <v:imagedata r:id="rId2403" o:title=""/>
                </v:shape>
                <o:OLEObject Type="Embed" ProgID="Equation.DSMT4" ShapeID="_x0000_i378509" DrawAspect="Content" ObjectID="_1686796094" r:id="rId240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04896C3E">
                <v:shape id="_x0000_i378510" type="#_x0000_t75" style="width:12pt;height:14.25pt" o:ole="">
                  <v:imagedata r:id="rId2405" o:title=""/>
                </v:shape>
                <o:OLEObject Type="Embed" ProgID="Equation.DSMT4" ShapeID="_x0000_i378510" DrawAspect="Content" ObjectID="_1686796095" r:id="rId24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555" w:dyaOrig="255" w14:anchorId="270A2B2B">
                <v:shape id="_x0000_i378511" type="#_x0000_t75" style="width:27.75pt;height:12.75pt" o:ole="">
                  <v:imagedata r:id="rId2407" o:title=""/>
                </v:shape>
                <o:OLEObject Type="Embed" ProgID="Equation.DSMT4" ShapeID="_x0000_i378511" DrawAspect="Content" ObjectID="_1686796096" r:id="rId24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pt-BR"/>
              </w:rPr>
              <w:t xml:space="preserve"> là</w:t>
            </w:r>
          </w:p>
          <w:p w14:paraId="2EC806ED" w14:textId="380824C1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275" w:name="c52a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4C26D446">
                <v:shape id="_x0000_i378512" type="#_x0000_t75" style="width:38.25pt;height:20.25pt" o:ole="">
                  <v:imagedata r:id="rId2409" o:title=""/>
                </v:shape>
                <o:OLEObject Type="Embed" ProgID="Equation.DSMT4" ShapeID="_x0000_i378512" DrawAspect="Content" ObjectID="_1686796097" r:id="rId2410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bookmarkStart w:id="276" w:name="c52b"/>
            <w:bookmarkEnd w:id="275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08AA4CD9">
                <v:shape id="_x0000_i378513" type="#_x0000_t75" style="width:47.25pt;height:20.25pt" o:ole="">
                  <v:imagedata r:id="rId2411" o:title=""/>
                </v:shape>
                <o:OLEObject Type="Embed" ProgID="Equation.DSMT4" ShapeID="_x0000_i378513" DrawAspect="Content" ObjectID="_1686796098" r:id="rId2412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</w:p>
          <w:p w14:paraId="4ABE71DC" w14:textId="5C8AB710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</w:pPr>
            <w:bookmarkStart w:id="277" w:name="c52c"/>
            <w:bookmarkEnd w:id="276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0852E0AD">
                <v:shape id="_x0000_i378514" type="#_x0000_t75" style="width:51.75pt;height:20.25pt" o:ole="">
                  <v:imagedata r:id="rId2413" o:title=""/>
                </v:shape>
                <o:OLEObject Type="Embed" ProgID="Equation.DSMT4" ShapeID="_x0000_i378514" DrawAspect="Content" ObjectID="_1686796099" r:id="rId2414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bookmarkStart w:id="278" w:name="c52d"/>
            <w:bookmarkEnd w:id="277"/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6E81F708">
                <v:shape id="_x0000_i378515" type="#_x0000_t75" style="width:51pt;height:20.25pt" o:ole="">
                  <v:imagedata r:id="rId2415" o:title=""/>
                </v:shape>
                <o:OLEObject Type="Embed" ProgID="Equation.DSMT4" ShapeID="_x0000_i378515" DrawAspect="Content" ObjectID="_1686796100" r:id="rId2416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</w:p>
          <w:bookmarkEnd w:id="278"/>
          <w:p w14:paraId="0722F4D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18AA5C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E1AE4B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38D593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79" w:name="c53q"/>
            <w:bookmarkEnd w:id="279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position w:val="-10"/>
              </w:rPr>
              <w:object w:dxaOrig="465" w:dyaOrig="315" w14:anchorId="0AEED1DD">
                <v:shape id="_x0000_i378516" type="#_x0000_t75" style="width:23.25pt;height:15.75pt" o:ole="">
                  <v:imagedata r:id="rId2417" o:title=""/>
                </v:shape>
                <o:OLEObject Type="Embed" ProgID="Equation.DSMT4" ShapeID="_x0000_i378516" DrawAspect="Content" ObjectID="_1686796101" r:id="rId241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cho tam giác </w:t>
            </w:r>
            <w:r w:rsidRPr="007D28A6">
              <w:rPr>
                <w:position w:val="-6"/>
              </w:rPr>
              <w:object w:dxaOrig="555" w:dyaOrig="285" w14:anchorId="06F5CAC1">
                <v:shape id="_x0000_i378517" type="#_x0000_t75" style="width:27.75pt;height:14.25pt" o:ole="">
                  <v:imagedata r:id="rId2419" o:title=""/>
                </v:shape>
                <o:OLEObject Type="Embed" ProgID="Equation.DSMT4" ShapeID="_x0000_i378517" DrawAspect="Content" ObjectID="_1686796102" r:id="rId242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có trọng tâm là gốc tọa độ </w:t>
            </w:r>
            <w:r w:rsidRPr="007D28A6">
              <w:rPr>
                <w:position w:val="-6"/>
              </w:rPr>
              <w:object w:dxaOrig="240" w:dyaOrig="285" w14:anchorId="1E6FFBD2">
                <v:shape id="_x0000_i378518" type="#_x0000_t75" style="width:12pt;height:14.25pt" o:ole="">
                  <v:imagedata r:id="rId2421" o:title=""/>
                </v:shape>
                <o:OLEObject Type="Embed" ProgID="Equation.DSMT4" ShapeID="_x0000_i378518" DrawAspect="Content" ObjectID="_1686796103" r:id="rId242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, hai đỉnh </w:t>
            </w:r>
            <w:r w:rsidRPr="007D28A6">
              <w:rPr>
                <w:position w:val="-14"/>
              </w:rPr>
              <w:object w:dxaOrig="900" w:dyaOrig="405" w14:anchorId="491C797C">
                <v:shape id="_x0000_i378519" type="#_x0000_t75" style="width:45pt;height:20.25pt" o:ole="">
                  <v:imagedata r:id="rId2423" o:title=""/>
                </v:shape>
                <o:OLEObject Type="Embed" ProgID="Equation.DSMT4" ShapeID="_x0000_i378519" DrawAspect="Content" ObjectID="_1686796104" r:id="rId242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và </w:t>
            </w:r>
            <w:r w:rsidRPr="007D28A6">
              <w:rPr>
                <w:position w:val="-14"/>
              </w:rPr>
              <w:object w:dxaOrig="735" w:dyaOrig="405" w14:anchorId="646D6DD9">
                <v:shape id="_x0000_i378520" type="#_x0000_t75" style="width:36.75pt;height:20.25pt" o:ole="">
                  <v:imagedata r:id="rId2425" o:title=""/>
                </v:shape>
                <o:OLEObject Type="Embed" ProgID="Equation.DSMT4" ShapeID="_x0000_i378520" DrawAspect="Content" ObjectID="_1686796105" r:id="rId242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. Tọa độ của đỉnh </w:t>
            </w:r>
            <w:r w:rsidRPr="007D28A6">
              <w:rPr>
                <w:position w:val="-6"/>
              </w:rPr>
              <w:object w:dxaOrig="240" w:dyaOrig="285" w14:anchorId="551C1BEF">
                <v:shape id="_x0000_i378521" type="#_x0000_t75" style="width:12pt;height:14.25pt" o:ole="">
                  <v:imagedata r:id="rId2427" o:title=""/>
                </v:shape>
                <o:OLEObject Type="Embed" ProgID="Equation.DSMT4" ShapeID="_x0000_i378521" DrawAspect="Content" ObjectID="_1686796106" r:id="rId242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 xml:space="preserve"> là</w:t>
            </w:r>
          </w:p>
          <w:p w14:paraId="20A4CEC1" w14:textId="2A7ECE03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80" w:name="c53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840" w:dyaOrig="405" w14:anchorId="32689490">
                <v:shape id="_x0000_i378522" type="#_x0000_t75" style="width:42pt;height:20.25pt" o:ole="">
                  <v:imagedata r:id="rId2429" o:title=""/>
                </v:shape>
                <o:OLEObject Type="Embed" ProgID="Equation.DSMT4" ShapeID="_x0000_i378522" DrawAspect="Content" ObjectID="_1686796107" r:id="rId243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1" w:name="c53b"/>
            <w:bookmarkEnd w:id="280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720" w:dyaOrig="405" w14:anchorId="71183200">
                <v:shape id="_x0000_i378523" type="#_x0000_t75" style="width:36pt;height:20.25pt" o:ole="">
                  <v:imagedata r:id="rId2431" o:title=""/>
                </v:shape>
                <o:OLEObject Type="Embed" ProgID="Equation.DSMT4" ShapeID="_x0000_i378523" DrawAspect="Content" ObjectID="_1686796108" r:id="rId24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82" w:name="c53c"/>
            <w:bookmarkEnd w:id="281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00"/>
                <w:position w:val="-14"/>
                <w:sz w:val="24"/>
                <w:szCs w:val="24"/>
              </w:rPr>
              <w:object w:dxaOrig="840" w:dyaOrig="405" w14:anchorId="48431419">
                <v:shape id="_x0000_i378524" type="#_x0000_t75" style="width:42pt;height:20.25pt" o:ole="">
                  <v:imagedata r:id="rId2433" o:title=""/>
                </v:shape>
                <o:OLEObject Type="Embed" ProgID="Equation.DSMT4" ShapeID="_x0000_i378524" DrawAspect="Content" ObjectID="_1686796109" r:id="rId24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83" w:name="c53d"/>
            <w:bookmarkEnd w:id="28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14"/>
                <w:sz w:val="24"/>
                <w:szCs w:val="24"/>
              </w:rPr>
              <w:object w:dxaOrig="540" w:dyaOrig="405" w14:anchorId="5066E4B7">
                <v:shape id="_x0000_i378525" type="#_x0000_t75" style="width:27pt;height:20.25pt" o:ole="">
                  <v:imagedata r:id="rId2435" o:title=""/>
                </v:shape>
                <o:OLEObject Type="Embed" ProgID="Equation.DSMT4" ShapeID="_x0000_i378525" DrawAspect="Content" ObjectID="_1686796110" r:id="rId24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83"/>
          <w:p w14:paraId="6D9C7CE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771A6DB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4D6082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8C5336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84" w:name="c54q"/>
            <w:bookmarkEnd w:id="28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54: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480" w:dyaOrig="300" w14:anchorId="16610DF6">
                <v:shape id="_x0000_i378526" type="#_x0000_t75" style="width:24pt;height:15pt" o:ole="">
                  <v:imagedata r:id="rId2437" o:title=""/>
                </v:shape>
                <o:OLEObject Type="Embed" ProgID="Equation.DSMT4" ShapeID="_x0000_i378526" DrawAspect="Content" ObjectID="_1686796111" r:id="rId24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690" w:dyaOrig="270" w14:anchorId="246142CD">
                <v:shape id="_x0000_i378527" type="#_x0000_t75" style="width:34.5pt;height:13.5pt" o:ole="">
                  <v:imagedata r:id="rId2439" o:title=""/>
                </v:shape>
                <o:OLEObject Type="Embed" ProgID="Equation.DSMT4" ShapeID="_x0000_i378527" DrawAspect="Content" ObjectID="_1686796112" r:id="rId24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60" w:dyaOrig="390" w14:anchorId="424C814C">
                <v:shape id="_x0000_i378528" type="#_x0000_t75" style="width:48pt;height:19.5pt" o:ole="">
                  <v:imagedata r:id="rId2441" o:title=""/>
                </v:shape>
                <o:OLEObject Type="Embed" ProgID="Equation.DSMT4" ShapeID="_x0000_i378528" DrawAspect="Content" ObjectID="_1686796113" r:id="rId24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70" w:dyaOrig="390" w14:anchorId="0C091DC0">
                <v:shape id="_x0000_i378529" type="#_x0000_t75" style="width:43.5pt;height:19.5pt" o:ole="">
                  <v:imagedata r:id="rId2443" o:title=""/>
                </v:shape>
                <o:OLEObject Type="Embed" ProgID="Equation.DSMT4" ShapeID="_x0000_i378529" DrawAspect="Content" ObjectID="_1686796114" r:id="rId24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40" w:dyaOrig="270" w14:anchorId="54C6F9C2">
                <v:shape id="_x0000_i378530" type="#_x0000_t75" style="width:12pt;height:13.5pt" o:ole="">
                  <v:imagedata r:id="rId2445" o:title=""/>
                </v:shape>
                <o:OLEObject Type="Embed" ProgID="Equation.DSMT4" ShapeID="_x0000_i378530" DrawAspect="Content" ObjectID="_1686796115" r:id="rId24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nằm trên trục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60" w:dyaOrig="270" w14:anchorId="70686B5A">
                <v:shape id="_x0000_i378531" type="#_x0000_t75" style="width:18pt;height:13.5pt" o:ole="">
                  <v:imagedata r:id="rId2447" o:title=""/>
                </v:shape>
                <o:OLEObject Type="Embed" ProgID="Equation.DSMT4" ShapeID="_x0000_i378531" DrawAspect="Content" ObjectID="_1686796116" r:id="rId24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</w:t>
            </w:r>
            <w:r w:rsidRPr="007D28A6">
              <w:rPr>
                <w:rFonts w:ascii="Chu Van An" w:hAnsi="Chu Van An" w:cs="Chu Van An"/>
                <w:b/>
                <w:position w:val="-6"/>
                <w:sz w:val="24"/>
                <w:szCs w:val="24"/>
              </w:rPr>
              <w:object w:dxaOrig="270" w:dyaOrig="270" w14:anchorId="70EB60C4">
                <v:shape id="_x0000_i378532" type="#_x0000_t75" style="width:13.5pt;height:13.5pt" o:ole="">
                  <v:imagedata r:id="rId2449" o:title=""/>
                </v:shape>
                <o:OLEObject Type="Embed" ProgID="Equation.DSMT4" ShapeID="_x0000_i378532" DrawAspect="Content" ObjectID="_1686796117" r:id="rId24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position w:val="-6"/>
                <w:sz w:val="24"/>
                <w:szCs w:val="24"/>
              </w:rPr>
              <w:object w:dxaOrig="690" w:dyaOrig="270" w14:anchorId="10EC2FD3">
                <v:shape id="_x0000_i378533" type="#_x0000_t75" style="width:34.5pt;height:13.5pt" o:ole="">
                  <v:imagedata r:id="rId2439" o:title=""/>
                </v:shape>
                <o:OLEObject Type="Embed" ProgID="Equation.DSMT4" ShapeID="_x0000_i378533" DrawAspect="Content" ObjectID="_1686796118" r:id="rId2451"/>
              </w:objec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nằm trên trục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position w:val="-10"/>
                <w:sz w:val="24"/>
                <w:szCs w:val="24"/>
              </w:rPr>
              <w:object w:dxaOrig="360" w:dyaOrig="300" w14:anchorId="4FF3656D">
                <v:shape id="_x0000_i378534" type="#_x0000_t75" style="width:18pt;height:15pt" o:ole="">
                  <v:imagedata r:id="rId2452" o:title=""/>
                </v:shape>
                <o:OLEObject Type="Embed" ProgID="Equation.DSMT4" ShapeID="_x0000_i378534" DrawAspect="Content" ObjectID="_1686796119" r:id="rId24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điểm </w:t>
            </w:r>
            <w:r w:rsidRPr="007D28A6">
              <w:rPr>
                <w:rFonts w:ascii="Chu Van An" w:hAnsi="Chu Van An" w:cs="Chu Van An"/>
                <w:b/>
                <w:position w:val="-6"/>
                <w:sz w:val="24"/>
                <w:szCs w:val="24"/>
              </w:rPr>
              <w:object w:dxaOrig="240" w:dyaOrig="270" w14:anchorId="4786F425">
                <v:shape id="_x0000_i378535" type="#_x0000_t75" style="width:12pt;height:13.5pt" o:ole="">
                  <v:imagedata r:id="rId2445" o:title=""/>
                </v:shape>
                <o:OLEObject Type="Embed" ProgID="Equation.DSMT4" ShapeID="_x0000_i378535" DrawAspect="Content" ObjectID="_1686796120" r:id="rId2454"/>
              </w:objec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40528223" w14:textId="5DB3ABA4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285" w:name="c54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30" w:dyaOrig="390" w14:anchorId="1F50F859">
                <v:shape id="_x0000_i378536" type="#_x0000_t75" style="width:31.5pt;height:19.5pt" o:ole="">
                  <v:imagedata r:id="rId2455" o:title=""/>
                </v:shape>
                <o:OLEObject Type="Embed" ProgID="Equation.DSMT4" ShapeID="_x0000_i378536" DrawAspect="Content" ObjectID="_1686796121" r:id="rId245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6" w:name="c54b"/>
            <w:bookmarkEnd w:id="28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00" w:dyaOrig="390" w14:anchorId="00543E0F">
                <v:shape id="_x0000_i378537" type="#_x0000_t75" style="width:30pt;height:19.5pt" o:ole="">
                  <v:imagedata r:id="rId2457" o:title=""/>
                </v:shape>
                <o:OLEObject Type="Embed" ProgID="Equation.DSMT4" ShapeID="_x0000_i378537" DrawAspect="Content" ObjectID="_1686796122" r:id="rId245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7" w:name="c54c"/>
            <w:bookmarkEnd w:id="28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00" w:dyaOrig="390" w14:anchorId="3ADD831E">
                <v:shape id="_x0000_i378538" type="#_x0000_t75" style="width:30pt;height:19.5pt" o:ole="">
                  <v:imagedata r:id="rId2459" o:title=""/>
                </v:shape>
                <o:OLEObject Type="Embed" ProgID="Equation.DSMT4" ShapeID="_x0000_i378538" DrawAspect="Content" ObjectID="_1686796123" r:id="rId246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bookmarkStart w:id="288" w:name="c54d"/>
            <w:bookmarkEnd w:id="28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600" w:dyaOrig="390" w14:anchorId="5EFBDC2E">
                <v:shape id="_x0000_i378539" type="#_x0000_t75" style="width:30pt;height:19.5pt" o:ole="">
                  <v:imagedata r:id="rId2461" o:title=""/>
                </v:shape>
                <o:OLEObject Type="Embed" ProgID="Equation.DSMT4" ShapeID="_x0000_i378539" DrawAspect="Content" ObjectID="_1686796124" r:id="rId246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bookmarkEnd w:id="288"/>
          <w:p w14:paraId="385752B4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90CA301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6B31EE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20368C7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</w:t>
            </w:r>
            <w:bookmarkStart w:id="289" w:name="c55q"/>
            <w:bookmarkEnd w:id="289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>55: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7F3AC778">
                <v:shape id="_x0000_i378540" type="#_x0000_t75" style="width:27.75pt;height:13.5pt" o:ole="">
                  <v:imagedata r:id="rId2463" o:title=""/>
                </v:shape>
                <o:OLEObject Type="Embed" ProgID="Equation.DSMT4" ShapeID="_x0000_i378540" DrawAspect="Content" ObjectID="_1686796125" r:id="rId24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0D0342FA">
                <v:shape id="_x0000_i378541" type="#_x0000_t75" style="width:44.25pt;height:20.25pt" o:ole="">
                  <v:imagedata r:id="rId2465" o:title=""/>
                </v:shape>
                <o:OLEObject Type="Embed" ProgID="Equation.DSMT4" ShapeID="_x0000_i378541" DrawAspect="Content" ObjectID="_1686796126" r:id="rId24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12D3860">
                <v:shape id="_x0000_i378542" type="#_x0000_t75" style="width:39pt;height:20.25pt" o:ole="">
                  <v:imagedata r:id="rId2467" o:title=""/>
                </v:shape>
                <o:OLEObject Type="Embed" ProgID="Equation.DSMT4" ShapeID="_x0000_i378542" DrawAspect="Content" ObjectID="_1686796127" r:id="rId24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trọng tâm là gốc tọa độ. Tọa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70" w14:anchorId="4ED8A69F">
                <v:shape id="_x0000_i378543" type="#_x0000_t75" style="width:12pt;height:13.5pt" o:ole="">
                  <v:imagedata r:id="rId2469" o:title=""/>
                </v:shape>
                <o:OLEObject Type="Embed" ProgID="Equation.DSMT4" ShapeID="_x0000_i378543" DrawAspect="Content" ObjectID="_1686796128" r:id="rId24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</w:t>
            </w:r>
          </w:p>
          <w:p w14:paraId="37D7855E" w14:textId="7E4E6AA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290" w:name="c55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687D033E">
                <v:shape id="_x0000_i378544" type="#_x0000_t75" style="width:33pt;height:20.25pt" o:ole="">
                  <v:imagedata r:id="rId2471" o:title=""/>
                </v:shape>
                <o:OLEObject Type="Embed" ProgID="Equation.DSMT4" ShapeID="_x0000_i378544" DrawAspect="Content" ObjectID="_1686796129" r:id="rId24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1" w:name="c55b"/>
            <w:bookmarkEnd w:id="29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1EF2476E">
                <v:shape id="_x0000_i378545" type="#_x0000_t75" style="width:27.75pt;height:20.25pt" o:ole="">
                  <v:imagedata r:id="rId2473" o:title=""/>
                </v:shape>
                <o:OLEObject Type="Embed" ProgID="Equation.DSMT4" ShapeID="_x0000_i378545" DrawAspect="Content" ObjectID="_1686796130" r:id="rId24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2" w:name="c55c"/>
            <w:bookmarkEnd w:id="29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4FAAFBA3">
                <v:shape id="_x0000_i378546" type="#_x0000_t75" style="width:27.75pt;height:20.25pt" o:ole="">
                  <v:imagedata r:id="rId2475" o:title=""/>
                </v:shape>
                <o:OLEObject Type="Embed" ProgID="Equation.DSMT4" ShapeID="_x0000_i378546" DrawAspect="Content" ObjectID="_1686796131" r:id="rId24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293" w:name="c55d"/>
            <w:bookmarkEnd w:id="29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6D846A4A">
                <v:shape id="_x0000_i378547" type="#_x0000_t75" style="width:37.5pt;height:20.25pt" o:ole="">
                  <v:imagedata r:id="rId2477" o:title=""/>
                </v:shape>
                <o:OLEObject Type="Embed" ProgID="Equation.DSMT4" ShapeID="_x0000_i378547" DrawAspect="Content" ObjectID="_1686796132" r:id="rId24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293"/>
          <w:p w14:paraId="6224304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5CF86D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7CFF34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B54B5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4" w:name="c56q"/>
            <w:bookmarkEnd w:id="29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56: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BEE7D11">
                <v:shape id="_x0000_i378548" type="#_x0000_t75" style="width:23.25pt;height:15.75pt" o:ole="">
                  <v:imagedata r:id="rId2479" o:title=""/>
                </v:shape>
                <o:OLEObject Type="Embed" ProgID="Equation.DSMT4" ShapeID="_x0000_i378548" DrawAspect="Content" ObjectID="_1686796133" r:id="rId24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740A31B">
                <v:shape id="_x0000_i378549" type="#_x0000_t75" style="width:27.75pt;height:14.25pt" o:ole="">
                  <v:imagedata r:id="rId2481" o:title=""/>
                </v:shape>
                <o:OLEObject Type="Embed" ProgID="Equation.DSMT4" ShapeID="_x0000_i378549" DrawAspect="Content" ObjectID="_1686796134" r:id="rId24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65BE29E8">
                <v:shape id="_x0000_i378550" type="#_x0000_t75" style="width:93.75pt;height:20.25pt" o:ole="">
                  <v:imagedata r:id="rId2483" o:title=""/>
                </v:shape>
                <o:OLEObject Type="Embed" ProgID="Equation.DSMT4" ShapeID="_x0000_i378550" DrawAspect="Content" ObjectID="_1686796135" r:id="rId24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của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B5AA716">
                <v:shape id="_x0000_i378551" type="#_x0000_t75" style="width:45pt;height:20.25pt" o:ole="">
                  <v:imagedata r:id="rId2485" o:title=""/>
                </v:shape>
                <o:OLEObject Type="Embed" ProgID="Equation.DSMT4" ShapeID="_x0000_i378551" DrawAspect="Content" ObjectID="_1686796136" r:id="rId24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6FC8CFDB">
                <v:shape id="_x0000_i378552" type="#_x0000_t75" style="width:12pt;height:14.25pt" o:ole="">
                  <v:imagedata r:id="rId2487" o:title=""/>
                </v:shape>
                <o:OLEObject Type="Embed" ProgID="Equation.DSMT4" ShapeID="_x0000_i378552" DrawAspect="Content" ObjectID="_1686796137" r:id="rId24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là:</w:t>
            </w:r>
          </w:p>
          <w:p w14:paraId="66178CF6" w14:textId="1F4E77E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295" w:name="c56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5DAEEBC">
                <v:shape id="_x0000_i378553" type="#_x0000_t75" style="width:36pt;height:20.25pt" o:ole="">
                  <v:imagedata r:id="rId2489" o:title=""/>
                </v:shape>
                <o:OLEObject Type="Embed" ProgID="Equation.DSMT4" ShapeID="_x0000_i378553" DrawAspect="Content" ObjectID="_1686796138" r:id="rId24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6" w:name="c56b"/>
            <w:bookmarkEnd w:id="29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3B05649C">
                <v:shape id="_x0000_i378554" type="#_x0000_t75" style="width:27pt;height:20.25pt" o:ole="">
                  <v:imagedata r:id="rId2491" o:title=""/>
                </v:shape>
                <o:OLEObject Type="Embed" ProgID="Equation.DSMT4" ShapeID="_x0000_i378554" DrawAspect="Content" ObjectID="_1686796139" r:id="rId24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7" w:name="c56c"/>
            <w:bookmarkEnd w:id="29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8F184FE">
                <v:shape id="_x0000_i378555" type="#_x0000_t75" style="width:36pt;height:20.25pt" o:ole="">
                  <v:imagedata r:id="rId2493" o:title=""/>
                </v:shape>
                <o:OLEObject Type="Embed" ProgID="Equation.DSMT4" ShapeID="_x0000_i378555" DrawAspect="Content" ObjectID="_1686796140" r:id="rId24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298" w:name="c56d"/>
            <w:bookmarkEnd w:id="29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4487F9B0">
                <v:shape id="_x0000_i378556" type="#_x0000_t75" style="width:35.25pt;height:20.25pt" o:ole="">
                  <v:imagedata r:id="rId2495" o:title=""/>
                </v:shape>
                <o:OLEObject Type="Embed" ProgID="Equation.DSMT4" ShapeID="_x0000_i378556" DrawAspect="Content" ObjectID="_1686796141" r:id="rId24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298"/>
          <w:p w14:paraId="3087A31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E888E82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1CDE5DE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B5EE9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299" w:name="c57q"/>
            <w:bookmarkEnd w:id="299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57: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position w:val="-10"/>
              </w:rPr>
              <w:object w:dxaOrig="525" w:dyaOrig="315" w14:anchorId="2F82A09E">
                <v:shape id="_x0000_i378557" type="#_x0000_t75" style="width:26.25pt;height:15.75pt" o:ole="">
                  <v:imagedata r:id="rId2497" o:title=""/>
                </v:shape>
                <o:OLEObject Type="Embed" ProgID="Equation.DSMT4" ShapeID="_x0000_i378557" DrawAspect="Content" ObjectID="_1686796142" r:id="rId24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tam giác </w:t>
            </w:r>
            <w:r w:rsidRPr="007D28A6">
              <w:rPr>
                <w:position w:val="-6"/>
              </w:rPr>
              <w:object w:dxaOrig="555" w:dyaOrig="285" w14:anchorId="41589268">
                <v:shape id="_x0000_i378558" type="#_x0000_t75" style="width:27.75pt;height:14.25pt" o:ole="">
                  <v:imagedata r:id="rId2499" o:title=""/>
                </v:shape>
                <o:OLEObject Type="Embed" ProgID="Equation.DSMT4" ShapeID="_x0000_i378558" DrawAspect="Content" ObjectID="_1686796143" r:id="rId25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position w:val="-14"/>
              </w:rPr>
              <w:object w:dxaOrig="2745" w:dyaOrig="405" w14:anchorId="7DF584C8">
                <v:shape id="_x0000_i378559" type="#_x0000_t75" style="width:137.25pt;height:20.25pt" o:ole="">
                  <v:imagedata r:id="rId2501" o:title=""/>
                </v:shape>
                <o:OLEObject Type="Embed" ProgID="Equation.DSMT4" ShapeID="_x0000_i378559" DrawAspect="Content" ObjectID="_1686796144" r:id="rId25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trọng tâm </w:t>
            </w:r>
            <w:r w:rsidRPr="007D28A6">
              <w:rPr>
                <w:position w:val="-6"/>
              </w:rPr>
              <w:object w:dxaOrig="255" w:dyaOrig="285" w14:anchorId="4EF3E72A">
                <v:shape id="_x0000_i378560" type="#_x0000_t75" style="width:12.75pt;height:14.25pt" o:ole="">
                  <v:imagedata r:id="rId2503" o:title=""/>
                </v:shape>
                <o:OLEObject Type="Embed" ProgID="Equation.DSMT4" ShapeID="_x0000_i378560" DrawAspect="Content" ObjectID="_1686796145" r:id="rId25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position w:val="-6"/>
              </w:rPr>
              <w:object w:dxaOrig="555" w:dyaOrig="285" w14:anchorId="7DF80F7E">
                <v:shape id="_x0000_i378561" type="#_x0000_t75" style="width:27.75pt;height:14.25pt" o:ole="">
                  <v:imagedata r:id="rId2505" o:title=""/>
                </v:shape>
                <o:OLEObject Type="Embed" ProgID="Equation.DSMT4" ShapeID="_x0000_i378561" DrawAspect="Content" ObjectID="_1686796146" r:id="rId25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1902A32" w14:textId="211C10DF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00" w:name="c57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05" w14:anchorId="307761CA">
                <v:shape id="_x0000_i378562" type="#_x0000_t75" style="width:36.75pt;height:20.25pt" o:ole="">
                  <v:imagedata r:id="rId2507" o:title=""/>
                </v:shape>
                <o:OLEObject Type="Embed" ProgID="Equation.DSMT4" ShapeID="_x0000_i378562" DrawAspect="Content" ObjectID="_1686796147" r:id="rId25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1" w:name="c57b"/>
            <w:bookmarkEnd w:id="300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6EEF5686">
                <v:shape id="_x0000_i378563" type="#_x0000_t75" style="width:44.25pt;height:20.25pt" o:ole="">
                  <v:imagedata r:id="rId2509" o:title=""/>
                </v:shape>
                <o:OLEObject Type="Embed" ProgID="Equation.DSMT4" ShapeID="_x0000_i378563" DrawAspect="Content" ObjectID="_1686796148" r:id="rId25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2AF913C" w14:textId="420F0B6B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bookmarkStart w:id="302" w:name="c57c"/>
            <w:bookmarkEnd w:id="301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35" w:dyaOrig="405" w14:anchorId="6ED75235">
                <v:shape id="_x0000_i378564" type="#_x0000_t75" style="width:51.75pt;height:20.25pt" o:ole="">
                  <v:imagedata r:id="rId2511" o:title=""/>
                </v:shape>
                <o:OLEObject Type="Embed" ProgID="Equation.DSMT4" ShapeID="_x0000_i378564" DrawAspect="Content" ObjectID="_1686796149" r:id="rId25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03" w:name="c57d"/>
            <w:bookmarkEnd w:id="302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405" w14:anchorId="55799B16">
                <v:shape id="_x0000_i378565" type="#_x0000_t75" style="width:45pt;height:20.25pt" o:ole="">
                  <v:imagedata r:id="rId2513" o:title=""/>
                </v:shape>
                <o:OLEObject Type="Embed" ProgID="Equation.DSMT4" ShapeID="_x0000_i378565" DrawAspect="Content" ObjectID="_1686796150" r:id="rId25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03"/>
          <w:p w14:paraId="3463992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F7CF73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5F0481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9C5026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04" w:name="c58q"/>
            <w:bookmarkEnd w:id="304"/>
            <w:r w:rsidRPr="007D28A6">
              <w:rPr>
                <w:rFonts w:ascii="Chu Van An" w:eastAsiaTheme="minorEastAsia" w:hAnsi="Chu Van An" w:cs="Chu Van An"/>
                <w:b/>
                <w:color w:val="0000FF"/>
                <w:sz w:val="24"/>
                <w:szCs w:val="24"/>
              </w:rPr>
              <w:t>58: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</w:t>
            </w:r>
            <w:r w:rsidRPr="007D28A6">
              <w:rPr>
                <w:position w:val="-10"/>
              </w:rPr>
              <w:object w:dxaOrig="465" w:dyaOrig="315" w14:anchorId="353F811F">
                <v:shape id="_x0000_i378566" type="#_x0000_t75" style="width:23.25pt;height:15.75pt" o:ole="">
                  <v:imagedata r:id="rId2515" o:title=""/>
                </v:shape>
                <o:OLEObject Type="Embed" ProgID="Equation.DSMT4" ShapeID="_x0000_i378566" DrawAspect="Content" ObjectID="_1686796151" r:id="rId25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tam giác </w:t>
            </w:r>
            <w:r w:rsidRPr="007D28A6">
              <w:rPr>
                <w:position w:val="-6"/>
              </w:rPr>
              <w:object w:dxaOrig="600" w:dyaOrig="285" w14:anchorId="60494BD7">
                <v:shape id="_x0000_i378567" type="#_x0000_t75" style="width:30pt;height:14.25pt" o:ole="">
                  <v:imagedata r:id="rId2517" o:title=""/>
                </v:shape>
                <o:OLEObject Type="Embed" ProgID="Equation.DSMT4" ShapeID="_x0000_i378567" DrawAspect="Content" ObjectID="_1686796152" r:id="rId25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có </w:t>
            </w:r>
            <w:r w:rsidRPr="007D28A6">
              <w:rPr>
                <w:position w:val="-14"/>
              </w:rPr>
              <w:object w:dxaOrig="915" w:dyaOrig="405" w14:anchorId="76EF5F2E">
                <v:shape id="_x0000_i378568" type="#_x0000_t75" style="width:45.75pt;height:20.25pt" o:ole="">
                  <v:imagedata r:id="rId2519" o:title=""/>
                </v:shape>
                <o:OLEObject Type="Embed" ProgID="Equation.DSMT4" ShapeID="_x0000_i378568" DrawAspect="Content" ObjectID="_1686796153" r:id="rId25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</w:t>
            </w:r>
            <w:r w:rsidRPr="007D28A6">
              <w:rPr>
                <w:position w:val="-14"/>
              </w:rPr>
              <w:object w:dxaOrig="915" w:dyaOrig="405" w14:anchorId="58234D03">
                <v:shape id="_x0000_i378569" type="#_x0000_t75" style="width:45.75pt;height:20.25pt" o:ole="">
                  <v:imagedata r:id="rId2521" o:title=""/>
                </v:shape>
                <o:OLEObject Type="Embed" ProgID="Equation.DSMT4" ShapeID="_x0000_i378569" DrawAspect="Content" ObjectID="_1686796154" r:id="rId25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và </w:t>
            </w:r>
            <w:r w:rsidRPr="007D28A6">
              <w:rPr>
                <w:position w:val="-4"/>
              </w:rPr>
              <w:object w:dxaOrig="240" w:dyaOrig="255" w14:anchorId="5D4E5C1B">
                <v:shape id="_x0000_i378570" type="#_x0000_t75" style="width:12pt;height:12.75pt" o:ole="">
                  <v:imagedata r:id="rId2523" o:title=""/>
                </v:shape>
                <o:OLEObject Type="Embed" ProgID="Equation.DSMT4" ShapeID="_x0000_i378570" DrawAspect="Content" ObjectID="_1686796155" r:id="rId25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thuộc trục </w:t>
            </w:r>
            <w:r w:rsidRPr="007D28A6">
              <w:rPr>
                <w:position w:val="-10"/>
              </w:rPr>
              <w:object w:dxaOrig="360" w:dyaOrig="315" w14:anchorId="223066DB">
                <v:shape id="_x0000_i378571" type="#_x0000_t75" style="width:18pt;height:15.75pt" o:ole="">
                  <v:imagedata r:id="rId2525" o:title=""/>
                </v:shape>
                <o:OLEObject Type="Embed" ProgID="Equation.DSMT4" ShapeID="_x0000_i378571" DrawAspect="Content" ObjectID="_1686796156" r:id="rId25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trọng tâm </w:t>
            </w:r>
            <w:r w:rsidRPr="007D28A6">
              <w:rPr>
                <w:position w:val="-6"/>
              </w:rPr>
              <w:object w:dxaOrig="255" w:dyaOrig="285" w14:anchorId="35E69A61">
                <v:shape id="_x0000_i378572" type="#_x0000_t75" style="width:12.75pt;height:14.25pt" o:ole="">
                  <v:imagedata r:id="rId2527" o:title=""/>
                </v:shape>
                <o:OLEObject Type="Embed" ProgID="Equation.DSMT4" ShapeID="_x0000_i378572" DrawAspect="Content" ObjectID="_1686796157" r:id="rId25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của tam giác nằm trên trục </w:t>
            </w:r>
            <w:r w:rsidRPr="007D28A6">
              <w:rPr>
                <w:position w:val="-6"/>
              </w:rPr>
              <w:object w:dxaOrig="360" w:dyaOrig="285" w14:anchorId="6ABD4544">
                <v:shape id="_x0000_i378573" type="#_x0000_t75" style="width:18pt;height:14.25pt" o:ole="">
                  <v:imagedata r:id="rId2529" o:title=""/>
                </v:shape>
                <o:OLEObject Type="Embed" ProgID="Equation.DSMT4" ShapeID="_x0000_i378573" DrawAspect="Content" ObjectID="_1686796158" r:id="rId25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Tọa độ của điểm </w:t>
            </w:r>
            <w:r w:rsidRPr="007D28A6">
              <w:rPr>
                <w:position w:val="-4"/>
              </w:rPr>
              <w:object w:dxaOrig="240" w:dyaOrig="255" w14:anchorId="7A172D39">
                <v:shape id="_x0000_i378574" type="#_x0000_t75" style="width:12pt;height:12.75pt" o:ole="">
                  <v:imagedata r:id="rId2531" o:title=""/>
                </v:shape>
                <o:OLEObject Type="Embed" ProgID="Equation.DSMT4" ShapeID="_x0000_i378574" DrawAspect="Content" ObjectID="_1686796159" r:id="rId25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là:</w:t>
            </w:r>
          </w:p>
          <w:p w14:paraId="35FA8FC0" w14:textId="77573C36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bookmarkStart w:id="305" w:name="c58a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662ED6A5">
                <v:shape id="_x0000_i378575" type="#_x0000_t75" style="width:29.25pt;height:20.25pt" o:ole="">
                  <v:imagedata r:id="rId2533" o:title=""/>
                </v:shape>
                <o:OLEObject Type="Embed" ProgID="Equation.DSMT4" ShapeID="_x0000_i378575" DrawAspect="Content" ObjectID="_1686796160" r:id="rId25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06" w:name="c58b"/>
            <w:bookmarkEnd w:id="305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2DED6A5C">
                <v:shape id="_x0000_i378576" type="#_x0000_t75" style="width:29.25pt;height:20.25pt" o:ole="">
                  <v:imagedata r:id="rId2535" o:title=""/>
                </v:shape>
                <o:OLEObject Type="Embed" ProgID="Equation.DSMT4" ShapeID="_x0000_i378576" DrawAspect="Content" ObjectID="_1686796161" r:id="rId25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07" w:name="c58c"/>
            <w:bookmarkEnd w:id="306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08160CEA">
                <v:shape id="_x0000_i378577" type="#_x0000_t75" style="width:29.25pt;height:20.25pt" o:ole="">
                  <v:imagedata r:id="rId2537" o:title=""/>
                </v:shape>
                <o:OLEObject Type="Embed" ProgID="Equation.DSMT4" ShapeID="_x0000_i378577" DrawAspect="Content" ObjectID="_1686796162" r:id="rId25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bookmarkStart w:id="308" w:name="c58d"/>
            <w:bookmarkEnd w:id="307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585" w:dyaOrig="405" w14:anchorId="50FA170B">
                <v:shape id="_x0000_i378578" type="#_x0000_t75" style="width:29.25pt;height:20.25pt" o:ole="">
                  <v:imagedata r:id="rId2539" o:title=""/>
                </v:shape>
                <o:OLEObject Type="Embed" ProgID="Equation.DSMT4" ShapeID="_x0000_i378578" DrawAspect="Content" ObjectID="_1686796163" r:id="rId25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bookmarkEnd w:id="308"/>
          <w:p w14:paraId="68697A2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18066B0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35F97D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E09EE7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09" w:name="c59q"/>
            <w:bookmarkEnd w:id="30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59: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2552D704">
                <v:shape id="_x0000_i378579" type="#_x0000_t75" style="width:27.75pt;height:14.25pt" o:ole="">
                  <v:imagedata r:id="rId2541" o:title=""/>
                </v:shape>
                <o:OLEObject Type="Embed" ProgID="Equation.DSMT4" ShapeID="_x0000_i378579" DrawAspect="Content" ObjectID="_1686796164" r:id="rId25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60" w:dyaOrig="405" w14:anchorId="760F7C02">
                <v:shape id="_x0000_i378580" type="#_x0000_t75" style="width:93pt;height:20.25pt" o:ole="">
                  <v:imagedata r:id="rId2543" o:title=""/>
                </v:shape>
                <o:OLEObject Type="Embed" ProgID="Equation.DSMT4" ShapeID="_x0000_i378580" DrawAspect="Content" ObjectID="_1686796165" r:id="rId25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trọng tâm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4B154479">
                <v:shape id="_x0000_i378581" type="#_x0000_t75" style="width:45pt;height:20.25pt" o:ole="">
                  <v:imagedata r:id="rId2545" o:title=""/>
                </v:shape>
                <o:OLEObject Type="Embed" ProgID="Equation.DSMT4" ShapeID="_x0000_i378581" DrawAspect="Content" ObjectID="_1686796166" r:id="rId25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9F0B798">
                <v:shape id="_x0000_i378582" type="#_x0000_t75" style="width:27.75pt;height:14.25pt" o:ole="">
                  <v:imagedata r:id="rId2541" o:title=""/>
                </v:shape>
                <o:OLEObject Type="Embed" ProgID="Equation.DSMT4" ShapeID="_x0000_i378582" DrawAspect="Content" ObjectID="_1686796167" r:id="rId25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của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72BFE954">
                <v:shape id="_x0000_i378583" type="#_x0000_t75" style="width:12pt;height:14.25pt" o:ole="">
                  <v:imagedata r:id="rId2548" o:title=""/>
                </v:shape>
                <o:OLEObject Type="Embed" ProgID="Equation.DSMT4" ShapeID="_x0000_i378583" DrawAspect="Content" ObjectID="_1686796168" r:id="rId25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E0D7AAF" w14:textId="717EC552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bookmarkStart w:id="310" w:name="c59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390" w14:anchorId="476734AD">
                <v:shape id="_x0000_i378584" type="#_x0000_t75" style="width:27pt;height:19.5pt" o:ole="">
                  <v:imagedata r:id="rId2550" o:title=""/>
                </v:shape>
                <o:OLEObject Type="Embed" ProgID="Equation.DSMT4" ShapeID="_x0000_i378584" DrawAspect="Content" ObjectID="_1686796169" r:id="rId25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1" w:name="c59b"/>
            <w:bookmarkEnd w:id="31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5D5C9FBF">
                <v:shape id="_x0000_i378585" type="#_x0000_t75" style="width:36pt;height:20.25pt" o:ole="">
                  <v:imagedata r:id="rId2552" o:title=""/>
                </v:shape>
                <o:OLEObject Type="Embed" ProgID="Equation.DSMT4" ShapeID="_x0000_i378585" DrawAspect="Content" ObjectID="_1686796170" r:id="rId255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2" w:name="c59c"/>
            <w:bookmarkEnd w:id="31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569467E">
                <v:shape id="_x0000_i378586" type="#_x0000_t75" style="width:36pt;height:20.25pt" o:ole="">
                  <v:imagedata r:id="rId2554" o:title=""/>
                </v:shape>
                <o:OLEObject Type="Embed" ProgID="Equation.DSMT4" ShapeID="_x0000_i378586" DrawAspect="Content" ObjectID="_1686796171" r:id="rId255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3" w:name="c59d"/>
            <w:bookmarkEnd w:id="31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2C21D06">
                <v:shape id="_x0000_i378587" type="#_x0000_t75" style="width:35.25pt;height:20.25pt" o:ole="">
                  <v:imagedata r:id="rId2556" o:title=""/>
                </v:shape>
                <o:OLEObject Type="Embed" ProgID="Equation.DSMT4" ShapeID="_x0000_i378587" DrawAspect="Content" ObjectID="_1686796172" r:id="rId255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3"/>
          <w:p w14:paraId="56285B4C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54356A3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C4804A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51BB4C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4" w:name="c60q"/>
            <w:bookmarkEnd w:id="314"/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>60: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1BE05370">
                <v:shape id="_x0000_i378588" type="#_x0000_t75" style="width:22.5pt;height:16.5pt" o:ole="">
                  <v:imagedata r:id="rId2558" o:title=""/>
                </v:shape>
                <o:OLEObject Type="Embed" ProgID="Equation.DSMT4" ShapeID="_x0000_i378588" DrawAspect="Content" ObjectID="_1686796173" r:id="rId255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07EDA4AA">
                <v:shape id="_x0000_i378589" type="#_x0000_t75" style="width:27.75pt;height:14.25pt" o:ole="">
                  <v:imagedata r:id="rId2560" o:title=""/>
                </v:shape>
                <o:OLEObject Type="Embed" ProgID="Equation.DSMT4" ShapeID="_x0000_i378589" DrawAspect="Content" ObjectID="_1686796174" r:id="rId256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trung điểm của cạnh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90" w:dyaOrig="285" w14:anchorId="42D2D158">
                <v:shape id="_x0000_i378590" type="#_x0000_t75" style="width:19.5pt;height:14.25pt" o:ole="">
                  <v:imagedata r:id="rId2562" o:title=""/>
                </v:shape>
                <o:OLEObject Type="Embed" ProgID="Equation.DSMT4" ShapeID="_x0000_i378590" DrawAspect="Content" ObjectID="_1686796175" r:id="rId256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2CB5F0AA">
                <v:shape id="_x0000_i378591" type="#_x0000_t75" style="width:40.5pt;height:19.5pt" o:ole="">
                  <v:imagedata r:id="rId2564" o:title=""/>
                </v:shape>
                <o:OLEObject Type="Embed" ProgID="Equation.DSMT4" ShapeID="_x0000_i378591" DrawAspect="Content" ObjectID="_1686796176" r:id="rId256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trọng tâm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390" w14:anchorId="5ADE7F79">
                <v:shape id="_x0000_i378592" type="#_x0000_t75" style="width:44.25pt;height:19.5pt" o:ole="">
                  <v:imagedata r:id="rId2566" o:title=""/>
                </v:shape>
                <o:OLEObject Type="Embed" ProgID="Equation.DSMT4" ShapeID="_x0000_i378592" DrawAspect="Content" ObjectID="_1686796177" r:id="rId256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55" w14:anchorId="24CD3D5E">
                <v:shape id="_x0000_i378593" type="#_x0000_t75" style="width:11.25pt;height:12.75pt" o:ole="">
                  <v:imagedata r:id="rId2568" o:title=""/>
                </v:shape>
                <o:OLEObject Type="Embed" ProgID="Equation.DSMT4" ShapeID="_x0000_i378593" DrawAspect="Content" ObjectID="_1686796178" r:id="rId256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là</w:t>
            </w:r>
          </w:p>
          <w:p w14:paraId="0B8B2D6D" w14:textId="7BA8777A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15" w:name="c60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70B81503">
                <v:shape id="_x0000_i378594" type="#_x0000_t75" style="width:29.25pt;height:19.5pt" o:ole="">
                  <v:imagedata r:id="rId2570" o:title=""/>
                </v:shape>
                <o:OLEObject Type="Embed" ProgID="Equation.DSMT4" ShapeID="_x0000_i378594" DrawAspect="Content" ObjectID="_1686796179" r:id="rId257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6" w:name="c60b"/>
            <w:bookmarkEnd w:id="31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610B1A6F">
                <v:shape id="_x0000_i378595" type="#_x0000_t75" style="width:29.25pt;height:19.5pt" o:ole="">
                  <v:imagedata r:id="rId2572" o:title=""/>
                </v:shape>
                <o:OLEObject Type="Embed" ProgID="Equation.DSMT4" ShapeID="_x0000_i378595" DrawAspect="Content" ObjectID="_1686796180" r:id="rId257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7" w:name="c60c"/>
            <w:bookmarkEnd w:id="31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02020864">
                <v:shape id="_x0000_i378596" type="#_x0000_t75" style="width:36pt;height:19.5pt" o:ole="">
                  <v:imagedata r:id="rId2574" o:title=""/>
                </v:shape>
                <o:OLEObject Type="Embed" ProgID="Equation.DSMT4" ShapeID="_x0000_i378596" DrawAspect="Content" ObjectID="_1686796181" r:id="rId257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18" w:name="c60d"/>
            <w:bookmarkEnd w:id="31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2308A5AB">
                <v:shape id="_x0000_i378597" type="#_x0000_t75" style="width:29.25pt;height:19.5pt" o:ole="">
                  <v:imagedata r:id="rId2576" o:title=""/>
                </v:shape>
                <o:OLEObject Type="Embed" ProgID="Equation.DSMT4" ShapeID="_x0000_i378597" DrawAspect="Content" ObjectID="_1686796182" r:id="rId257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18"/>
          <w:p w14:paraId="755A67C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84BBABF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170FC3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1E68D1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19" w:name="c61q"/>
            <w:bookmarkEnd w:id="31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61: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1DC85396">
                <v:shape id="_x0000_i378598" type="#_x0000_t75" style="width:37.5pt;height:20.25pt" o:ole="">
                  <v:imagedata r:id="rId2578" o:title=""/>
                </v:shape>
                <o:OLEObject Type="Embed" ProgID="Equation.DSMT4" ShapeID="_x0000_i378598" DrawAspect="Content" ObjectID="_1686796183" r:id="rId257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93B7065">
                <v:shape id="_x0000_i378599" type="#_x0000_t75" style="width:38.25pt;height:20.25pt" o:ole="">
                  <v:imagedata r:id="rId2580" o:title=""/>
                </v:shape>
                <o:OLEObject Type="Embed" ProgID="Equation.DSMT4" ShapeID="_x0000_i378599" DrawAspect="Content" ObjectID="_1686796184" r:id="rId25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6853906E">
                <v:shape id="_x0000_i378600" type="#_x0000_t75" style="width:39pt;height:20.25pt" o:ole="">
                  <v:imagedata r:id="rId2582" o:title=""/>
                </v:shape>
                <o:OLEObject Type="Embed" ProgID="Equation.DSMT4" ShapeID="_x0000_i378600" DrawAspect="Content" ObjectID="_1686796185" r:id="rId25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68D8BF93">
                <v:shape id="_x0000_i378601" type="#_x0000_t75" style="width:12.75pt;height:12.75pt" o:ole="">
                  <v:imagedata r:id="rId2584" o:title=""/>
                </v:shape>
                <o:OLEObject Type="Embed" ProgID="Equation.DSMT4" ShapeID="_x0000_i378601" DrawAspect="Content" ObjectID="_1686796186" r:id="rId25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5E3A4EA8">
                <v:shape id="_x0000_i378602" type="#_x0000_t75" style="width:12pt;height:12.75pt" o:ole="">
                  <v:imagedata r:id="rId2586" o:title=""/>
                </v:shape>
                <o:OLEObject Type="Embed" ProgID="Equation.DSMT4" ShapeID="_x0000_i378602" DrawAspect="Content" ObjectID="_1686796187" r:id="rId25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70" w14:anchorId="7DE85E37">
                <v:shape id="_x0000_i378603" type="#_x0000_t75" style="width:27.75pt;height:13.5pt" o:ole="">
                  <v:imagedata r:id="rId2588" o:title=""/>
                </v:shape>
                <o:OLEObject Type="Embed" ProgID="Equation.DSMT4" ShapeID="_x0000_i378603" DrawAspect="Content" ObjectID="_1686796188" r:id="rId25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34C0C92F" w14:textId="092D2E6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bookmarkStart w:id="320" w:name="c61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5673665B">
                <v:shape id="_x0000_i378604" type="#_x0000_t75" style="width:44.25pt;height:20.25pt" o:ole="">
                  <v:imagedata r:id="rId2590" o:title=""/>
                </v:shape>
                <o:OLEObject Type="Embed" ProgID="Equation.DSMT4" ShapeID="_x0000_i378604" DrawAspect="Content" ObjectID="_1686796189" r:id="rId25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21" w:name="c61b"/>
            <w:bookmarkEnd w:id="32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405" w14:anchorId="242A8CFF">
                <v:shape id="_x0000_i378605" type="#_x0000_t75" style="width:42.75pt;height:20.25pt" o:ole="">
                  <v:imagedata r:id="rId2592" o:title=""/>
                </v:shape>
                <o:OLEObject Type="Embed" ProgID="Equation.DSMT4" ShapeID="_x0000_i378605" DrawAspect="Content" ObjectID="_1686796190" r:id="rId25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22" w:name="c61c"/>
            <w:bookmarkEnd w:id="321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0F6FE79C">
                <v:shape id="_x0000_i378606" type="#_x0000_t75" style="width:27.75pt;height:20.25pt" o:ole="">
                  <v:imagedata r:id="rId2594" o:title=""/>
                </v:shape>
                <o:OLEObject Type="Embed" ProgID="Equation.DSMT4" ShapeID="_x0000_i378606" DrawAspect="Content" ObjectID="_1686796191" r:id="rId25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bookmarkStart w:id="323" w:name="c61d"/>
            <w:bookmarkEnd w:id="322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5314FE66">
                <v:shape id="_x0000_i378607" type="#_x0000_t75" style="width:44.25pt;height:20.25pt" o:ole="">
                  <v:imagedata r:id="rId2596" o:title=""/>
                </v:shape>
                <o:OLEObject Type="Embed" ProgID="Equation.DSMT4" ShapeID="_x0000_i378607" DrawAspect="Content" ObjectID="_1686796192" r:id="rId25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bookmarkEnd w:id="323"/>
          <w:p w14:paraId="62F2F1B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D2F7A3B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B70935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689324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4" w:name="c62q"/>
            <w:bookmarkEnd w:id="324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62: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677067C5">
                <v:shape id="_x0000_i378608" type="#_x0000_t75" style="width:23.25pt;height:15.75pt" o:ole="">
                  <v:imagedata r:id="rId2479" o:title=""/>
                </v:shape>
                <o:OLEObject Type="Embed" ProgID="Equation.DSMT4" ShapeID="_x0000_i378608" DrawAspect="Content" ObjectID="_1686796193" r:id="rId2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E49CCCD">
                <v:shape id="_x0000_i378609" type="#_x0000_t75" style="width:27.75pt;height:14.25pt" o:ole="">
                  <v:imagedata r:id="rId2481" o:title=""/>
                </v:shape>
                <o:OLEObject Type="Embed" ProgID="Equation.DSMT4" ShapeID="_x0000_i378609" DrawAspect="Content" ObjectID="_1686796194" r:id="rId25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5042C550">
                <v:shape id="_x0000_i378610" type="#_x0000_t75" style="width:93.75pt;height:20.25pt" o:ole="">
                  <v:imagedata r:id="rId2483" o:title=""/>
                </v:shape>
                <o:OLEObject Type="Embed" ProgID="Equation.DSMT4" ShapeID="_x0000_i378610" DrawAspect="Content" ObjectID="_1686796195" r:id="rId2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trọng tâm của tam giác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2C987D08">
                <v:shape id="_x0000_i378611" type="#_x0000_t75" style="width:45pt;height:20.25pt" o:ole="">
                  <v:imagedata r:id="rId2485" o:title=""/>
                </v:shape>
                <o:OLEObject Type="Embed" ProgID="Equation.DSMT4" ShapeID="_x0000_i378611" DrawAspect="Content" ObjectID="_1686796196" r:id="rId26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Toạ độ đỉnh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40" w:dyaOrig="285" w14:anchorId="7101761E">
                <v:shape id="_x0000_i378612" type="#_x0000_t75" style="width:12pt;height:14.25pt" o:ole="">
                  <v:imagedata r:id="rId2487" o:title=""/>
                </v:shape>
                <o:OLEObject Type="Embed" ProgID="Equation.DSMT4" ShapeID="_x0000_i378612" DrawAspect="Content" ObjectID="_1686796197" r:id="rId2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là:</w:t>
            </w:r>
          </w:p>
          <w:p w14:paraId="7859EB1C" w14:textId="46DB4619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25" w:name="c62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601D5169">
                <v:shape id="_x0000_i378613" type="#_x0000_t75" style="width:36pt;height:20.25pt" o:ole="">
                  <v:imagedata r:id="rId2489" o:title=""/>
                </v:shape>
                <o:OLEObject Type="Embed" ProgID="Equation.DSMT4" ShapeID="_x0000_i378613" DrawAspect="Content" ObjectID="_1686796198" r:id="rId26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6" w:name="c62b"/>
            <w:bookmarkEnd w:id="325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40" w:dyaOrig="405" w14:anchorId="5FC9145E">
                <v:shape id="_x0000_i378614" type="#_x0000_t75" style="width:27pt;height:20.25pt" o:ole="">
                  <v:imagedata r:id="rId2491" o:title=""/>
                </v:shape>
                <o:OLEObject Type="Embed" ProgID="Equation.DSMT4" ShapeID="_x0000_i378614" DrawAspect="Content" ObjectID="_1686796199" r:id="rId2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7" w:name="c62c"/>
            <w:bookmarkEnd w:id="326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401F3137">
                <v:shape id="_x0000_i378615" type="#_x0000_t75" style="width:36pt;height:20.25pt" o:ole="">
                  <v:imagedata r:id="rId2493" o:title=""/>
                </v:shape>
                <o:OLEObject Type="Embed" ProgID="Equation.DSMT4" ShapeID="_x0000_i378615" DrawAspect="Content" ObjectID="_1686796200" r:id="rId26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bookmarkStart w:id="328" w:name="c62d"/>
            <w:bookmarkEnd w:id="327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7AFE75F">
                <v:shape id="_x0000_i378616" type="#_x0000_t75" style="width:35.25pt;height:20.25pt" o:ole="">
                  <v:imagedata r:id="rId2495" o:title=""/>
                </v:shape>
                <o:OLEObject Type="Embed" ProgID="Equation.DSMT4" ShapeID="_x0000_i378616" DrawAspect="Content" ObjectID="_1686796201" r:id="rId2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28"/>
          <w:p w14:paraId="2C9D88E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29A1050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6F7E64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D17F5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</w:t>
            </w:r>
            <w:bookmarkStart w:id="329" w:name="c63q"/>
            <w:bookmarkEnd w:id="329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63: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24BD991">
                <v:shape id="_x0000_i378617" type="#_x0000_t75" style="width:23.25pt;height:15.75pt" o:ole="">
                  <v:imagedata r:id="rId2607" o:title=""/>
                </v:shape>
                <o:OLEObject Type="Embed" ProgID="Equation.DSMT4" ShapeID="_x0000_i378617" DrawAspect="Content" ObjectID="_1686796202" r:id="rId2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2E6500A">
                <v:shape id="_x0000_i378618" type="#_x0000_t75" style="width:36pt;height:14.25pt" o:ole="">
                  <v:imagedata r:id="rId2609" o:title=""/>
                </v:shape>
                <o:OLEObject Type="Embed" ProgID="Equation.DSMT4" ShapeID="_x0000_i378618" DrawAspect="Content" ObjectID="_1686796203" r:id="rId26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10" w:dyaOrig="255" w14:anchorId="48996A99">
                <v:shape id="_x0000_i378619" type="#_x0000_t75" style="width:10.5pt;height:12.75pt" o:ole="">
                  <v:imagedata r:id="rId2611" o:title=""/>
                </v:shape>
                <o:OLEObject Type="Embed" ProgID="Equation.DSMT4" ShapeID="_x0000_i378619" DrawAspect="Content" ObjectID="_1686796204" r:id="rId26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trung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09B4DB1">
                <v:shape id="_x0000_i378620" type="#_x0000_t75" style="width:20.25pt;height:14.25pt" o:ole="">
                  <v:imagedata r:id="rId2613" o:title=""/>
                </v:shape>
                <o:OLEObject Type="Embed" ProgID="Equation.DSMT4" ShapeID="_x0000_i378620" DrawAspect="Content" ObjectID="_1686796205" r:id="rId26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21005E89">
                <v:shape id="_x0000_i378621" type="#_x0000_t75" style="width:12.75pt;height:14.25pt" o:ole="">
                  <v:imagedata r:id="rId2615" o:title=""/>
                </v:shape>
                <o:OLEObject Type="Embed" ProgID="Equation.DSMT4" ShapeID="_x0000_i378621" DrawAspect="Content" ObjectID="_1686796206" r:id="rId26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trọng tâm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95" w:dyaOrig="285" w14:anchorId="26378271">
                <v:shape id="_x0000_i378622" type="#_x0000_t75" style="width:24.75pt;height:14.25pt" o:ole="">
                  <v:imagedata r:id="rId2617" o:title=""/>
                </v:shape>
                <o:OLEObject Type="Embed" ProgID="Equation.DSMT4" ShapeID="_x0000_i378622" DrawAspect="Content" ObjectID="_1686796207" r:id="rId26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Biết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40" w:dyaOrig="420" w14:anchorId="3A93E645">
                <v:shape id="_x0000_i378623" type="#_x0000_t75" style="width:57pt;height:21pt" o:ole="">
                  <v:imagedata r:id="rId2619" o:title=""/>
                </v:shape>
                <o:OLEObject Type="Embed" ProgID="Equation.DSMT4" ShapeID="_x0000_i378623" DrawAspect="Content" ObjectID="_1686796208" r:id="rId26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20" w14:anchorId="56F5A7E7">
                <v:shape id="_x0000_i378624" type="#_x0000_t75" style="width:63.75pt;height:21pt" o:ole="">
                  <v:imagedata r:id="rId2621" o:title=""/>
                </v:shape>
                <o:OLEObject Type="Embed" ProgID="Equation.DSMT4" ShapeID="_x0000_i378624" DrawAspect="Content" ObjectID="_1686796209" r:id="rId26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293723A8">
                <v:shape id="_x0000_i378625" type="#_x0000_t75" style="width:42pt;height:20.25pt" o:ole="">
                  <v:imagedata r:id="rId2623" o:title=""/>
                </v:shape>
                <o:OLEObject Type="Embed" ProgID="Equation.DSMT4" ShapeID="_x0000_i378625" DrawAspect="Content" ObjectID="_1686796210" r:id="rId26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85" w14:anchorId="435FBC99">
                <v:shape id="_x0000_i378626" type="#_x0000_t75" style="width:12.75pt;height:14.25pt" o:ole="">
                  <v:imagedata r:id="rId2625" o:title=""/>
                </v:shape>
                <o:OLEObject Type="Embed" ProgID="Equation.DSMT4" ShapeID="_x0000_i378626" DrawAspect="Content" ObjectID="_1686796211" r:id="rId26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theo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55" w:dyaOrig="210" w14:anchorId="4AD307E2">
                <v:shape id="_x0000_i378627" type="#_x0000_t75" style="width:12.75pt;height:10.5pt" o:ole="">
                  <v:imagedata r:id="rId2627" o:title=""/>
                </v:shape>
                <o:OLEObject Type="Embed" ProgID="Equation.DSMT4" ShapeID="_x0000_i378627" DrawAspect="Content" ObjectID="_1686796212" r:id="rId26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" w:dyaOrig="210" w14:anchorId="1CE23BD3">
                <v:shape id="_x0000_i378628" type="#_x0000_t75" style="width:10.5pt;height:10.5pt" o:ole="">
                  <v:imagedata r:id="rId2629" o:title=""/>
                </v:shape>
                <o:OLEObject Type="Embed" ProgID="Equation.DSMT4" ShapeID="_x0000_i378628" DrawAspect="Content" ObjectID="_1686796213" r:id="rId26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80F2DC8" w14:textId="1AF0631A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bookmarkStart w:id="330" w:name="c63a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2E1DD583">
                <v:shape id="_x0000_i378629" type="#_x0000_t75" style="width:75pt;height:20.25pt" o:ole="">
                  <v:imagedata r:id="rId2631" o:title=""/>
                </v:shape>
                <o:OLEObject Type="Embed" ProgID="Equation.DSMT4" ShapeID="_x0000_i378629" DrawAspect="Content" ObjectID="_1686796214" r:id="rId2632"/>
              </w:object>
            </w:r>
            <w:bookmarkStart w:id="331" w:name="c63b"/>
            <w:bookmarkEnd w:id="330"/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500" w:dyaOrig="405" w14:anchorId="4994BD7C">
                <v:shape id="_x0000_i378630" type="#_x0000_t75" style="width:75pt;height:20.25pt" o:ole="">
                  <v:imagedata r:id="rId2633" o:title=""/>
                </v:shape>
                <o:OLEObject Type="Embed" ProgID="Equation.DSMT4" ShapeID="_x0000_i378630" DrawAspect="Content" ObjectID="_1686796215" r:id="rId26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bookmarkEnd w:id="331"/>
          <w:p w14:paraId="295C313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0D7EEFB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64CF990B" w14:textId="77777777" w:rsidR="003C64A4" w:rsidRPr="007D28A6" w:rsidRDefault="003C64A4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63EDB31D" w14:textId="77777777" w:rsidR="006C3267" w:rsidRPr="007D28A6" w:rsidRDefault="006C3267" w:rsidP="006C3267">
      <w:p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7D28A6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F945244" wp14:editId="3131E6F8">
                <wp:extent cx="6709559" cy="1390649"/>
                <wp:effectExtent l="0" t="19050" r="34290" b="19685"/>
                <wp:docPr id="7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9559" cy="1390649"/>
                          <a:chOff x="0" y="0"/>
                          <a:chExt cx="6709559" cy="1421225"/>
                        </a:xfrm>
                      </wpg:grpSpPr>
                      <wps:wsp>
                        <wps:cNvPr id="7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829"/>
                            <a:ext cx="6709559" cy="1160396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4A7CAD3" w14:textId="77777777" w:rsidR="006C3267" w:rsidRDefault="006C3267" w:rsidP="006C3267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241CCDC1" w14:textId="77777777" w:rsidR="006C3267" w:rsidRPr="00E66832" w:rsidRDefault="006C3267" w:rsidP="006C3267">
                              <w:pPr>
                                <w:jc w:val="both"/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Phương pháp: </w:t>
                              </w:r>
                            </w:p>
                            <w:p w14:paraId="2FBC6A79" w14:textId="229F9059" w:rsidR="006C3267" w:rsidRDefault="006C3267" w:rsidP="00810E1A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6C3267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Sử dụng các tính chất cơ bản có liên quan đến thẳng hàng, song song.</w:t>
                              </w:r>
                            </w:p>
                            <w:p w14:paraId="5E71783A" w14:textId="125220BB" w:rsidR="00805EB5" w:rsidRPr="006C3267" w:rsidRDefault="00805EB5" w:rsidP="00810E1A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kinsoku w:val="0"/>
                                <w:overflowPunct w:val="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Phân tích vecto theo các vecto không cùng phương</w:t>
                              </w:r>
                              <w:r w:rsidR="001159E9"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A4D7E05" w14:textId="77777777" w:rsidR="006C3267" w:rsidRPr="00683573" w:rsidRDefault="006C3267" w:rsidP="006C3267">
                              <w:pPr>
                                <w:kinsoku w:val="0"/>
                                <w:overflowPunct w:val="0"/>
                                <w:spacing w:line="240" w:lineRule="auto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color w:val="000000" w:themeColor="text1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73" name="Group 73"/>
                        <wpg:cNvGrpSpPr/>
                        <wpg:grpSpPr>
                          <a:xfrm>
                            <a:off x="150812" y="0"/>
                            <a:ext cx="6440451" cy="485775"/>
                            <a:chOff x="150812" y="0"/>
                            <a:chExt cx="6440835" cy="485775"/>
                          </a:xfrm>
                        </wpg:grpSpPr>
                        <wpg:grpSp>
                          <wpg:cNvPr id="74" name="Group 74"/>
                          <wpg:cNvGrpSpPr/>
                          <wpg:grpSpPr>
                            <a:xfrm>
                              <a:off x="150812" y="0"/>
                              <a:ext cx="6440835" cy="485775"/>
                              <a:chOff x="150812" y="0"/>
                              <a:chExt cx="6440835" cy="485775"/>
                            </a:xfrm>
                          </wpg:grpSpPr>
                          <wpg:grpSp>
                            <wpg:cNvPr id="75" name="Group 75"/>
                            <wpg:cNvGrpSpPr/>
                            <wpg:grpSpPr>
                              <a:xfrm>
                                <a:off x="184113" y="0"/>
                                <a:ext cx="6407534" cy="485775"/>
                                <a:chOff x="184113" y="0"/>
                                <a:chExt cx="6407534" cy="485775"/>
                              </a:xfrm>
                            </wpg:grpSpPr>
                            <wps:wsp>
                              <wps:cNvPr id="76" name="Rectangle: Single Corner Snipped 76"/>
                              <wps:cNvSpPr/>
                              <wps:spPr>
                                <a:xfrm>
                                  <a:off x="184113" y="38061"/>
                                  <a:ext cx="6323391" cy="447554"/>
                                </a:xfrm>
                                <a:prstGeom prst="snip1Rect">
                                  <a:avLst>
                                    <a:gd name="adj" fmla="val 50000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g:grpSp>
                              <wpg:cNvPr id="77" name="Group 77"/>
                              <wpg:cNvGrpSpPr/>
                              <wpg:grpSpPr>
                                <a:xfrm>
                                  <a:off x="1502180" y="0"/>
                                  <a:ext cx="5089467" cy="485775"/>
                                  <a:chOff x="1502180" y="0"/>
                                  <a:chExt cx="5089467" cy="485775"/>
                                </a:xfrm>
                              </wpg:grpSpPr>
                              <wpg:grpSp>
                                <wpg:cNvPr id="78" name="Group 78"/>
                                <wpg:cNvGrpSpPr/>
                                <wpg:grpSpPr>
                                  <a:xfrm>
                                    <a:off x="1611714" y="83298"/>
                                    <a:ext cx="4979933" cy="390659"/>
                                    <a:chOff x="1611714" y="83298"/>
                                    <a:chExt cx="4979933" cy="390659"/>
                                  </a:xfrm>
                                </wpg:grpSpPr>
                                <wps:wsp>
                                  <wps:cNvPr id="79" name="Arrow: Chevron 79"/>
                                  <wps:cNvSpPr/>
                                  <wps:spPr>
                                    <a:xfrm>
                                      <a:off x="1761352" y="83298"/>
                                      <a:ext cx="4830295" cy="379460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24932BB8" w14:textId="664F9E75" w:rsidR="006C3267" w:rsidRPr="006C3267" w:rsidRDefault="006C3267" w:rsidP="006C3267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 w:cs="Chu Van An"/>
                                            <w:bCs/>
                                            <w:color w:val="7030A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6C3267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8B008B"/>
                                          </w:rPr>
                                          <w:t>Xác định tọa độ điểm liên quan đến thẳng hàng, song song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80" name="Group 80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81" name="Freeform: Shape 81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82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A979C59" w14:textId="77777777" w:rsidR="006C3267" w:rsidRDefault="006C3267" w:rsidP="006C3267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83" name="Group 83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84" name="Freeform: Shape 84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85" name="Flowchart: Terminator 85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86" name="Flowchart: Direct Access Storage 86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87" name="Group 87"/>
                          <wpg:cNvGrpSpPr/>
                          <wpg:grpSpPr>
                            <a:xfrm>
                              <a:off x="327030" y="36450"/>
                              <a:ext cx="1209209" cy="437491"/>
                              <a:chOff x="327030" y="36450"/>
                              <a:chExt cx="1209209" cy="437491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07" name="Flowchart: Preparation 10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8" name="TextBox 42"/>
                            <wps:cNvSpPr txBox="1"/>
                            <wps:spPr>
                              <a:xfrm>
                                <a:off x="404602" y="36450"/>
                                <a:ext cx="1131637" cy="437491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5FD451A1" w14:textId="06401471" w:rsidR="006C3267" w:rsidRDefault="006C3267" w:rsidP="006C3267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Yu Gothic Medium" w:eastAsia="Yu Gothic Medium" w:hAnsi="Yu Gothic Medium" w:hint="eastAsia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945244" id="_x0000_s1156" style="width:528.3pt;height:109.5pt;mso-position-horizontal-relative:char;mso-position-vertical-relative:line" coordsize="67095,142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">
                <v:shape id="Rectangle: Diagonal Corners Rounded 1" o:spid="_x0000_s1157" style="position:absolute;top:2608;width:67095;height:11604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5141,0;6594596,0;6709559,83432;6709559,1149407;6694418,1160396;114963,1160396;0,1076964;0,10989;15141,0" o:connectangles="0,0,0,0,0,0,0,0,0" textboxrect="0,0,6435090,1533525"/>
                  <v:textbox>
                    <w:txbxContent>
                      <w:p w14:paraId="34A7CAD3" w14:textId="77777777" w:rsidR="006C3267" w:rsidRDefault="006C3267" w:rsidP="006C3267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241CCDC1" w14:textId="77777777" w:rsidR="006C3267" w:rsidRPr="00E66832" w:rsidRDefault="006C3267" w:rsidP="006C3267">
                        <w:pPr>
                          <w:jc w:val="both"/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Phương pháp: </w:t>
                        </w:r>
                      </w:p>
                      <w:p w14:paraId="2FBC6A79" w14:textId="229F9059" w:rsidR="006C3267" w:rsidRDefault="006C3267" w:rsidP="00810E1A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 w:rsidRPr="006C3267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Sử dụng các tính chất cơ bản có liên quan đến thẳng hàng, song song.</w:t>
                        </w:r>
                      </w:p>
                      <w:p w14:paraId="5E71783A" w14:textId="125220BB" w:rsidR="00805EB5" w:rsidRPr="006C3267" w:rsidRDefault="00805EB5" w:rsidP="00810E1A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kinsoku w:val="0"/>
                          <w:overflowPunct w:val="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Phân tích vecto theo các vecto không cùng phương</w:t>
                        </w:r>
                        <w:r w:rsidR="001159E9"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  <w:t>.</w:t>
                        </w:r>
                      </w:p>
                      <w:p w14:paraId="6A4D7E05" w14:textId="77777777" w:rsidR="006C3267" w:rsidRPr="00683573" w:rsidRDefault="006C3267" w:rsidP="006C3267">
                        <w:pPr>
                          <w:kinsoku w:val="0"/>
                          <w:overflowPunct w:val="0"/>
                          <w:spacing w:line="240" w:lineRule="auto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color w:val="000000" w:themeColor="text1"/>
                            <w:kern w:val="24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73" o:spid="_x0000_s1158" style="position:absolute;left:1508;width:64404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<v:group id="Group 74" o:spid="_x0000_s1159" style="position:absolute;left:1508;width:64408;height:4857" coordorigin="1508" coordsize="644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  <v:group id="Group 75" o:spid="_x0000_s1160" style="position:absolute;left:1841;width:64075;height:4857" coordorigin="1841" coordsize="640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YQi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">
                      <v:shape id="Rectangle: Single Corner Snipped 76" o:spid="_x0000_s1161" style="position:absolute;left:1841;top:380;width:63234;height:4476;visibility:visible;mso-wrap-style:square;v-text-anchor:middle" coordsize="632339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" path="m,l6099614,r223777,223777l6323391,447554,,447554,,xe" fillcolor="#efddf6 [663]" stroked="f" strokeweight="1.25pt">
                        <v:fill r:id="rId173" o:title="" color2="#fffff7" type="pattern"/>
                        <v:path arrowok="t" o:connecttype="custom" o:connectlocs="0,0;6099614,0;6323391,223777;6323391,447554;0,447554;0,0" o:connectangles="0,0,0,0,0,0"/>
                      </v:shape>
                      <v:group id="Group 77" o:spid="_x0000_s1162" style="position:absolute;left:15021;width:50895;height:4857" coordorigin="15021" coordsize="50894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">
                        <v:group id="Group 78" o:spid="_x0000_s1163" style="position:absolute;left:16117;top:832;width:49799;height:3907" coordorigin="16117,832" coordsize="49799,39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Cu8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jA1fwg+QuzsAAAD//wMAUEsBAi0AFAAGAAgAAAAhANvh9svuAAAAhQEAABMAAAAAAAAAAAAA&#10;AAAAAAAAAFtDb250ZW50X1R5cGVzXS54bWxQSwECLQAUAAYACAAAACEAWvQsW78AAAAVAQAACwAA&#10;AAAAAAAAAAAAAAAfAQAAX3JlbHMvLnJlbHNQSwECLQAUAAYACAAAACEAzpQrvMMAAADbAAAADwAA&#10;AAAAAAAAAAAAAAAHAgAAZHJzL2Rvd25yZXYueG1sUEsFBgAAAAADAAMAtwAAAPcCAAAAAA==&#10;">
                          <v:shape id="Arrow: Chevron 79" o:spid="_x0000_s1164" type="#_x0000_t55" style="position:absolute;left:17613;top:832;width:48303;height:37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" adj="21236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24932BB8" w14:textId="664F9E75" w:rsidR="006C3267" w:rsidRPr="006C3267" w:rsidRDefault="006C3267" w:rsidP="006C3267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 w:cs="Chu Van An"/>
                                      <w:bCs/>
                                      <w:color w:val="7030A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6C3267">
                                    <w:rPr>
                                      <w:rFonts w:ascii="Chu Van An" w:hAnsi="Chu Van An" w:cs="Chu Van An"/>
                                      <w:b/>
                                      <w:color w:val="8B008B"/>
                                    </w:rPr>
                                    <w:t>Xác định tọa độ điểm liên quan đến thẳng hàng, song song</w:t>
                                  </w:r>
                                </w:p>
                              </w:txbxContent>
                            </v:textbox>
                          </v:shape>
                          <v:group id="Group 80" o:spid="_x0000_s116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        <v:shape id="Freeform: Shape 81" o:spid="_x0000_s116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6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" filled="f" stroked="f">
                              <v:textbox>
                                <w:txbxContent>
                                  <w:p w14:paraId="6A979C59" w14:textId="77777777" w:rsidR="006C3267" w:rsidRDefault="006C3267" w:rsidP="006C3267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83" o:spid="_x0000_s116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        <v:shape id="Freeform: Shape 84" o:spid="_x0000_s116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85" o:spid="_x0000_s117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86" o:spid="_x0000_s117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7" o:spid="_x0000_s1172" style="position:absolute;left:3270;top:364;width:12092;height:4375" coordorigin="3270,364" coordsize="12092,43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<v:shape id="Flowchart: Preparation 107" o:spid="_x0000_s117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74" type="#_x0000_t202" style="position:absolute;left:4046;top:364;width:11316;height:43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5FD451A1" w14:textId="06401471" w:rsidR="006C3267" w:rsidRDefault="006C3267" w:rsidP="006C3267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Yu Gothic Medium" w:eastAsia="Yu Gothic Medium" w:hAnsi="Yu Gothic Medium" w:hint="eastAsia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30FD46DD" w14:textId="77777777" w:rsidR="006C3267" w:rsidRPr="007D28A6" w:rsidRDefault="006C3267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4F60D23" w14:textId="77777777" w:rsidR="006C3267" w:rsidRPr="007D28A6" w:rsidRDefault="006C3267" w:rsidP="00810E1A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50" w:dyaOrig="315" w14:anchorId="4FDC4103">
          <v:shape id="_x0000_i377536" type="#_x0000_t75" style="width:22.5pt;height:15.75pt" o:ole="">
            <v:imagedata r:id="rId2635" o:title=""/>
          </v:shape>
          <o:OLEObject Type="Embed" ProgID="Equation.DSMT4" ShapeID="_x0000_i377536" DrawAspect="Content" ObjectID="_1686796216" r:id="rId263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cho hai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4FB6FF35">
          <v:shape id="_x0000_i377537" type="#_x0000_t75" style="width:37.5pt;height:20.25pt" o:ole="">
            <v:imagedata r:id="rId2637" o:title=""/>
          </v:shape>
          <o:OLEObject Type="Embed" ProgID="Equation.DSMT4" ShapeID="_x0000_i377537" DrawAspect="Content" ObjectID="_1686796217" r:id="rId263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A697C68">
          <v:shape id="_x0000_i377538" type="#_x0000_t75" style="width:44.25pt;height:20.25pt" o:ole="">
            <v:imagedata r:id="rId2639" o:title=""/>
          </v:shape>
          <o:OLEObject Type="Embed" ProgID="Equation.DSMT4" ShapeID="_x0000_i377538" DrawAspect="Content" ObjectID="_1686796218" r:id="rId264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7BD667B0">
          <v:shape id="_x0000_i377539" type="#_x0000_t75" style="width:15.75pt;height:12.75pt" o:ole="">
            <v:imagedata r:id="rId2641" o:title=""/>
          </v:shape>
          <o:OLEObject Type="Embed" ProgID="Equation.DSMT4" ShapeID="_x0000_i377539" DrawAspect="Content" ObjectID="_1686796219" r:id="rId264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thuộc trục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360" w:dyaOrig="315" w14:anchorId="6B54B6D5">
          <v:shape id="_x0000_i377540" type="#_x0000_t75" style="width:18pt;height:15.75pt" o:ole="">
            <v:imagedata r:id="rId2643" o:title=""/>
          </v:shape>
          <o:OLEObject Type="Embed" ProgID="Equation.DSMT4" ShapeID="_x0000_i377540" DrawAspect="Content" ObjectID="_1686796220" r:id="rId264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sao cho ba điểm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825" w:dyaOrig="315" w14:anchorId="2BF6F8CD">
          <v:shape id="_x0000_i377541" type="#_x0000_t75" style="width:41.25pt;height:15.75pt" o:ole="">
            <v:imagedata r:id="rId2645" o:title=""/>
          </v:shape>
          <o:OLEObject Type="Embed" ProgID="Equation.DSMT4" ShapeID="_x0000_i377541" DrawAspect="Content" ObjectID="_1686796221" r:id="rId264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thẳng hàng?</w:t>
      </w:r>
    </w:p>
    <w:p w14:paraId="3E62C019" w14:textId="34999570" w:rsidR="006C3267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1005" w:dyaOrig="690" w14:anchorId="3CB387D8">
          <v:shape id="_x0000_i377542" type="#_x0000_t75" style="width:50.25pt;height:34.5pt" o:ole="">
            <v:imagedata r:id="rId2647" o:title=""/>
          </v:shape>
          <o:OLEObject Type="Embed" ProgID="Equation.DSMT4" ShapeID="_x0000_i377542" DrawAspect="Content" ObjectID="_1686796222" r:id="rId2648"/>
        </w:object>
      </w:r>
      <w:r w:rsidR="006C3267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color w:val="000000" w:themeColor="text1"/>
          <w:position w:val="-28"/>
          <w:sz w:val="24"/>
          <w:szCs w:val="24"/>
        </w:rPr>
        <w:object w:dxaOrig="945" w:dyaOrig="690" w14:anchorId="4E6F4C39">
          <v:shape id="_x0000_i377543" type="#_x0000_t75" style="width:47.25pt;height:34.5pt" o:ole="">
            <v:imagedata r:id="rId2649" o:title=""/>
          </v:shape>
          <o:OLEObject Type="Embed" ProgID="Equation.DSMT4" ShapeID="_x0000_i377543" DrawAspect="Content" ObjectID="_1686796223" r:id="rId2650"/>
        </w:object>
      </w:r>
      <w:r w:rsidR="006C3267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Ⓒ.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840" w:dyaOrig="405" w14:anchorId="1ECC0FFC">
          <v:shape id="_x0000_i377544" type="#_x0000_t75" style="width:42pt;height:20.25pt" o:ole="">
            <v:imagedata r:id="rId2651" o:title=""/>
          </v:shape>
          <o:OLEObject Type="Embed" ProgID="Equation.DSMT4" ShapeID="_x0000_i377544" DrawAspect="Content" ObjectID="_1686796224" r:id="rId2652"/>
        </w:object>
      </w:r>
      <w:r w:rsidR="006C3267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30" w:dyaOrig="405" w14:anchorId="158DF1E5">
          <v:shape id="_x0000_i377545" type="#_x0000_t75" style="width:46.5pt;height:20.25pt" o:ole="">
            <v:imagedata r:id="rId2653" o:title=""/>
          </v:shape>
          <o:OLEObject Type="Embed" ProgID="Equation.DSMT4" ShapeID="_x0000_i377545" DrawAspect="Content" ObjectID="_1686796225" r:id="rId2654"/>
        </w:object>
      </w:r>
      <w:r w:rsidR="006C3267" w:rsidRPr="007D28A6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6D704463" w14:textId="7A5E5C8A" w:rsidR="006C3267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6FC8AD8" w14:textId="77777777" w:rsidR="006C3267" w:rsidRPr="007D28A6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1674422" w14:textId="77777777" w:rsidR="006C3267" w:rsidRPr="00886814" w:rsidRDefault="006C3267" w:rsidP="00810E1A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Gọi </w:t>
      </w:r>
      <w:r w:rsidRPr="007D28A6">
        <w:rPr>
          <w:rFonts w:eastAsia="Times New Roman"/>
          <w:position w:val="-14"/>
        </w:rPr>
        <w:object w:dxaOrig="930" w:dyaOrig="405" w14:anchorId="01858C47">
          <v:shape id="_x0000_i377546" type="#_x0000_t75" style="width:46.5pt;height:20.25pt" o:ole="">
            <v:imagedata r:id="rId2655" o:title=""/>
          </v:shape>
          <o:OLEObject Type="Embed" ProgID="Equation.DSMT4" ShapeID="_x0000_i377546" DrawAspect="Content" ObjectID="_1686796226" r:id="rId2656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 là một điểm nằm trên trục </w:t>
      </w:r>
      <w:r w:rsidRPr="007D28A6">
        <w:rPr>
          <w:rFonts w:eastAsia="Times New Roman"/>
          <w:position w:val="-10"/>
        </w:rPr>
        <w:object w:dxaOrig="360" w:dyaOrig="330" w14:anchorId="7B63281A">
          <v:shape id="_x0000_i377547" type="#_x0000_t75" style="width:18pt;height:16.5pt" o:ole="">
            <v:imagedata r:id="rId2657" o:title=""/>
          </v:shape>
          <o:OLEObject Type="Embed" ProgID="Equation.DSMT4" ShapeID="_x0000_i377547" DrawAspect="Content" ObjectID="_1686796227" r:id="rId2658"/>
        </w:object>
      </w:r>
      <w:r w:rsidRPr="00886814">
        <w:rPr>
          <w:rFonts w:ascii="Chu Van An" w:hAnsi="Chu Van An" w:cs="Chu Van An"/>
          <w:sz w:val="24"/>
          <w:szCs w:val="24"/>
        </w:rPr>
        <w:t xml:space="preserve">. Khi đó ta có </w:t>
      </w:r>
      <w:r w:rsidRPr="007D28A6">
        <w:rPr>
          <w:rFonts w:eastAsia="Times New Roman"/>
          <w:position w:val="-14"/>
        </w:rPr>
        <w:object w:dxaOrig="3030" w:dyaOrig="435" w14:anchorId="26066303">
          <v:shape id="_x0000_i377548" type="#_x0000_t75" style="width:151.5pt;height:21.75pt" o:ole="">
            <v:imagedata r:id="rId2659" o:title=""/>
          </v:shape>
          <o:OLEObject Type="Embed" ProgID="Equation.DSMT4" ShapeID="_x0000_i377548" DrawAspect="Content" ObjectID="_1686796228" r:id="rId2660"/>
        </w:object>
      </w:r>
    </w:p>
    <w:p w14:paraId="2A25D301" w14:textId="77777777" w:rsidR="00886814" w:rsidRPr="00886814" w:rsidRDefault="006C3267" w:rsidP="00810E1A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Để </w:t>
      </w:r>
      <w:r w:rsidRPr="007D28A6">
        <w:rPr>
          <w:rFonts w:eastAsia="Times New Roman"/>
          <w:position w:val="-10"/>
        </w:rPr>
        <w:object w:dxaOrig="825" w:dyaOrig="315" w14:anchorId="5E1128F4">
          <v:shape id="_x0000_i377549" type="#_x0000_t75" style="width:41.25pt;height:15.75pt" o:ole="">
            <v:imagedata r:id="rId2645" o:title=""/>
          </v:shape>
          <o:OLEObject Type="Embed" ProgID="Equation.DSMT4" ShapeID="_x0000_i377549" DrawAspect="Content" ObjectID="_1686796229" r:id="rId2661"/>
        </w:object>
      </w:r>
      <w:r w:rsidRPr="00886814">
        <w:rPr>
          <w:rFonts w:ascii="Chu Van An" w:hAnsi="Chu Van An" w:cs="Chu Van An"/>
          <w:sz w:val="24"/>
          <w:szCs w:val="24"/>
        </w:rPr>
        <w:t xml:space="preserve"> thẳng hàng khi và chỉ khi </w:t>
      </w:r>
      <w:r w:rsidRPr="007D28A6">
        <w:rPr>
          <w:rFonts w:eastAsia="Times New Roman"/>
          <w:position w:val="-10"/>
        </w:rPr>
        <w:object w:dxaOrig="885" w:dyaOrig="390" w14:anchorId="535D01B0">
          <v:shape id="_x0000_i377550" type="#_x0000_t75" style="width:44.25pt;height:19.5pt" o:ole="">
            <v:imagedata r:id="rId2662" o:title=""/>
          </v:shape>
          <o:OLEObject Type="Embed" ProgID="Equation.DSMT4" ShapeID="_x0000_i377550" DrawAspect="Content" ObjectID="_1686796230" r:id="rId2663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 cùng phương hay </w:t>
      </w:r>
      <w:r w:rsidRPr="007D28A6">
        <w:rPr>
          <w:rFonts w:eastAsia="Times New Roman"/>
          <w:position w:val="-24"/>
        </w:rPr>
        <w:object w:dxaOrig="2220" w:dyaOrig="630" w14:anchorId="3216B01A">
          <v:shape id="_x0000_i377551" type="#_x0000_t75" style="width:111pt;height:31.5pt" o:ole="">
            <v:imagedata r:id="rId2664" o:title=""/>
          </v:shape>
          <o:OLEObject Type="Embed" ProgID="Equation.DSMT4" ShapeID="_x0000_i377551" DrawAspect="Content" ObjectID="_1686796231" r:id="rId2665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. </w:t>
      </w:r>
    </w:p>
    <w:p w14:paraId="11AD80A8" w14:textId="1CA612A4" w:rsidR="006C3267" w:rsidRPr="00886814" w:rsidRDefault="006C3267" w:rsidP="00810E1A">
      <w:pPr>
        <w:pStyle w:val="ListParagraph"/>
        <w:numPr>
          <w:ilvl w:val="0"/>
          <w:numId w:val="17"/>
        </w:numPr>
        <w:spacing w:line="240" w:lineRule="auto"/>
        <w:jc w:val="both"/>
        <w:rPr>
          <w:rFonts w:ascii="Chu Van An" w:hAnsi="Chu Van An" w:cs="Chu Van An"/>
          <w:color w:val="000000" w:themeColor="text1"/>
          <w:sz w:val="24"/>
          <w:szCs w:val="24"/>
        </w:rPr>
      </w:pP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 xml:space="preserve">Vậy </w:t>
      </w:r>
      <w:r w:rsidRPr="007D28A6">
        <w:rPr>
          <w:rFonts w:eastAsia="Times New Roman"/>
          <w:position w:val="-28"/>
        </w:rPr>
        <w:object w:dxaOrig="1005" w:dyaOrig="690" w14:anchorId="2B6EB641">
          <v:shape id="_x0000_i377552" type="#_x0000_t75" style="width:50.25pt;height:34.5pt" o:ole="">
            <v:imagedata r:id="rId2647" o:title=""/>
          </v:shape>
          <o:OLEObject Type="Embed" ProgID="Equation.DSMT4" ShapeID="_x0000_i377552" DrawAspect="Content" ObjectID="_1686796232" r:id="rId2666"/>
        </w:object>
      </w:r>
      <w:r w:rsidRPr="00886814">
        <w:rPr>
          <w:rFonts w:ascii="Chu Van An" w:hAnsi="Chu Van An" w:cs="Chu Van An"/>
          <w:color w:val="000000" w:themeColor="text1"/>
          <w:sz w:val="24"/>
          <w:szCs w:val="24"/>
        </w:rPr>
        <w:t>.</w:t>
      </w:r>
    </w:p>
    <w:p w14:paraId="482D5844" w14:textId="77777777" w:rsidR="006C3267" w:rsidRPr="007D28A6" w:rsidRDefault="006C3267" w:rsidP="00810E1A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Cho tam giác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5152A92A">
          <v:shape id="_x0000_i377553" type="#_x0000_t75" style="width:28.5pt;height:14.25pt" o:ole="">
            <v:imagedata r:id="rId2667" o:title=""/>
          </v:shape>
          <o:OLEObject Type="Embed" ProgID="Equation.DSMT4" ShapeID="_x0000_i377553" DrawAspect="Content" ObjectID="_1686796233" r:id="rId266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với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15" w:dyaOrig="405" w14:anchorId="6B308A05">
          <v:shape id="_x0000_i377554" type="#_x0000_t75" style="width:45.75pt;height:20.25pt" o:ole="">
            <v:imagedata r:id="rId2669" o:title=""/>
          </v:shape>
          <o:OLEObject Type="Embed" ProgID="Equation.DSMT4" ShapeID="_x0000_i377554" DrawAspect="Content" ObjectID="_1686796234" r:id="rId267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402BD2E2">
          <v:shape id="_x0000_i377555" type="#_x0000_t75" style="width:47.25pt;height:20.25pt" o:ole="">
            <v:imagedata r:id="rId2671" o:title=""/>
          </v:shape>
          <o:OLEObject Type="Embed" ProgID="Equation.DSMT4" ShapeID="_x0000_i377555" DrawAspect="Content" ObjectID="_1686796235" r:id="rId267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;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6C4605AF">
          <v:shape id="_x0000_i377556" type="#_x0000_t75" style="width:39.75pt;height:20.25pt" o:ole="">
            <v:imagedata r:id="rId2673" o:title=""/>
          </v:shape>
          <o:OLEObject Type="Embed" ProgID="Equation.DSMT4" ShapeID="_x0000_i377556" DrawAspect="Content" ObjectID="_1686796236" r:id="rId267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55505C1">
          <v:shape id="_x0000_i377557" type="#_x0000_t75" style="width:12.75pt;height:12.75pt" o:ole="">
            <v:imagedata r:id="rId2675" o:title=""/>
          </v:shape>
          <o:OLEObject Type="Embed" ProgID="Equation.DSMT4" ShapeID="_x0000_i377557" DrawAspect="Content" ObjectID="_1686796237" r:id="rId267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để tứ giác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9CAAEA1">
          <v:shape id="_x0000_i377558" type="#_x0000_t75" style="width:36.75pt;height:14.25pt" o:ole="">
            <v:imagedata r:id="rId2677" o:title=""/>
          </v:shape>
          <o:OLEObject Type="Embed" ProgID="Equation.DSMT4" ShapeID="_x0000_i377558" DrawAspect="Content" ObjectID="_1686796238" r:id="rId267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 là hình bình hành.</w:t>
      </w:r>
    </w:p>
    <w:p w14:paraId="0E9FFB21" w14:textId="35C16121" w:rsidR="006C3267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Ⓐ.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390" w14:anchorId="2F9A3772">
          <v:shape id="_x0000_i377559" type="#_x0000_t75" style="width:49.5pt;height:19.5pt" o:ole="">
            <v:imagedata r:id="rId2679" o:title=""/>
          </v:shape>
          <o:OLEObject Type="Embed" ProgID="Equation.DSMT4" ShapeID="_x0000_i377559" DrawAspect="Content" ObjectID="_1686796239" r:id="rId2680"/>
        </w:object>
      </w:r>
      <w:r w:rsidR="006C3267" w:rsidRPr="007D28A6">
        <w:rPr>
          <w:rFonts w:ascii="Chu Van An" w:hAnsi="Chu Van An" w:cs="Chu Van An"/>
          <w:color w:val="000000"/>
          <w:sz w:val="24"/>
          <w:szCs w:val="24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Ⓑ.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10" w:dyaOrig="390" w14:anchorId="4A4DEBE7">
          <v:shape id="_x0000_i377560" type="#_x0000_t75" style="width:40.5pt;height:19.5pt" o:ole="">
            <v:imagedata r:id="rId2681" o:title=""/>
          </v:shape>
          <o:OLEObject Type="Embed" ProgID="Equation.DSMT4" ShapeID="_x0000_i377560" DrawAspect="Content" ObjectID="_1686796240" r:id="rId2682"/>
        </w:object>
      </w:r>
      <w:r w:rsidR="006C3267" w:rsidRPr="007D28A6">
        <w:rPr>
          <w:rFonts w:ascii="Chu Van An" w:hAnsi="Chu Van An" w:cs="Chu Van An"/>
          <w:sz w:val="24"/>
          <w:szCs w:val="24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2A5FCE71">
          <v:shape id="_x0000_i377561" type="#_x0000_t75" style="width:48pt;height:19.5pt" o:ole="">
            <v:imagedata r:id="rId2683" o:title=""/>
          </v:shape>
          <o:OLEObject Type="Embed" ProgID="Equation.DSMT4" ShapeID="_x0000_i377561" DrawAspect="Content" ObjectID="_1686796241" r:id="rId2684"/>
        </w:object>
      </w:r>
      <w:r w:rsidR="006C3267" w:rsidRPr="007D28A6">
        <w:rPr>
          <w:rFonts w:ascii="Chu Van An" w:hAnsi="Chu Van An" w:cs="Chu Van An"/>
          <w:sz w:val="24"/>
          <w:szCs w:val="24"/>
          <w:lang w:val="vi-VN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387F9081">
          <v:shape id="_x0000_i377562" type="#_x0000_t75" style="width:55.5pt;height:19.5pt" o:ole="">
            <v:imagedata r:id="rId2685" o:title=""/>
          </v:shape>
          <o:OLEObject Type="Embed" ProgID="Equation.DSMT4" ShapeID="_x0000_i377562" DrawAspect="Content" ObjectID="_1686796242" r:id="rId2686"/>
        </w:object>
      </w:r>
      <w:r w:rsidR="006C3267" w:rsidRPr="007D28A6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A71CCF9" w14:textId="554C4818" w:rsidR="006C3267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AD137D5" w14:textId="77777777" w:rsidR="006C3267" w:rsidRPr="007D28A6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b/>
          <w:sz w:val="24"/>
          <w:szCs w:val="24"/>
        </w:rPr>
        <w:t>Chọn D</w:t>
      </w:r>
    </w:p>
    <w:p w14:paraId="7757DC3D" w14:textId="77777777" w:rsidR="006C3267" w:rsidRPr="00886814" w:rsidRDefault="006C3267" w:rsidP="00810E1A">
      <w:pPr>
        <w:pStyle w:val="ListParagraph"/>
        <w:numPr>
          <w:ilvl w:val="0"/>
          <w:numId w:val="18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Tứ giác </w:t>
      </w:r>
      <w:r w:rsidRPr="007D28A6">
        <w:rPr>
          <w:rFonts w:eastAsia="Times New Roman"/>
          <w:position w:val="-6"/>
        </w:rPr>
        <w:object w:dxaOrig="735" w:dyaOrig="285" w14:anchorId="10D77B55">
          <v:shape id="_x0000_i377563" type="#_x0000_t75" style="width:36.75pt;height:14.25pt" o:ole="">
            <v:imagedata r:id="rId2677" o:title=""/>
          </v:shape>
          <o:OLEObject Type="Embed" ProgID="Equation.DSMT4" ShapeID="_x0000_i377563" DrawAspect="Content" ObjectID="_1686796243" r:id="rId2687"/>
        </w:object>
      </w:r>
      <w:r w:rsidRPr="00886814">
        <w:rPr>
          <w:rFonts w:ascii="Chu Van An" w:hAnsi="Chu Van An" w:cs="Chu Van An"/>
          <w:sz w:val="24"/>
          <w:szCs w:val="24"/>
        </w:rPr>
        <w:t xml:space="preserve"> là hình bình hành </w:t>
      </w:r>
      <w:r w:rsidRPr="007D28A6">
        <w:rPr>
          <w:rFonts w:eastAsia="Times New Roman"/>
          <w:position w:val="-6"/>
        </w:rPr>
        <w:object w:dxaOrig="1290" w:dyaOrig="345" w14:anchorId="35A336E2">
          <v:shape id="_x0000_i377564" type="#_x0000_t75" style="width:64.5pt;height:17.25pt" o:ole="">
            <v:imagedata r:id="rId2688" o:title=""/>
          </v:shape>
          <o:OLEObject Type="Embed" ProgID="Equation.DSMT4" ShapeID="_x0000_i377564" DrawAspect="Content" ObjectID="_1686796244" r:id="rId2689"/>
        </w:object>
      </w:r>
    </w:p>
    <w:p w14:paraId="00A905BA" w14:textId="77777777" w:rsidR="006C3267" w:rsidRPr="00886814" w:rsidRDefault="006C3267" w:rsidP="00886814">
      <w:pPr>
        <w:pStyle w:val="ListParagraph"/>
        <w:spacing w:line="240" w:lineRule="auto"/>
        <w:ind w:left="171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7D28A6">
        <w:rPr>
          <w:rFonts w:eastAsia="Times New Roman"/>
          <w:position w:val="-6"/>
        </w:rPr>
        <w:object w:dxaOrig="2355" w:dyaOrig="345" w14:anchorId="517D4F1F">
          <v:shape id="_x0000_i377565" type="#_x0000_t75" style="width:117.75pt;height:17.25pt" o:ole="">
            <v:imagedata r:id="rId2690" o:title=""/>
          </v:shape>
          <o:OLEObject Type="Embed" ProgID="Equation.DSMT4" ShapeID="_x0000_i377565" DrawAspect="Content" ObjectID="_1686796245" r:id="rId2691"/>
        </w:object>
      </w:r>
      <w:r w:rsidRPr="00886814">
        <w:rPr>
          <w:rFonts w:ascii="Chu Van An" w:hAnsi="Chu Van An" w:cs="Chu Van An"/>
          <w:sz w:val="24"/>
          <w:szCs w:val="24"/>
          <w:lang w:val="fr-FR"/>
        </w:rPr>
        <w:t xml:space="preserve"> (với </w:t>
      </w:r>
      <w:r w:rsidRPr="007D28A6">
        <w:rPr>
          <w:rFonts w:eastAsia="Times New Roman"/>
          <w:position w:val="-14"/>
        </w:rPr>
        <w:object w:dxaOrig="795" w:dyaOrig="405" w14:anchorId="4F513BFE">
          <v:shape id="_x0000_i377566" type="#_x0000_t75" style="width:39.75pt;height:20.25pt" o:ole="">
            <v:imagedata r:id="rId2692" o:title=""/>
          </v:shape>
          <o:OLEObject Type="Embed" ProgID="Equation.DSMT4" ShapeID="_x0000_i377566" DrawAspect="Content" ObjectID="_1686796246" r:id="rId2693"/>
        </w:object>
      </w:r>
      <w:r w:rsidRPr="00886814">
        <w:rPr>
          <w:rFonts w:ascii="Chu Van An" w:hAnsi="Chu Van An" w:cs="Chu Van An"/>
          <w:sz w:val="24"/>
          <w:szCs w:val="24"/>
          <w:lang w:val="fr-FR"/>
        </w:rPr>
        <w:t xml:space="preserve"> là gốc tọa độ)</w:t>
      </w:r>
    </w:p>
    <w:p w14:paraId="6F4D63E5" w14:textId="77777777" w:rsidR="006C3267" w:rsidRPr="00886814" w:rsidRDefault="006C3267" w:rsidP="00886814">
      <w:pPr>
        <w:pStyle w:val="ListParagraph"/>
        <w:spacing w:line="240" w:lineRule="auto"/>
        <w:ind w:left="1712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eastAsia="Times New Roman"/>
          <w:position w:val="-14"/>
        </w:rPr>
        <w:object w:dxaOrig="1815" w:dyaOrig="420" w14:anchorId="7A77500B">
          <v:shape id="_x0000_i377567" type="#_x0000_t75" style="width:90.75pt;height:21pt" o:ole="">
            <v:imagedata r:id="rId2694" o:title=""/>
          </v:shape>
          <o:OLEObject Type="Embed" ProgID="Equation.DSMT4" ShapeID="_x0000_i377567" DrawAspect="Content" ObjectID="_1686796247" r:id="rId2695"/>
        </w:object>
      </w:r>
    </w:p>
    <w:p w14:paraId="06FE324B" w14:textId="77777777" w:rsidR="006C3267" w:rsidRPr="00886814" w:rsidRDefault="006C3267" w:rsidP="00810E1A">
      <w:pPr>
        <w:pStyle w:val="ListParagraph"/>
        <w:numPr>
          <w:ilvl w:val="0"/>
          <w:numId w:val="18"/>
        </w:numPr>
        <w:spacing w:line="240" w:lineRule="auto"/>
        <w:jc w:val="both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sz w:val="24"/>
          <w:szCs w:val="24"/>
        </w:rPr>
        <w:t xml:space="preserve">Hay </w:t>
      </w:r>
      <w:r w:rsidRPr="007D28A6">
        <w:rPr>
          <w:rFonts w:eastAsia="Times New Roman"/>
          <w:position w:val="-14"/>
        </w:rPr>
        <w:object w:dxaOrig="1125" w:dyaOrig="405" w14:anchorId="4E46AEDB">
          <v:shape id="_x0000_i377568" type="#_x0000_t75" style="width:56.25pt;height:20.25pt" o:ole="">
            <v:imagedata r:id="rId2696" o:title=""/>
          </v:shape>
          <o:OLEObject Type="Embed" ProgID="Equation.DSMT4" ShapeID="_x0000_i377568" DrawAspect="Content" ObjectID="_1686796248" r:id="rId2697"/>
        </w:object>
      </w:r>
      <w:r w:rsidRPr="00886814">
        <w:rPr>
          <w:rFonts w:ascii="Chu Van An" w:hAnsi="Chu Van An" w:cs="Chu Van An"/>
          <w:sz w:val="24"/>
          <w:szCs w:val="24"/>
        </w:rPr>
        <w:t>.</w:t>
      </w:r>
    </w:p>
    <w:p w14:paraId="60DC2E0D" w14:textId="77777777" w:rsidR="006C3267" w:rsidRPr="007D28A6" w:rsidRDefault="006C3267" w:rsidP="00810E1A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Trong hệ tọa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15" w14:anchorId="08AEE0F4">
          <v:shape id="_x0000_i377569" type="#_x0000_t75" style="width:23.25pt;height:15.75pt" o:ole="">
            <v:imagedata r:id="rId1169" o:title=""/>
          </v:shape>
          <o:OLEObject Type="Embed" ProgID="Equation.DSMT4" ShapeID="_x0000_i377569" DrawAspect="Content" ObjectID="_1686796249" r:id="rId2698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cho điểm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7F89881">
          <v:shape id="_x0000_i377570" type="#_x0000_t75" style="width:45pt;height:20.25pt" o:ole="">
            <v:imagedata r:id="rId1171" o:title=""/>
          </v:shape>
          <o:OLEObject Type="Embed" ProgID="Equation.DSMT4" ShapeID="_x0000_i377570" DrawAspect="Content" ObjectID="_1686796250" r:id="rId2699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56FF589D">
          <v:shape id="_x0000_i377571" type="#_x0000_t75" style="width:38.25pt;height:20.25pt" o:ole="">
            <v:imagedata r:id="rId1173" o:title=""/>
          </v:shape>
          <o:OLEObject Type="Embed" ProgID="Equation.DSMT4" ShapeID="_x0000_i377571" DrawAspect="Content" ObjectID="_1686796251" r:id="rId2700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. Tìm tọa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CF77161">
          <v:shape id="_x0000_i377572" type="#_x0000_t75" style="width:15.75pt;height:12.75pt" o:ole="">
            <v:imagedata r:id="rId1175" o:title=""/>
          </v:shape>
          <o:OLEObject Type="Embed" ProgID="Equation.DSMT4" ShapeID="_x0000_i377572" DrawAspect="Content" ObjectID="_1686796252" r:id="rId2701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trên trục hoành sao cho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5BC550C2">
          <v:shape id="_x0000_i377573" type="#_x0000_t75" style="width:12pt;height:12.75pt" o:ole="">
            <v:imagedata r:id="rId1177" o:title=""/>
          </v:shape>
          <o:OLEObject Type="Embed" ProgID="Equation.DSMT4" ShapeID="_x0000_i377573" DrawAspect="Content" ObjectID="_1686796253" r:id="rId2702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55" w14:anchorId="3BB7F6FF">
          <v:shape id="_x0000_i377574" type="#_x0000_t75" style="width:12pt;height:12.75pt" o:ole="">
            <v:imagedata r:id="rId1179" o:title=""/>
          </v:shape>
          <o:OLEObject Type="Embed" ProgID="Equation.DSMT4" ShapeID="_x0000_i377574" DrawAspect="Content" ObjectID="_1686796254" r:id="rId2703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1B8B6A48">
          <v:shape id="_x0000_i377575" type="#_x0000_t75" style="width:15.75pt;height:12.75pt" o:ole="">
            <v:imagedata r:id="rId1181" o:title=""/>
          </v:shape>
          <o:OLEObject Type="Embed" ProgID="Equation.DSMT4" ShapeID="_x0000_i377575" DrawAspect="Content" ObjectID="_1686796255" r:id="rId2704"/>
        </w:object>
      </w:r>
      <w:r w:rsidRPr="007D28A6">
        <w:rPr>
          <w:rFonts w:ascii="Chu Van An" w:hAnsi="Chu Van An" w:cs="Chu Van An"/>
          <w:sz w:val="24"/>
          <w:szCs w:val="24"/>
          <w:lang w:val="vi-VN"/>
        </w:rPr>
        <w:t>thẳng hàng?</w:t>
      </w:r>
    </w:p>
    <w:p w14:paraId="79DF9B82" w14:textId="6C4BE04B" w:rsidR="006C3267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4E79173C">
          <v:shape id="_x0000_i377576" type="#_x0000_t75" style="width:54pt;height:33.75pt" o:ole="">
            <v:imagedata r:id="rId1183" o:title=""/>
          </v:shape>
          <o:OLEObject Type="Embed" ProgID="Equation.DSMT4" ShapeID="_x0000_i377576" DrawAspect="Content" ObjectID="_1686796256" r:id="rId2705"/>
        </w:object>
      </w:r>
      <w:r w:rsidR="006C3267"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167D32CA">
          <v:shape id="_x0000_i377577" type="#_x0000_t75" style="width:53.25pt;height:33.75pt" o:ole="">
            <v:imagedata r:id="rId1185" o:title=""/>
          </v:shape>
          <o:OLEObject Type="Embed" ProgID="Equation.DSMT4" ShapeID="_x0000_i377577" DrawAspect="Content" ObjectID="_1686796257" r:id="rId2706"/>
        </w:object>
      </w:r>
      <w:r w:rsidR="006C3267"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5C1228A0">
          <v:shape id="_x0000_i377578" type="#_x0000_t75" style="width:39.75pt;height:20.25pt" o:ole="">
            <v:imagedata r:id="rId1187" o:title=""/>
          </v:shape>
          <o:OLEObject Type="Embed" ProgID="Equation.DSMT4" ShapeID="_x0000_i377578" DrawAspect="Content" ObjectID="_1686796258" r:id="rId2707"/>
        </w:object>
      </w:r>
      <w:r w:rsidR="006C3267"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Ⓓ.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3FAD79A3">
          <v:shape id="_x0000_i377579" type="#_x0000_t75" style="width:54pt;height:33.75pt" o:ole="">
            <v:imagedata r:id="rId1189" o:title=""/>
          </v:shape>
          <o:OLEObject Type="Embed" ProgID="Equation.DSMT4" ShapeID="_x0000_i377579" DrawAspect="Content" ObjectID="_1686796259" r:id="rId2708"/>
        </w:object>
      </w:r>
      <w:r w:rsidR="006C3267"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125DD4EC" w14:textId="66EE2543" w:rsidR="006C3267" w:rsidRPr="007D28A6" w:rsidRDefault="006C3267" w:rsidP="006C326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4BE1D9A" w14:textId="77777777" w:rsidR="006C3267" w:rsidRPr="007D28A6" w:rsidRDefault="006C3267" w:rsidP="006C326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7C827BCD" w14:textId="77777777" w:rsidR="006C3267" w:rsidRPr="00886814" w:rsidRDefault="006C3267" w:rsidP="00810E1A">
      <w:pPr>
        <w:pStyle w:val="ListParagraph"/>
        <w:numPr>
          <w:ilvl w:val="0"/>
          <w:numId w:val="19"/>
        </w:numPr>
        <w:spacing w:line="240" w:lineRule="auto"/>
        <w:rPr>
          <w:rFonts w:ascii="Chu Van An" w:hAnsi="Chu Van An" w:cs="Chu Van An"/>
          <w:sz w:val="24"/>
          <w:szCs w:val="24"/>
        </w:rPr>
      </w:pP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Gọi </w:t>
      </w:r>
      <w:r w:rsidRPr="007D28A6">
        <w:rPr>
          <w:rFonts w:eastAsia="Times New Roman"/>
          <w:position w:val="-14"/>
        </w:rPr>
        <w:object w:dxaOrig="1515" w:dyaOrig="405" w14:anchorId="7D203130">
          <v:shape id="_x0000_i377580" type="#_x0000_t75" style="width:75.75pt;height:20.25pt" o:ole="">
            <v:imagedata r:id="rId2709" o:title=""/>
          </v:shape>
          <o:OLEObject Type="Embed" ProgID="Equation.DSMT4" ShapeID="_x0000_i377580" DrawAspect="Content" ObjectID="_1686796260" r:id="rId2710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sao cho </w:t>
      </w:r>
      <w:r w:rsidRPr="007D28A6">
        <w:rPr>
          <w:rFonts w:eastAsia="Times New Roman"/>
          <w:position w:val="-4"/>
        </w:rPr>
        <w:object w:dxaOrig="240" w:dyaOrig="255" w14:anchorId="570BE982">
          <v:shape id="_x0000_i377581" type="#_x0000_t75" style="width:12pt;height:12.75pt" o:ole="">
            <v:imagedata r:id="rId2711" o:title=""/>
          </v:shape>
          <o:OLEObject Type="Embed" ProgID="Equation.DSMT4" ShapeID="_x0000_i377581" DrawAspect="Content" ObjectID="_1686796261" r:id="rId2712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eastAsia="Times New Roman"/>
          <w:position w:val="-4"/>
        </w:rPr>
        <w:object w:dxaOrig="240" w:dyaOrig="255" w14:anchorId="7F0A0FCB">
          <v:shape id="_x0000_i377582" type="#_x0000_t75" style="width:12pt;height:12.75pt" o:ole="">
            <v:imagedata r:id="rId2713" o:title=""/>
          </v:shape>
          <o:OLEObject Type="Embed" ProgID="Equation.DSMT4" ShapeID="_x0000_i377582" DrawAspect="Content" ObjectID="_1686796262" r:id="rId2714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7D28A6">
        <w:rPr>
          <w:rFonts w:eastAsia="Times New Roman"/>
          <w:position w:val="-4"/>
        </w:rPr>
        <w:object w:dxaOrig="315" w:dyaOrig="255" w14:anchorId="400CCA58">
          <v:shape id="_x0000_i377583" type="#_x0000_t75" style="width:15.75pt;height:12.75pt" o:ole="">
            <v:imagedata r:id="rId2715" o:title=""/>
          </v:shape>
          <o:OLEObject Type="Embed" ProgID="Equation.DSMT4" ShapeID="_x0000_i377583" DrawAspect="Content" ObjectID="_1686796263" r:id="rId2716"/>
        </w:object>
      </w:r>
      <w:r w:rsidRPr="00886814">
        <w:rPr>
          <w:rFonts w:ascii="Chu Van An" w:hAnsi="Chu Van An" w:cs="Chu Van An"/>
          <w:sz w:val="24"/>
          <w:szCs w:val="24"/>
          <w:lang w:val="vi-VN"/>
        </w:rPr>
        <w:t>thẳng hàng</w:t>
      </w:r>
    </w:p>
    <w:p w14:paraId="34D46607" w14:textId="77777777" w:rsidR="006C3267" w:rsidRPr="00886814" w:rsidRDefault="006C3267" w:rsidP="00810E1A">
      <w:pPr>
        <w:pStyle w:val="ListParagraph"/>
        <w:numPr>
          <w:ilvl w:val="0"/>
          <w:numId w:val="19"/>
        </w:numPr>
        <w:spacing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eastAsia="Times New Roman"/>
          <w:position w:val="-4"/>
        </w:rPr>
        <w:object w:dxaOrig="405" w:dyaOrig="315" w14:anchorId="45BB6584">
          <v:shape id="_x0000_i377584" type="#_x0000_t75" style="width:20.25pt;height:15.75pt" o:ole="">
            <v:imagedata r:id="rId2717" o:title=""/>
          </v:shape>
          <o:OLEObject Type="Embed" ProgID="Equation.DSMT4" ShapeID="_x0000_i377584" DrawAspect="Content" ObjectID="_1686796264" r:id="rId2718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cùng phương với </w:t>
      </w:r>
      <w:r w:rsidRPr="007D28A6">
        <w:rPr>
          <w:rFonts w:eastAsia="Times New Roman"/>
          <w:position w:val="-4"/>
        </w:rPr>
        <w:object w:dxaOrig="480" w:dyaOrig="315" w14:anchorId="413240BC">
          <v:shape id="_x0000_i377585" type="#_x0000_t75" style="width:24pt;height:15.75pt" o:ole="">
            <v:imagedata r:id="rId2719" o:title=""/>
          </v:shape>
          <o:OLEObject Type="Embed" ProgID="Equation.DSMT4" ShapeID="_x0000_i377585" DrawAspect="Content" ObjectID="_1686796265" r:id="rId2720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. Với </w:t>
      </w:r>
      <w:r w:rsidRPr="007D28A6">
        <w:rPr>
          <w:rFonts w:eastAsia="Times New Roman"/>
          <w:position w:val="-14"/>
        </w:rPr>
        <w:object w:dxaOrig="1095" w:dyaOrig="420" w14:anchorId="3FEA4696">
          <v:shape id="_x0000_i377586" type="#_x0000_t75" style="width:54.75pt;height:21pt" o:ole="">
            <v:imagedata r:id="rId2721" o:title=""/>
          </v:shape>
          <o:OLEObject Type="Embed" ProgID="Equation.DSMT4" ShapeID="_x0000_i377586" DrawAspect="Content" ObjectID="_1686796266" r:id="rId2722"/>
        </w:object>
      </w:r>
      <w:r w:rsidRPr="00886814">
        <w:rPr>
          <w:rFonts w:ascii="Chu Van An" w:hAnsi="Chu Van An" w:cs="Chu Van An"/>
          <w:bCs/>
          <w:sz w:val="24"/>
          <w:szCs w:val="24"/>
          <w:lang w:val="vi-VN"/>
        </w:rPr>
        <w:t xml:space="preserve">và </w:t>
      </w:r>
      <w:r w:rsidRPr="007D28A6">
        <w:rPr>
          <w:rFonts w:eastAsia="Times New Roman"/>
          <w:position w:val="-14"/>
        </w:rPr>
        <w:object w:dxaOrig="1695" w:dyaOrig="420" w14:anchorId="19A2BD9D">
          <v:shape id="_x0000_i377587" type="#_x0000_t75" style="width:84.75pt;height:21pt" o:ole="">
            <v:imagedata r:id="rId2723" o:title=""/>
          </v:shape>
          <o:OLEObject Type="Embed" ProgID="Equation.DSMT4" ShapeID="_x0000_i377587" DrawAspect="Content" ObjectID="_1686796267" r:id="rId2724"/>
        </w:object>
      </w:r>
    </w:p>
    <w:p w14:paraId="535AEC70" w14:textId="77777777" w:rsidR="006C3267" w:rsidRPr="007D28A6" w:rsidRDefault="006C3267" w:rsidP="00886814">
      <w:pPr>
        <w:spacing w:line="240" w:lineRule="auto"/>
        <w:ind w:left="992" w:firstLine="360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7D28A6">
        <w:rPr>
          <w:rFonts w:ascii="Chu Van An" w:eastAsia="Times New Roman" w:hAnsi="Chu Van An" w:cs="Chu Van An"/>
          <w:position w:val="-24"/>
          <w:sz w:val="24"/>
          <w:szCs w:val="24"/>
        </w:rPr>
        <w:object w:dxaOrig="2535" w:dyaOrig="615" w14:anchorId="1350F0B4">
          <v:shape id="_x0000_i377588" type="#_x0000_t75" style="width:126.75pt;height:30.75pt" o:ole="">
            <v:imagedata r:id="rId2725" o:title=""/>
          </v:shape>
          <o:OLEObject Type="Embed" ProgID="Equation.DSMT4" ShapeID="_x0000_i377588" DrawAspect="Content" ObjectID="_1686796268" r:id="rId2726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 xml:space="preserve">. Vậy </w:t>
      </w:r>
      <w:r w:rsidRPr="007D28A6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232ED381">
          <v:shape id="_x0000_i377589" type="#_x0000_t75" style="width:54pt;height:33.75pt" o:ole="">
            <v:imagedata r:id="rId2727" o:title=""/>
          </v:shape>
          <o:OLEObject Type="Embed" ProgID="Equation.DSMT4" ShapeID="_x0000_i377589" DrawAspect="Content" ObjectID="_1686796269" r:id="rId2728"/>
        </w:object>
      </w:r>
      <w:r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</w:p>
    <w:p w14:paraId="622D72FB" w14:textId="77777777" w:rsidR="006C3267" w:rsidRPr="007D28A6" w:rsidRDefault="006C3267" w:rsidP="00810E1A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7D28A6">
        <w:rPr>
          <w:rFonts w:ascii="Chu Van An" w:hAnsi="Chu Van An" w:cs="Chu Van An"/>
          <w:sz w:val="24"/>
          <w:szCs w:val="24"/>
        </w:rPr>
        <w:t xml:space="preserve">Trong mặt phẳng toạ độ </w:t>
      </w:r>
      <w:r w:rsidRPr="007D28A6">
        <w:rPr>
          <w:rFonts w:ascii="Chu Van An" w:eastAsia="Times New Roman" w:hAnsi="Chu Van An" w:cs="Chu Van An"/>
          <w:position w:val="-10"/>
          <w:sz w:val="24"/>
          <w:szCs w:val="24"/>
        </w:rPr>
        <w:object w:dxaOrig="465" w:dyaOrig="330" w14:anchorId="5674B27C">
          <v:shape id="_x0000_i377590" type="#_x0000_t75" style="width:23.25pt;height:16.5pt" o:ole="">
            <v:imagedata r:id="rId2729" o:title=""/>
          </v:shape>
          <o:OLEObject Type="Embed" ProgID="Equation.DSMT4" ShapeID="_x0000_i377590" DrawAspect="Content" ObjectID="_1686796270" r:id="rId2730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cho hình bình hành </w:t>
      </w:r>
      <w:r w:rsidRPr="007D28A6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55F028D8">
          <v:shape id="_x0000_i377591" type="#_x0000_t75" style="width:36pt;height:13.5pt" o:ole="">
            <v:imagedata r:id="rId2731" o:title=""/>
          </v:shape>
          <o:OLEObject Type="Embed" ProgID="Equation.DSMT4" ShapeID="_x0000_i377591" DrawAspect="Content" ObjectID="_1686796271" r:id="rId2732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Biết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95BD296">
          <v:shape id="_x0000_i377592" type="#_x0000_t75" style="width:36pt;height:20.25pt" o:ole="">
            <v:imagedata r:id="rId2733" o:title=""/>
          </v:shape>
          <o:OLEObject Type="Embed" ProgID="Equation.DSMT4" ShapeID="_x0000_i377592" DrawAspect="Content" ObjectID="_1686796272" r:id="rId2734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870" w:dyaOrig="405" w14:anchorId="52AAC8D1">
          <v:shape id="_x0000_i377593" type="#_x0000_t75" style="width:43.5pt;height:20.25pt" o:ole="">
            <v:imagedata r:id="rId2735" o:title=""/>
          </v:shape>
          <o:OLEObject Type="Embed" ProgID="Equation.DSMT4" ShapeID="_x0000_i377593" DrawAspect="Content" ObjectID="_1686796273" r:id="rId2736"/>
        </w:object>
      </w:r>
      <w:r w:rsidRPr="007D28A6">
        <w:rPr>
          <w:rFonts w:ascii="Chu Van An" w:hAnsi="Chu Van An" w:cs="Chu Van An"/>
          <w:sz w:val="24"/>
          <w:szCs w:val="24"/>
        </w:rPr>
        <w:t xml:space="preserve">,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7CE6CB5F">
          <v:shape id="_x0000_i377594" type="#_x0000_t75" style="width:46.5pt;height:20.25pt" o:ole="">
            <v:imagedata r:id="rId2737" o:title=""/>
          </v:shape>
          <o:OLEObject Type="Embed" ProgID="Equation.DSMT4" ShapeID="_x0000_i377594" DrawAspect="Content" ObjectID="_1686796274" r:id="rId2738"/>
        </w:object>
      </w:r>
      <w:r w:rsidRPr="007D28A6">
        <w:rPr>
          <w:rFonts w:ascii="Chu Van An" w:hAnsi="Chu Van An" w:cs="Chu Van An"/>
          <w:sz w:val="24"/>
          <w:szCs w:val="24"/>
        </w:rPr>
        <w:t xml:space="preserve">. Toạ độ điểm </w:t>
      </w:r>
      <w:r w:rsidRPr="007D28A6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3D14E65C">
          <v:shape id="_x0000_i377595" type="#_x0000_t75" style="width:13.5pt;height:13.5pt" o:ole="">
            <v:imagedata r:id="rId2739" o:title=""/>
          </v:shape>
          <o:OLEObject Type="Embed" ProgID="Equation.DSMT4" ShapeID="_x0000_i377595" DrawAspect="Content" ObjectID="_1686796275" r:id="rId2740"/>
        </w:object>
      </w:r>
      <w:r w:rsidRPr="007D28A6">
        <w:rPr>
          <w:rFonts w:ascii="Chu Van An" w:hAnsi="Chu Van An" w:cs="Chu Van An"/>
          <w:sz w:val="24"/>
          <w:szCs w:val="24"/>
        </w:rPr>
        <w:t>là</w:t>
      </w:r>
    </w:p>
    <w:p w14:paraId="04A0EF6A" w14:textId="09B280A3" w:rsidR="006C3267" w:rsidRPr="007D28A6" w:rsidRDefault="007D28A6" w:rsidP="006C326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position w:val="-24"/>
          <w:sz w:val="24"/>
          <w:szCs w:val="24"/>
        </w:rPr>
      </w:pP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Ⓐ.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20" w:dyaOrig="400" w14:anchorId="65D63228">
          <v:shape id="_x0000_i379075" type="#_x0000_t75" style="width:45.75pt;height:20.25pt" o:ole="">
            <v:imagedata r:id="rId2741" o:title=""/>
          </v:shape>
          <o:OLEObject Type="Embed" ProgID="Equation.DSMT4" ShapeID="_x0000_i379075" DrawAspect="Content" ObjectID="_1686796276" r:id="rId2742"/>
        </w:object>
      </w:r>
      <w:r w:rsidR="005F59C6">
        <w:rPr>
          <w:rFonts w:ascii="Chu Van An" w:eastAsia="Times New Roman" w:hAnsi="Chu Van An" w:cs="Chu Van An"/>
          <w:sz w:val="24"/>
          <w:szCs w:val="24"/>
        </w:rPr>
        <w:tab/>
      </w:r>
      <w:r w:rsidR="005F59C6"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Ⓑ.</w:t>
      </w:r>
      <w:r w:rsidR="005F59C6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5F59C6" w:rsidRPr="005F59C6">
        <w:rPr>
          <w:rFonts w:ascii="Chu Van An" w:eastAsia="Times New Roman" w:hAnsi="Chu Van An" w:cs="Chu Van An"/>
          <w:position w:val="-14"/>
          <w:sz w:val="24"/>
          <w:szCs w:val="24"/>
        </w:rPr>
        <w:object w:dxaOrig="800" w:dyaOrig="400" w14:anchorId="3805FDAB">
          <v:shape id="_x0000_i379076" type="#_x0000_t75" style="width:39.75pt;height:20.25pt" o:ole="">
            <v:imagedata r:id="rId2743" o:title=""/>
          </v:shape>
          <o:OLEObject Type="Embed" ProgID="Equation.DSMT4" ShapeID="_x0000_i379076" DrawAspect="Content" ObjectID="_1686796277" r:id="rId2744"/>
        </w:object>
      </w:r>
      <w:r w:rsidR="005F59C6" w:rsidRPr="007D28A6">
        <w:rPr>
          <w:rFonts w:ascii="Chu Van An" w:hAnsi="Chu Van An" w:cs="Chu Van An"/>
          <w:bCs/>
          <w:sz w:val="24"/>
          <w:szCs w:val="24"/>
          <w:lang w:val="vi-VN"/>
        </w:rPr>
        <w:t>.</w:t>
      </w:r>
      <w:r w:rsidR="005F59C6">
        <w:rPr>
          <w:rFonts w:ascii="Chu Van An" w:hAnsi="Chu Van An" w:cs="Chu Van An"/>
          <w:b/>
          <w:color w:val="0000FF"/>
          <w:position w:val="-24"/>
          <w:sz w:val="24"/>
          <w:szCs w:val="24"/>
        </w:rPr>
        <w:tab/>
      </w:r>
      <w:r w:rsidR="005F59C6">
        <w:rPr>
          <w:rFonts w:ascii="Chu Van An" w:hAnsi="Chu Van An" w:cs="Chu Van An"/>
          <w:b/>
          <w:color w:val="0000FF"/>
          <w:position w:val="-24"/>
          <w:sz w:val="24"/>
          <w:szCs w:val="24"/>
          <w:vertAlign w:val="subscript"/>
        </w:rPr>
        <w:softHyphen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  <w:lang w:val="vi-VN"/>
        </w:rPr>
        <w:t>Ⓒ.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405" w14:anchorId="28A9A82B">
          <v:shape id="_x0000_i377596" type="#_x0000_t75" style="width:46.5pt;height:20.25pt" o:ole="">
            <v:imagedata r:id="rId2745" o:title=""/>
          </v:shape>
          <o:OLEObject Type="Embed" ProgID="Equation.DSMT4" ShapeID="_x0000_i377596" DrawAspect="Content" ObjectID="_1686796278" r:id="rId2746"/>
        </w:object>
      </w:r>
      <w:r w:rsidR="006C3267" w:rsidRPr="007D28A6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7D28A6">
        <w:rPr>
          <w:rFonts w:ascii="MS PMincho" w:eastAsia="MS PMincho" w:hAnsi="MS PMincho" w:cs="Chu Van An"/>
          <w:b/>
          <w:color w:val="0000FF"/>
          <w:sz w:val="24"/>
          <w:szCs w:val="24"/>
        </w:rPr>
        <w:t>Ⓓ.</w:t>
      </w:r>
      <w:r w:rsidR="006C3267" w:rsidRPr="007D28A6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="006C3267" w:rsidRPr="007D28A6">
        <w:rPr>
          <w:rFonts w:ascii="Chu Van An" w:eastAsia="Times New Roman" w:hAnsi="Chu Van An" w:cs="Chu Van An"/>
          <w:position w:val="-14"/>
          <w:sz w:val="24"/>
          <w:szCs w:val="24"/>
        </w:rPr>
        <w:object w:dxaOrig="795" w:dyaOrig="405" w14:anchorId="0FA54C58">
          <v:shape id="_x0000_i377597" type="#_x0000_t75" style="width:39.75pt;height:20.25pt" o:ole="">
            <v:imagedata r:id="rId2747" o:title=""/>
          </v:shape>
          <o:OLEObject Type="Embed" ProgID="Equation.DSMT4" ShapeID="_x0000_i377597" DrawAspect="Content" ObjectID="_1686796279" r:id="rId2748"/>
        </w:object>
      </w:r>
      <w:r w:rsidR="006C3267" w:rsidRPr="007D28A6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2D0D5C06" w14:textId="165A6DF2" w:rsidR="006C3267" w:rsidRPr="007D28A6" w:rsidRDefault="006C3267" w:rsidP="006C326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7D28A6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4901397" w14:textId="77777777" w:rsidR="006C3267" w:rsidRPr="007D28A6" w:rsidRDefault="006C3267" w:rsidP="006C326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en-GB"/>
        </w:rPr>
      </w:pPr>
      <w:r w:rsidRPr="007D28A6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B</w:t>
      </w:r>
    </w:p>
    <w:p w14:paraId="564C77A6" w14:textId="77777777" w:rsidR="006C3267" w:rsidRPr="00886814" w:rsidRDefault="006C3267" w:rsidP="00810E1A">
      <w:pPr>
        <w:pStyle w:val="ListParagraph"/>
        <w:numPr>
          <w:ilvl w:val="0"/>
          <w:numId w:val="20"/>
        </w:numPr>
        <w:spacing w:line="240" w:lineRule="auto"/>
        <w:rPr>
          <w:rFonts w:ascii="Chu Van An" w:eastAsia="Times New Roman" w:hAnsi="Chu Van An" w:cs="Chu Van An"/>
          <w:sz w:val="24"/>
          <w:szCs w:val="24"/>
        </w:rPr>
      </w:pPr>
      <w:r w:rsidRPr="00886814">
        <w:rPr>
          <w:rFonts w:ascii="Chu Van An" w:eastAsia="Calibri" w:hAnsi="Chu Van An" w:cs="Chu Van An"/>
          <w:sz w:val="24"/>
          <w:szCs w:val="24"/>
        </w:rPr>
        <w:t xml:space="preserve">Gọi </w:t>
      </w:r>
      <w:r w:rsidRPr="007D28A6">
        <w:rPr>
          <w:rFonts w:eastAsia="Times New Roman"/>
          <w:position w:val="-14"/>
        </w:rPr>
        <w:object w:dxaOrig="810" w:dyaOrig="405" w14:anchorId="536E93D3">
          <v:shape id="_x0000_i377598" type="#_x0000_t75" style="width:40.5pt;height:20.25pt" o:ole="">
            <v:imagedata r:id="rId2749" o:title=""/>
          </v:shape>
          <o:OLEObject Type="Embed" ProgID="Equation.DSMT4" ShapeID="_x0000_i377598" DrawAspect="Content" ObjectID="_1686796280" r:id="rId2750"/>
        </w:object>
      </w:r>
    </w:p>
    <w:p w14:paraId="4E96F571" w14:textId="77777777" w:rsidR="006C3267" w:rsidRPr="00886814" w:rsidRDefault="006C3267" w:rsidP="00810E1A">
      <w:pPr>
        <w:pStyle w:val="ListParagraph"/>
        <w:numPr>
          <w:ilvl w:val="0"/>
          <w:numId w:val="20"/>
        </w:numPr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7D28A6">
        <w:rPr>
          <w:rFonts w:eastAsia="Times New Roman"/>
          <w:position w:val="-6"/>
        </w:rPr>
        <w:object w:dxaOrig="720" w:dyaOrig="270" w14:anchorId="5429E6E9">
          <v:shape id="_x0000_i377599" type="#_x0000_t75" style="width:36pt;height:13.5pt" o:ole="">
            <v:imagedata r:id="rId2751" o:title=""/>
          </v:shape>
          <o:OLEObject Type="Embed" ProgID="Equation.DSMT4" ShapeID="_x0000_i377599" DrawAspect="Content" ObjectID="_1686796281" r:id="rId2752"/>
        </w:object>
      </w:r>
      <w:r w:rsidRPr="00886814">
        <w:rPr>
          <w:rFonts w:ascii="Chu Van An" w:eastAsia="Calibri" w:hAnsi="Chu Van An" w:cs="Chu Van An"/>
          <w:sz w:val="24"/>
          <w:szCs w:val="24"/>
        </w:rPr>
        <w:t xml:space="preserve">là hình bình hành </w:t>
      </w:r>
      <w:r w:rsidRPr="007D28A6">
        <w:rPr>
          <w:rFonts w:eastAsia="Times New Roman"/>
          <w:position w:val="-14"/>
        </w:rPr>
        <w:object w:dxaOrig="4005" w:dyaOrig="420" w14:anchorId="668C49A4">
          <v:shape id="_x0000_i377600" type="#_x0000_t75" style="width:200.25pt;height:21pt" o:ole="">
            <v:imagedata r:id="rId2753" o:title=""/>
          </v:shape>
          <o:OLEObject Type="Embed" ProgID="Equation.DSMT4" ShapeID="_x0000_i377600" DrawAspect="Content" ObjectID="_1686796282" r:id="rId2754"/>
        </w:object>
      </w:r>
    </w:p>
    <w:p w14:paraId="1052DD99" w14:textId="77777777" w:rsidR="006C3267" w:rsidRPr="00886814" w:rsidRDefault="006C3267" w:rsidP="00810E1A">
      <w:pPr>
        <w:pStyle w:val="ListParagraph"/>
        <w:numPr>
          <w:ilvl w:val="0"/>
          <w:numId w:val="20"/>
        </w:numPr>
        <w:spacing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7D28A6">
        <w:rPr>
          <w:rFonts w:eastAsia="Times New Roman"/>
          <w:position w:val="-30"/>
        </w:rPr>
        <w:object w:dxaOrig="3690" w:dyaOrig="720" w14:anchorId="2EF1FFFB">
          <v:shape id="_x0000_i377601" type="#_x0000_t75" style="width:184.5pt;height:36pt" o:ole="">
            <v:imagedata r:id="rId2755" o:title=""/>
          </v:shape>
          <o:OLEObject Type="Embed" ProgID="Equation.DSMT4" ShapeID="_x0000_i377601" DrawAspect="Content" ObjectID="_1686796283" r:id="rId2756"/>
        </w:object>
      </w:r>
    </w:p>
    <w:p w14:paraId="652415B1" w14:textId="77777777" w:rsidR="006C3267" w:rsidRPr="007D28A6" w:rsidRDefault="006C3267" w:rsidP="006C326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7D28A6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7D28A6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0A5E6CC1" w14:textId="0CFFB6C1" w:rsidR="00EC5D1C" w:rsidRPr="007D28A6" w:rsidRDefault="00892566" w:rsidP="006C3267">
      <w:pPr>
        <w:pStyle w:val="NoSpacing"/>
        <w:ind w:left="992"/>
        <w:rPr>
          <w:rFonts w:ascii="Chu Van An" w:hAnsi="Chu Van An" w:cs="Chu Van An"/>
          <w:b/>
          <w:bCs/>
          <w:color w:val="0000CC"/>
          <w:sz w:val="24"/>
          <w:szCs w:val="24"/>
        </w:rPr>
      </w:pPr>
      <w:r w:rsidRPr="007D28A6">
        <w:rPr>
          <w:rFonts w:ascii="Chu Van An" w:hAnsi="Chu Van An" w:cs="Chu Van An"/>
          <w:b/>
          <w:color w:val="00B050"/>
          <w:sz w:val="24"/>
          <w:szCs w:val="24"/>
        </w:rPr>
        <w:t xml:space="preserve"> </w:t>
      </w:r>
    </w:p>
    <w:tbl>
      <w:tblPr>
        <w:tblStyle w:val="TableGrid"/>
        <w:tblW w:w="10631" w:type="dxa"/>
        <w:tblInd w:w="137" w:type="dxa"/>
        <w:tblBorders>
          <w:top w:val="dashSmallGap" w:sz="4" w:space="0" w:color="0000CC"/>
          <w:left w:val="dashSmallGap" w:sz="4" w:space="0" w:color="0000CC"/>
          <w:bottom w:val="dashSmallGap" w:sz="4" w:space="0" w:color="0000CC"/>
          <w:right w:val="dashSmallGap" w:sz="4" w:space="0" w:color="0000CC"/>
          <w:insideH w:val="dashSmallGap" w:sz="4" w:space="0" w:color="0000CC"/>
          <w:insideV w:val="dashSmallGap" w:sz="4" w:space="0" w:color="0000CC"/>
        </w:tblBorders>
        <w:tblLook w:val="04A0" w:firstRow="1" w:lastRow="0" w:firstColumn="1" w:lastColumn="0" w:noHBand="0" w:noVBand="1"/>
      </w:tblPr>
      <w:tblGrid>
        <w:gridCol w:w="7088"/>
        <w:gridCol w:w="3543"/>
      </w:tblGrid>
      <w:tr w:rsidR="009844E1" w:rsidRPr="007D28A6" w14:paraId="6E77294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bookmarkEnd w:id="0"/>
          <w:p w14:paraId="3D94F4DC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5546DF72">
                <v:shape id="_x0000_i378632" type="#_x0000_t75" style="width:23.25pt;height:16.5pt" o:ole="">
                  <v:imagedata r:id="rId2757" o:title=""/>
                </v:shape>
                <o:OLEObject Type="Embed" ProgID="Equation.DSMT4" ShapeID="_x0000_i378632" DrawAspect="Content" ObjectID="_1686796284" r:id="rId27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1AF70164">
                <v:shape id="_x0000_i378633" type="#_x0000_t75" style="width:55.5pt;height:20.25pt" o:ole="">
                  <v:imagedata r:id="rId2759" o:title=""/>
                </v:shape>
                <o:OLEObject Type="Embed" ProgID="Equation.DSMT4" ShapeID="_x0000_i378633" DrawAspect="Content" ObjectID="_1686796285" r:id="rId27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75" w:dyaOrig="405" w14:anchorId="10FD1F2A">
                <v:shape id="_x0000_i378634" type="#_x0000_t75" style="width:63.75pt;height:20.25pt" o:ole="">
                  <v:imagedata r:id="rId2761" o:title=""/>
                </v:shape>
                <o:OLEObject Type="Embed" ProgID="Equation.DSMT4" ShapeID="_x0000_i378634" DrawAspect="Content" ObjectID="_1686796286" r:id="rId27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70" w:dyaOrig="405" w14:anchorId="59A14CD2">
                <v:shape id="_x0000_i378635" type="#_x0000_t75" style="width:58.5pt;height:20.25pt" o:ole="">
                  <v:imagedata r:id="rId2763" o:title=""/>
                </v:shape>
                <o:OLEObject Type="Embed" ProgID="Equation.DSMT4" ShapeID="_x0000_i378635" DrawAspect="Content" ObjectID="_1686796287" r:id="rId27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Tìm giá trị của tham số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10" w14:anchorId="1C0D07D5">
                <v:shape id="_x0000_i378636" type="#_x0000_t75" style="width:13.5pt;height:10.5pt" o:ole="">
                  <v:imagedata r:id="rId2765" o:title=""/>
                </v:shape>
                <o:OLEObject Type="Embed" ProgID="Equation.DSMT4" ShapeID="_x0000_i378636" DrawAspect="Content" ObjectID="_1686796288" r:id="rId27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ba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3AF22D4D">
                <v:shape id="_x0000_i378637" type="#_x0000_t75" style="width:11.25pt;height:13.5pt" o:ole="">
                  <v:imagedata r:id="rId2767" o:title=""/>
                </v:shape>
                <o:OLEObject Type="Embed" ProgID="Equation.DSMT4" ShapeID="_x0000_i378637" DrawAspect="Content" ObjectID="_1686796289" r:id="rId27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25" w:dyaOrig="270" w14:anchorId="77C0C247">
                <v:shape id="_x0000_i378638" type="#_x0000_t75" style="width:11.25pt;height:13.5pt" o:ole="">
                  <v:imagedata r:id="rId2769" o:title=""/>
                </v:shape>
                <o:OLEObject Type="Embed" ProgID="Equation.DSMT4" ShapeID="_x0000_i378638" DrawAspect="Content" ObjectID="_1686796290" r:id="rId27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25" w:dyaOrig="270" w14:anchorId="38EA1FCB">
                <v:shape id="_x0000_i378639" type="#_x0000_t75" style="width:11.25pt;height:13.5pt" o:ole="">
                  <v:imagedata r:id="rId2771" o:title=""/>
                </v:shape>
                <o:OLEObject Type="Embed" ProgID="Equation.DSMT4" ShapeID="_x0000_i378639" DrawAspect="Content" ObjectID="_1686796291" r:id="rId27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thẳng hàng.</w:t>
            </w:r>
          </w:p>
          <w:p w14:paraId="16826D39" w14:textId="70A33315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00" w:dyaOrig="270" w14:anchorId="08D28E49">
                <v:shape id="_x0000_i378640" type="#_x0000_t75" style="width:30pt;height:13.5pt" o:ole="">
                  <v:imagedata r:id="rId2773" o:title=""/>
                </v:shape>
                <o:OLEObject Type="Embed" ProgID="Equation.DSMT4" ShapeID="_x0000_i378640" DrawAspect="Content" ObjectID="_1686796292" r:id="rId27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15" w:dyaOrig="270" w14:anchorId="10A92A57">
                <v:shape id="_x0000_i378641" type="#_x0000_t75" style="width:30.75pt;height:13.5pt" o:ole="">
                  <v:imagedata r:id="rId2775" o:title=""/>
                </v:shape>
                <o:OLEObject Type="Embed" ProgID="Equation.DSMT4" ShapeID="_x0000_i378641" DrawAspect="Content" ObjectID="_1686796293" r:id="rId27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735" w:dyaOrig="270" w14:anchorId="44C9F856">
                <v:shape id="_x0000_i378642" type="#_x0000_t75" style="width:36.75pt;height:13.5pt" o:ole="">
                  <v:imagedata r:id="rId2777" o:title=""/>
                </v:shape>
                <o:OLEObject Type="Embed" ProgID="Equation.DSMT4" ShapeID="_x0000_i378642" DrawAspect="Content" ObjectID="_1686796294" r:id="rId277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70" w:dyaOrig="270" w14:anchorId="1348E5F1">
                <v:shape id="_x0000_i378643" type="#_x0000_t75" style="width:28.5pt;height:13.5pt" o:ole="">
                  <v:imagedata r:id="rId2779" o:title=""/>
                </v:shape>
                <o:OLEObject Type="Embed" ProgID="Equation.DSMT4" ShapeID="_x0000_i378643" DrawAspect="Content" ObjectID="_1686796295" r:id="rId27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4A4DA4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355D271" w14:textId="77777777" w:rsidR="009844E1" w:rsidRPr="007D28A6" w:rsidRDefault="009844E1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9844E1" w:rsidRPr="007D28A6" w14:paraId="006AB645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C77FFD4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sz w:val="24"/>
                <w:szCs w:val="24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</w:rPr>
              <w:t xml:space="preserve">Câu 2: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6EAA1B33">
                <v:shape id="_x0000_i378644" type="#_x0000_t75" style="width:9.75pt;height:13.5pt" o:ole="">
                  <v:imagedata r:id="rId2781" o:title=""/>
                </v:shape>
                <o:OLEObject Type="Embed" ProgID="Equation.DSMT4" ShapeID="_x0000_i378644" DrawAspect="Content" ObjectID="_1686796296" r:id="rId278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0EE26CC4">
                <v:shape id="_x0000_i378645" type="#_x0000_t75" style="width:51pt;height:20.25pt" o:ole="">
                  <v:imagedata r:id="rId2783" o:title=""/>
                </v:shape>
                <o:OLEObject Type="Embed" ProgID="Equation.DSMT4" ShapeID="_x0000_i378645" DrawAspect="Content" ObjectID="_1686796297" r:id="rId27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1F734AC9">
                <v:shape id="_x0000_i378646" type="#_x0000_t75" style="width:39.75pt;height:20.25pt" o:ole="">
                  <v:imagedata r:id="rId2785" o:title=""/>
                </v:shape>
                <o:OLEObject Type="Embed" ProgID="Equation.DSMT4" ShapeID="_x0000_i378646" DrawAspect="Content" ObjectID="_1686796298" r:id="rId27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2508C19C">
                <v:shape id="_x0000_i378647" type="#_x0000_t75" style="width:47.25pt;height:20.25pt" o:ole="">
                  <v:imagedata r:id="rId2787" o:title=""/>
                </v:shape>
                <o:OLEObject Type="Embed" ProgID="Equation.DSMT4" ShapeID="_x0000_i378647" DrawAspect="Content" ObjectID="_1686796299" r:id="rId27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15" w:dyaOrig="405" w14:anchorId="5BF8472D">
                <v:shape id="_x0000_i378648" type="#_x0000_t75" style="width:45.75pt;height:20.25pt" o:ole="">
                  <v:imagedata r:id="rId2789" o:title=""/>
                </v:shape>
                <o:OLEObject Type="Embed" ProgID="Equation.DSMT4" ShapeID="_x0000_i378648" DrawAspect="Content" ObjectID="_1686796300" r:id="rId2790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. Ba điểm nào trong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95" w:dyaOrig="270" w14:anchorId="5ECF6A74">
                <v:shape id="_x0000_i378649" type="#_x0000_t75" style="width:9.75pt;height:13.5pt" o:ole="">
                  <v:imagedata r:id="rId2791" o:title=""/>
                </v:shape>
                <o:OLEObject Type="Embed" ProgID="Equation.DSMT4" ShapeID="_x0000_i378649" DrawAspect="Content" ObjectID="_1686796301" r:id="rId279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điểm đã cho là thẳng hàng?</w:t>
            </w:r>
          </w:p>
          <w:p w14:paraId="529E6346" w14:textId="42068F2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vi-VN"/>
              </w:rPr>
              <w:t>Ⓐ.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5633CD90">
                <v:shape id="_x0000_i378650" type="#_x0000_t75" style="width:16.5pt;height:13.5pt" o:ole="">
                  <v:imagedata r:id="rId2793" o:title=""/>
                </v:shape>
                <o:OLEObject Type="Embed" ProgID="Equation.DSMT4" ShapeID="_x0000_i378650" DrawAspect="Content" ObjectID="_1686796302" r:id="rId27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1C61FCF5">
                <v:shape id="_x0000_i378651" type="#_x0000_t75" style="width:12pt;height:13.5pt" o:ole="">
                  <v:imagedata r:id="rId2795" o:title=""/>
                </v:shape>
                <o:OLEObject Type="Embed" ProgID="Equation.DSMT4" ShapeID="_x0000_i378651" DrawAspect="Content" ObjectID="_1686796303" r:id="rId27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0" w:dyaOrig="330" w14:anchorId="76320F34">
                <v:shape id="_x0000_i378652" type="#_x0000_t75" style="width:12pt;height:16.5pt" o:ole="">
                  <v:imagedata r:id="rId2797" o:title=""/>
                </v:shape>
                <o:OLEObject Type="Embed" ProgID="Equation.DSMT4" ShapeID="_x0000_i378652" DrawAspect="Content" ObjectID="_1686796304" r:id="rId27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797E33AD">
                <v:shape id="_x0000_i378653" type="#_x0000_t75" style="width:16.5pt;height:13.5pt" o:ole="">
                  <v:imagedata r:id="rId2799" o:title=""/>
                </v:shape>
                <o:OLEObject Type="Embed" ProgID="Equation.DSMT4" ShapeID="_x0000_i378653" DrawAspect="Content" ObjectID="_1686796305" r:id="rId2800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7991625D">
                <v:shape id="_x0000_i378654" type="#_x0000_t75" style="width:13.5pt;height:13.5pt" o:ole="">
                  <v:imagedata r:id="rId2801" o:title=""/>
                </v:shape>
                <o:OLEObject Type="Embed" ProgID="Equation.DSMT4" ShapeID="_x0000_i378654" DrawAspect="Content" ObjectID="_1686796306" r:id="rId2802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597786FD">
                <v:shape id="_x0000_i378655" type="#_x0000_t75" style="width:12pt;height:13.5pt" o:ole="">
                  <v:imagedata r:id="rId2803" o:title=""/>
                </v:shape>
                <o:OLEObject Type="Embed" ProgID="Equation.DSMT4" ShapeID="_x0000_i378655" DrawAspect="Content" ObjectID="_1686796307" r:id="rId2804"/>
              </w:object>
            </w:r>
            <w:r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</w:r>
          </w:p>
          <w:p w14:paraId="215346A1" w14:textId="4B5E66A6" w:rsidR="009844E1" w:rsidRPr="007D28A6" w:rsidRDefault="007D28A6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</w:pP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Ⓒ.</w:t>
            </w:r>
            <w:r w:rsidR="009844E1"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="009844E1"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598285D4">
                <v:shape id="_x0000_i378656" type="#_x0000_t75" style="width:13.5pt;height:13.5pt" o:ole="">
                  <v:imagedata r:id="rId2805" o:title=""/>
                </v:shape>
                <o:OLEObject Type="Embed" ProgID="Equation.DSMT4" ShapeID="_x0000_i378656" DrawAspect="Content" ObjectID="_1686796308" r:id="rId2806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="009844E1"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40" w:dyaOrig="270" w14:anchorId="7F5501C2">
                <v:shape id="_x0000_i378657" type="#_x0000_t75" style="width:12pt;height:13.5pt" o:ole="">
                  <v:imagedata r:id="rId2807" o:title=""/>
                </v:shape>
                <o:OLEObject Type="Embed" ProgID="Equation.DSMT4" ShapeID="_x0000_i378657" DrawAspect="Content" ObjectID="_1686796309" r:id="rId2808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="009844E1" w:rsidRPr="007D28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0" w:dyaOrig="330" w14:anchorId="7B317751">
                <v:shape id="_x0000_i378658" type="#_x0000_t75" style="width:12pt;height:16.5pt" o:ole="">
                  <v:imagedata r:id="rId2809" o:title=""/>
                </v:shape>
                <o:OLEObject Type="Embed" ProgID="Equation.DSMT4" ShapeID="_x0000_i378658" DrawAspect="Content" ObjectID="_1686796310" r:id="rId2810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val="fr-FR"/>
              </w:rPr>
              <w:t>.</w:t>
            </w:r>
            <w:r w:rsidR="009844E1"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ab/>
              <w:t xml:space="preserve">                   </w:t>
            </w:r>
            <w:r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  <w:lang w:eastAsia="vi-VN"/>
              </w:rPr>
              <w:t>Ⓓ.</w:t>
            </w:r>
            <w:r w:rsidR="009844E1"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  <w:lang w:eastAsia="vi-VN"/>
              </w:rPr>
              <w:t xml:space="preserve">  </w:t>
            </w:r>
            <w:r w:rsidR="009844E1"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30" w:dyaOrig="270" w14:anchorId="33BB6AC4">
                <v:shape id="_x0000_i378659" type="#_x0000_t75" style="width:16.5pt;height:13.5pt" o:ole="">
                  <v:imagedata r:id="rId2811" o:title=""/>
                </v:shape>
                <o:OLEObject Type="Embed" ProgID="Equation.DSMT4" ShapeID="_x0000_i378659" DrawAspect="Content" ObjectID="_1686796311" r:id="rId2812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="009844E1"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70" w:dyaOrig="270" w14:anchorId="37FBC349">
                <v:shape id="_x0000_i378660" type="#_x0000_t75" style="width:13.5pt;height:13.5pt" o:ole="">
                  <v:imagedata r:id="rId2813" o:title=""/>
                </v:shape>
                <o:OLEObject Type="Embed" ProgID="Equation.DSMT4" ShapeID="_x0000_i378660" DrawAspect="Content" ObjectID="_1686796312" r:id="rId2814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 xml:space="preserve">, </w:t>
            </w:r>
            <w:r w:rsidR="009844E1" w:rsidRPr="007D28A6">
              <w:rPr>
                <w:rFonts w:ascii="Chu Van An" w:hAnsi="Chu Van An" w:cs="Chu Van An"/>
                <w:position w:val="-10"/>
                <w:sz w:val="24"/>
                <w:szCs w:val="24"/>
              </w:rPr>
              <w:object w:dxaOrig="240" w:dyaOrig="330" w14:anchorId="507F9871">
                <v:shape id="_x0000_i378661" type="#_x0000_t75" style="width:12pt;height:16.5pt" o:ole="">
                  <v:imagedata r:id="rId2815" o:title=""/>
                </v:shape>
                <o:OLEObject Type="Embed" ProgID="Equation.DSMT4" ShapeID="_x0000_i378661" DrawAspect="Content" ObjectID="_1686796313" r:id="rId2816"/>
              </w:object>
            </w:r>
            <w:r w:rsidR="009844E1" w:rsidRPr="007D28A6">
              <w:rPr>
                <w:rFonts w:ascii="Chu Van An" w:hAnsi="Chu Van An" w:cs="Chu Van An"/>
                <w:bCs/>
                <w:sz w:val="24"/>
                <w:szCs w:val="24"/>
                <w:lang w:eastAsia="vi-VN"/>
              </w:rPr>
              <w:t>.</w:t>
            </w:r>
          </w:p>
          <w:p w14:paraId="12C94BEF" w14:textId="77777777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F72C13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8AC949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8DF2865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4A08077C">
                <v:shape id="_x0000_i378662" type="#_x0000_t75" style="width:22.5pt;height:16.5pt" o:ole="">
                  <v:imagedata r:id="rId2817" o:title=""/>
                </v:shape>
                <o:OLEObject Type="Embed" ProgID="Equation.DSMT4" ShapeID="_x0000_i378662" DrawAspect="Content" ObjectID="_1686796314" r:id="rId28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các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390" w14:anchorId="3113F11F">
                <v:shape id="_x0000_i378663" type="#_x0000_t75" style="width:45pt;height:19.5pt" o:ole="">
                  <v:imagedata r:id="rId2819" o:title=""/>
                </v:shape>
                <o:OLEObject Type="Embed" ProgID="Equation.DSMT4" ShapeID="_x0000_i378663" DrawAspect="Content" ObjectID="_1686796315" r:id="rId28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55" w:dyaOrig="390" w14:anchorId="6515FA44">
                <v:shape id="_x0000_i378664" type="#_x0000_t75" style="width:42.75pt;height:19.5pt" o:ole="">
                  <v:imagedata r:id="rId2821" o:title=""/>
                </v:shape>
                <o:OLEObject Type="Embed" ProgID="Equation.DSMT4" ShapeID="_x0000_i378664" DrawAspect="Content" ObjectID="_1686796316" r:id="rId28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172EF1E6">
                <v:shape id="_x0000_i378665" type="#_x0000_t75" style="width:16.5pt;height:12.75pt" o:ole="">
                  <v:imagedata r:id="rId2823" o:title=""/>
                </v:shape>
                <o:OLEObject Type="Embed" ProgID="Equation.DSMT4" ShapeID="_x0000_i378665" DrawAspect="Content" ObjectID="_1686796317" r:id="rId28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345" w:dyaOrig="285" w14:anchorId="7F02CD4E">
                <v:shape id="_x0000_i378666" type="#_x0000_t75" style="width:17.25pt;height:14.25pt" o:ole="">
                  <v:imagedata r:id="rId2825" o:title=""/>
                </v:shape>
                <o:OLEObject Type="Embed" ProgID="Equation.DSMT4" ShapeID="_x0000_i378666" DrawAspect="Content" ObjectID="_1686796318" r:id="rId28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các điểm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298B37DA">
                <v:shape id="_x0000_i378667" type="#_x0000_t75" style="width:40.5pt;height:16.5pt" o:ole="">
                  <v:imagedata r:id="rId2827" o:title=""/>
                </v:shape>
                <o:OLEObject Type="Embed" ProgID="Equation.DSMT4" ShapeID="_x0000_i378667" DrawAspect="Content" ObjectID="_1686796319" r:id="rId28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441D6E6E" w14:textId="09B52648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390" w14:anchorId="5CEA6C40">
                <v:shape id="_x0000_i378668" type="#_x0000_t75" style="width:29.25pt;height:19.5pt" o:ole="">
                  <v:imagedata r:id="rId2829" o:title=""/>
                </v:shape>
                <o:OLEObject Type="Embed" ProgID="Equation.DSMT4" ShapeID="_x0000_i378668" DrawAspect="Content" ObjectID="_1686796320" r:id="rId28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2847CD16">
                <v:shape id="_x0000_i378669" type="#_x0000_t75" style="width:36pt;height:19.5pt" o:ole="">
                  <v:imagedata r:id="rId2831" o:title=""/>
                </v:shape>
                <o:OLEObject Type="Embed" ProgID="Equation.DSMT4" ShapeID="_x0000_i378669" DrawAspect="Content" ObjectID="_1686796321" r:id="rId28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659385CE">
                <v:shape id="_x0000_i378670" type="#_x0000_t75" style="width:34.5pt;height:19.5pt" o:ole="">
                  <v:imagedata r:id="rId2833" o:title=""/>
                </v:shape>
                <o:OLEObject Type="Embed" ProgID="Equation.DSMT4" ShapeID="_x0000_i378670" DrawAspect="Content" ObjectID="_1686796322" r:id="rId28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67810E3E">
                <v:shape id="_x0000_i378671" type="#_x0000_t75" style="width:27.75pt;height:19.5pt" o:ole="">
                  <v:imagedata r:id="rId2835" o:title=""/>
                </v:shape>
                <o:OLEObject Type="Embed" ProgID="Equation.DSMT4" ShapeID="_x0000_i378671" DrawAspect="Content" ObjectID="_1686796323" r:id="rId28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82238B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E73A1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260094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FCD57F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5D0C5BA1">
                <v:shape id="_x0000_i378672" type="#_x0000_t75" style="width:27.75pt;height:14.25pt" o:ole="">
                  <v:imagedata r:id="rId2667" o:title=""/>
                </v:shape>
                <o:OLEObject Type="Embed" ProgID="Equation.DSMT4" ShapeID="_x0000_i378672" DrawAspect="Content" ObjectID="_1686796324" r:id="rId28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E241A09">
                <v:shape id="_x0000_i378673" type="#_x0000_t75" style="width:45.75pt;height:20.25pt" o:ole="">
                  <v:imagedata r:id="rId2669" o:title=""/>
                </v:shape>
                <o:OLEObject Type="Embed" ProgID="Equation.DSMT4" ShapeID="_x0000_i378673" DrawAspect="Content" ObjectID="_1686796325" r:id="rId28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0A07B05A">
                <v:shape id="_x0000_i378674" type="#_x0000_t75" style="width:47.25pt;height:20.25pt" o:ole="">
                  <v:imagedata r:id="rId2671" o:title=""/>
                </v:shape>
                <o:OLEObject Type="Embed" ProgID="Equation.DSMT4" ShapeID="_x0000_i378674" DrawAspect="Content" ObjectID="_1686796326" r:id="rId28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64052171">
                <v:shape id="_x0000_i378675" type="#_x0000_t75" style="width:39pt;height:20.25pt" o:ole="">
                  <v:imagedata r:id="rId2673" o:title=""/>
                </v:shape>
                <o:OLEObject Type="Embed" ProgID="Equation.DSMT4" ShapeID="_x0000_i378675" DrawAspect="Content" ObjectID="_1686796327" r:id="rId28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3E0E775">
                <v:shape id="_x0000_i378676" type="#_x0000_t75" style="width:12.75pt;height:12.75pt" o:ole="">
                  <v:imagedata r:id="rId2675" o:title=""/>
                </v:shape>
                <o:OLEObject Type="Embed" ProgID="Equation.DSMT4" ShapeID="_x0000_i378676" DrawAspect="Content" ObjectID="_1686796328" r:id="rId28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561C5390">
                <v:shape id="_x0000_i378677" type="#_x0000_t75" style="width:36.75pt;height:14.25pt" o:ole="">
                  <v:imagedata r:id="rId2677" o:title=""/>
                </v:shape>
                <o:OLEObject Type="Embed" ProgID="Equation.DSMT4" ShapeID="_x0000_i378677" DrawAspect="Content" ObjectID="_1686796329" r:id="rId28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 hình bình hành.</w:t>
            </w:r>
          </w:p>
          <w:p w14:paraId="03B3B8C2" w14:textId="25451A5F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975" w:dyaOrig="405" w14:anchorId="17BE8FE9">
                <v:shape id="_x0000_i378678" type="#_x0000_t75" style="width:48.75pt;height:20.25pt" o:ole="">
                  <v:imagedata r:id="rId2843" o:title=""/>
                </v:shape>
                <o:OLEObject Type="Embed" ProgID="Equation.DSMT4" ShapeID="_x0000_i378678" DrawAspect="Content" ObjectID="_1686796330" r:id="rId2844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04A393E6">
                <v:shape id="_x0000_i378679" type="#_x0000_t75" style="width:41.25pt;height:20.25pt" o:ole="">
                  <v:imagedata r:id="rId2845" o:title=""/>
                </v:shape>
                <o:OLEObject Type="Embed" ProgID="Equation.DSMT4" ShapeID="_x0000_i378679" DrawAspect="Content" ObjectID="_1686796331" r:id="rId28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26D7F27">
                <v:shape id="_x0000_i378680" type="#_x0000_t75" style="width:48pt;height:20.25pt" o:ole="">
                  <v:imagedata r:id="rId2847" o:title=""/>
                </v:shape>
                <o:OLEObject Type="Embed" ProgID="Equation.DSMT4" ShapeID="_x0000_i378680" DrawAspect="Content" ObjectID="_1686796332" r:id="rId28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25" w:dyaOrig="405" w14:anchorId="0DB3AF2C">
                <v:shape id="_x0000_i378681" type="#_x0000_t75" style="width:56.25pt;height:20.25pt" o:ole="">
                  <v:imagedata r:id="rId2849" o:title=""/>
                </v:shape>
                <o:OLEObject Type="Embed" ProgID="Equation.DSMT4" ShapeID="_x0000_i378681" DrawAspect="Content" ObjectID="_1686796333" r:id="rId2850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20C395D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58F94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B1D7AB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9501B78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555" w:dyaOrig="285" w14:anchorId="4153E0B5">
                <v:shape id="_x0000_i378682" type="#_x0000_t75" style="width:27.75pt;height:14.25pt" o:ole="">
                  <v:imagedata r:id="rId2851" o:title=""/>
                </v:shape>
                <o:OLEObject Type="Embed" ProgID="Equation.DSMT4" ShapeID="_x0000_i378682" DrawAspect="Content" ObjectID="_1686796334" r:id="rId28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2745" w:dyaOrig="405" w14:anchorId="49E062A9">
                <v:shape id="_x0000_i378683" type="#_x0000_t75" style="width:137.25pt;height:20.25pt" o:ole="">
                  <v:imagedata r:id="rId2853" o:title=""/>
                </v:shape>
                <o:OLEObject Type="Embed" ProgID="Equation.DSMT4" ShapeID="_x0000_i378683" DrawAspect="Content" ObjectID="_1686796335" r:id="rId28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255" w:dyaOrig="255" w14:anchorId="4035BE3E">
                <v:shape id="_x0000_i378684" type="#_x0000_t75" style="width:12.75pt;height:12.75pt" o:ole="">
                  <v:imagedata r:id="rId2855" o:title=""/>
                </v:shape>
                <o:OLEObject Type="Embed" ProgID="Equation.DSMT4" ShapeID="_x0000_i378684" DrawAspect="Content" ObjectID="_1686796336" r:id="rId28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tứ giác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735" w:dyaOrig="285" w14:anchorId="68D029FC">
                <v:shape id="_x0000_i378685" type="#_x0000_t75" style="width:36.75pt;height:14.25pt" o:ole="">
                  <v:imagedata r:id="rId2857" o:title=""/>
                </v:shape>
                <o:OLEObject Type="Embed" ProgID="Equation.DSMT4" ShapeID="_x0000_i378685" DrawAspect="Content" ObjectID="_1686796337" r:id="rId28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 là</w:t>
            </w:r>
          </w:p>
          <w:p w14:paraId="613A930C" w14:textId="22EE614E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3333CC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15" w:dyaOrig="405" w14:anchorId="14E7A41B">
                <v:shape id="_x0000_i378686" type="#_x0000_t75" style="width:45.75pt;height:20.25pt" o:ole="">
                  <v:imagedata r:id="rId2859" o:title=""/>
                </v:shape>
                <o:OLEObject Type="Embed" ProgID="Equation.DSMT4" ShapeID="_x0000_i378686" DrawAspect="Content" ObjectID="_1686796338" r:id="rId28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15" w:dyaOrig="405" w14:anchorId="158F6771">
                <v:shape id="_x0000_i378687" type="#_x0000_t75" style="width:45.75pt;height:20.25pt" o:ole="">
                  <v:imagedata r:id="rId2861" o:title=""/>
                </v:shape>
                <o:OLEObject Type="Embed" ProgID="Equation.DSMT4" ShapeID="_x0000_i378687" DrawAspect="Content" ObjectID="_1686796339" r:id="rId28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780" w:dyaOrig="405" w14:anchorId="39802667">
                <v:shape id="_x0000_i378688" type="#_x0000_t75" style="width:39pt;height:20.25pt" o:ole="">
                  <v:imagedata r:id="rId2863" o:title=""/>
                </v:shape>
                <o:OLEObject Type="Embed" ProgID="Equation.DSMT4" ShapeID="_x0000_i378688" DrawAspect="Content" ObjectID="_1686796340" r:id="rId28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65" w:dyaOrig="405" w14:anchorId="044E1AC8">
                <v:shape id="_x0000_i378689" type="#_x0000_t75" style="width:53.25pt;height:20.25pt" o:ole="">
                  <v:imagedata r:id="rId2865" o:title=""/>
                </v:shape>
                <o:OLEObject Type="Embed" ProgID="Equation.DSMT4" ShapeID="_x0000_i378689" DrawAspect="Content" ObjectID="_1686796341" r:id="rId28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F28260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46A46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6109524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4FA08B6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6: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Cho ba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fr-FR"/>
              </w:rPr>
              <w:object w:dxaOrig="2655" w:dyaOrig="390" w14:anchorId="43662A92">
                <v:shape id="_x0000_i378690" type="#_x0000_t75" style="width:132.75pt;height:19.5pt" o:ole="">
                  <v:imagedata r:id="rId2867" o:title=""/>
                </v:shape>
                <o:OLEObject Type="Embed" ProgID="Equation.DSMT4" ShapeID="_x0000_i378690" DrawAspect="Content" ObjectID="_1686796342" r:id="rId28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Định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70" w:dyaOrig="240" w14:anchorId="417BFA8E">
                <v:shape id="_x0000_i378691" type="#_x0000_t75" style="width:13.5pt;height:12pt" o:ole="">
                  <v:imagedata r:id="rId2869" o:title=""/>
                </v:shape>
                <o:OLEObject Type="Embed" ProgID="Equation.DSMT4" ShapeID="_x0000_i378691" DrawAspect="Content" ObjectID="_1686796343" r:id="rId28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để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30" w14:anchorId="4C47F96B">
                <v:shape id="_x0000_i378692" type="#_x0000_t75" style="width:37.5pt;height:16.5pt" o:ole="">
                  <v:imagedata r:id="rId2871" o:title=""/>
                </v:shape>
                <o:OLEObject Type="Embed" ProgID="Equation.DSMT4" ShapeID="_x0000_i378692" DrawAspect="Content" ObjectID="_1686796344" r:id="rId28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thẳng hàng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72D1179" w14:textId="5F41320A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60" w:dyaOrig="300" w14:anchorId="003863ED">
                <v:shape id="_x0000_i378693" type="#_x0000_t75" style="width:33pt;height:15pt" o:ole="">
                  <v:imagedata r:id="rId2873" o:title=""/>
                </v:shape>
                <o:OLEObject Type="Embed" ProgID="Equation.DSMT4" ShapeID="_x0000_i378693" DrawAspect="Content" ObjectID="_1686796345" r:id="rId287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690" w:dyaOrig="300" w14:anchorId="0E5E3DB6">
                <v:shape id="_x0000_i378694" type="#_x0000_t75" style="width:34.5pt;height:15pt" o:ole="">
                  <v:imagedata r:id="rId2875" o:title=""/>
                </v:shape>
                <o:OLEObject Type="Embed" ProgID="Equation.DSMT4" ShapeID="_x0000_i378694" DrawAspect="Content" ObjectID="_1686796346" r:id="rId287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585" w:dyaOrig="300" w14:anchorId="507234F3">
                <v:shape id="_x0000_i378695" type="#_x0000_t75" style="width:29.25pt;height:15pt" o:ole="">
                  <v:imagedata r:id="rId2877" o:title=""/>
                </v:shape>
                <o:OLEObject Type="Embed" ProgID="Equation.DSMT4" ShapeID="_x0000_i378695" DrawAspect="Content" ObjectID="_1686796347" r:id="rId287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6"/>
                <w:sz w:val="24"/>
                <w:szCs w:val="24"/>
              </w:rPr>
              <w:object w:dxaOrig="810" w:dyaOrig="300" w14:anchorId="48664193">
                <v:shape id="_x0000_i378696" type="#_x0000_t75" style="width:40.5pt;height:15pt" o:ole="">
                  <v:imagedata r:id="rId2879" o:title=""/>
                </v:shape>
                <o:OLEObject Type="Embed" ProgID="Equation.DSMT4" ShapeID="_x0000_i378696" DrawAspect="Content" ObjectID="_1686796348" r:id="rId288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fr-FR"/>
              </w:rPr>
              <w:t>.</w:t>
            </w:r>
          </w:p>
          <w:p w14:paraId="2704234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4C9355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5567DD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5363895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15EE74A7">
                <v:shape id="_x0000_i378697" type="#_x0000_t75" style="width:23.25pt;height:15.75pt" o:ole="">
                  <v:imagedata r:id="rId2262" o:title=""/>
                </v:shape>
                <o:OLEObject Type="Embed" ProgID="Equation.DSMT4" ShapeID="_x0000_i378697" DrawAspect="Content" ObjectID="_1686796349" r:id="rId288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bốn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3675" w:dyaOrig="405" w14:anchorId="77FDF2BF">
                <v:shape id="_x0000_i378698" type="#_x0000_t75" style="width:183.75pt;height:20.25pt" o:ole="">
                  <v:imagedata r:id="rId2882" o:title=""/>
                </v:shape>
                <o:OLEObject Type="Embed" ProgID="Equation.DSMT4" ShapeID="_x0000_i378698" DrawAspect="Content" ObjectID="_1686796350" r:id="rId288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Bộ ba điểm nào sau đây thẳng hàng?</w:t>
            </w:r>
          </w:p>
          <w:p w14:paraId="5C256FF0" w14:textId="4B468363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10" w:dyaOrig="315" w14:anchorId="64567F8C">
                <v:shape id="_x0000_i378699" type="#_x0000_t75" style="width:40.5pt;height:15.75pt" o:ole="">
                  <v:imagedata r:id="rId2884" o:title=""/>
                </v:shape>
                <o:OLEObject Type="Embed" ProgID="Equation.DSMT4" ShapeID="_x0000_i378699" DrawAspect="Content" ObjectID="_1686796351" r:id="rId288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656808EE">
                <v:shape id="_x0000_i378700" type="#_x0000_t75" style="width:42.75pt;height:15.75pt" o:ole="">
                  <v:imagedata r:id="rId2886" o:title=""/>
                </v:shape>
                <o:OLEObject Type="Embed" ProgID="Equation.DSMT4" ShapeID="_x0000_i378700" DrawAspect="Content" ObjectID="_1686796352" r:id="rId288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25" w:dyaOrig="315" w14:anchorId="632B81F4">
                <v:shape id="_x0000_i378701" type="#_x0000_t75" style="width:41.25pt;height:15.75pt" o:ole="">
                  <v:imagedata r:id="rId2888" o:title=""/>
                </v:shape>
                <o:OLEObject Type="Embed" ProgID="Equation.DSMT4" ShapeID="_x0000_i378701" DrawAspect="Content" ObjectID="_1686796353" r:id="rId288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17255246">
                <v:shape id="_x0000_i378702" type="#_x0000_t75" style="width:42.75pt;height:15.75pt" o:ole="">
                  <v:imagedata r:id="rId2890" o:title=""/>
                </v:shape>
                <o:OLEObject Type="Embed" ProgID="Equation.DSMT4" ShapeID="_x0000_i378702" DrawAspect="Content" ObjectID="_1686796354" r:id="rId289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34432C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A5D38BE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B355CD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261FA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8: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525" w:dyaOrig="315" w14:anchorId="0DD1F8BC">
                <v:shape id="_x0000_i378703" type="#_x0000_t75" style="width:26.25pt;height:15.75pt" o:ole="">
                  <v:imagedata r:id="rId2892" o:title=""/>
                </v:shape>
                <o:OLEObject Type="Embed" ProgID="Equation.DSMT4" ShapeID="_x0000_i378703" DrawAspect="Content" ObjectID="_1686796355" r:id="rId289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4B400BB4">
                <v:shape id="_x0000_i378704" type="#_x0000_t75" style="width:123.75pt;height:20.25pt" o:ole="">
                  <v:imagedata r:id="rId2894" o:title=""/>
                </v:shape>
                <o:OLEObject Type="Embed" ProgID="Equation.DSMT4" ShapeID="_x0000_i378704" DrawAspect="Content" ObjectID="_1686796356" r:id="rId289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30DD633">
                <v:shape id="_x0000_i378705" type="#_x0000_t75" style="width:12.75pt;height:12.75pt" o:ole="">
                  <v:imagedata r:id="rId2896" o:title=""/>
                </v:shape>
                <o:OLEObject Type="Embed" ProgID="Equation.DSMT4" ShapeID="_x0000_i378705" DrawAspect="Content" ObjectID="_1686796357" r:id="rId289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74DF4C40">
                <v:shape id="_x0000_i378706" type="#_x0000_t75" style="width:36pt;height:14.25pt" o:ole="">
                  <v:imagedata r:id="rId2898" o:title=""/>
                </v:shape>
                <o:OLEObject Type="Embed" ProgID="Equation.DSMT4" ShapeID="_x0000_i378706" DrawAspect="Content" ObjectID="_1686796358" r:id="rId289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 là</w:t>
            </w:r>
          </w:p>
          <w:p w14:paraId="1B9A451B" w14:textId="761FE05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357D187B">
                <v:shape id="_x0000_i378707" type="#_x0000_t75" style="width:35.25pt;height:20.25pt" o:ole="">
                  <v:imagedata r:id="rId2900" o:title=""/>
                </v:shape>
                <o:OLEObject Type="Embed" ProgID="Equation.DSMT4" ShapeID="_x0000_i378707" DrawAspect="Content" ObjectID="_1686796359" r:id="rId290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B20E973">
                <v:shape id="_x0000_i378708" type="#_x0000_t75" style="width:35.25pt;height:20.25pt" o:ole="">
                  <v:imagedata r:id="rId2902" o:title=""/>
                </v:shape>
                <o:OLEObject Type="Embed" ProgID="Equation.DSMT4" ShapeID="_x0000_i378708" DrawAspect="Content" ObjectID="_1686796360" r:id="rId290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58A88E2F">
                <v:shape id="_x0000_i378709" type="#_x0000_t75" style="width:27.75pt;height:20.25pt" o:ole="">
                  <v:imagedata r:id="rId2904" o:title=""/>
                </v:shape>
                <o:OLEObject Type="Embed" ProgID="Equation.DSMT4" ShapeID="_x0000_i378709" DrawAspect="Content" ObjectID="_1686796361" r:id="rId290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55637DC2">
                <v:shape id="_x0000_i378710" type="#_x0000_t75" style="width:41.25pt;height:20.25pt" o:ole="">
                  <v:imagedata r:id="rId2906" o:title=""/>
                </v:shape>
                <o:OLEObject Type="Embed" ProgID="Equation.DSMT4" ShapeID="_x0000_i378710" DrawAspect="Content" ObjectID="_1686796362" r:id="rId29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0859F00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D5B1B5B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EAC094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372B13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64DC6FC3">
                <v:shape id="_x0000_i378711" type="#_x0000_t75" style="width:23.25pt;height:15.75pt" o:ole="">
                  <v:imagedata r:id="rId2908" o:title=""/>
                </v:shape>
                <o:OLEObject Type="Embed" ProgID="Equation.DSMT4" ShapeID="_x0000_i378711" DrawAspect="Content" ObjectID="_1686796363" r:id="rId29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695" w:dyaOrig="405" w14:anchorId="77B88871">
                <v:shape id="_x0000_i378712" type="#_x0000_t75" style="width:84.75pt;height:20.25pt" o:ole="">
                  <v:imagedata r:id="rId2910" o:title=""/>
                </v:shape>
                <o:OLEObject Type="Embed" ProgID="Equation.DSMT4" ShapeID="_x0000_i378712" DrawAspect="Content" ObjectID="_1686796364" r:id="rId29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Xác định điểm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40" w:dyaOrig="285" w14:anchorId="7D5759DF">
                <v:shape id="_x0000_i378713" type="#_x0000_t75" style="width:12pt;height:14.25pt" o:ole="">
                  <v:imagedata r:id="rId2912" o:title=""/>
                </v:shape>
                <o:OLEObject Type="Embed" ProgID="Equation.DSMT4" ShapeID="_x0000_i378713" DrawAspect="Content" ObjectID="_1686796365" r:id="rId29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thuộc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360" w:dyaOrig="285" w14:anchorId="1B1FC5E9">
                <v:shape id="_x0000_i378714" type="#_x0000_t75" style="width:18pt;height:14.25pt" o:ole="">
                  <v:imagedata r:id="rId2914" o:title=""/>
                </v:shape>
                <o:OLEObject Type="Embed" ProgID="Equation.DSMT4" ShapeID="_x0000_i378714" DrawAspect="Content" ObjectID="_1686796366" r:id="rId29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855" w:dyaOrig="315" w14:anchorId="2CF845E6">
                <v:shape id="_x0000_i378715" type="#_x0000_t75" style="width:42.75pt;height:15.75pt" o:ole="">
                  <v:imagedata r:id="rId2916" o:title=""/>
                </v:shape>
                <o:OLEObject Type="Embed" ProgID="Equation.DSMT4" ShapeID="_x0000_i378715" DrawAspect="Content" ObjectID="_1686796367" r:id="rId29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hàng.</w:t>
            </w:r>
          </w:p>
          <w:p w14:paraId="147C4DA0" w14:textId="12F42ADD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555" w:dyaOrig="405" w14:anchorId="4B9E629E">
                <v:shape id="_x0000_i378716" type="#_x0000_t75" style="width:27.75pt;height:20.25pt" o:ole="">
                  <v:imagedata r:id="rId2918" o:title=""/>
                </v:shape>
                <o:OLEObject Type="Embed" ProgID="Equation.DSMT4" ShapeID="_x0000_i378716" DrawAspect="Content" ObjectID="_1686796368" r:id="rId2919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3366FF"/>
                <w:position w:val="-14"/>
                <w:sz w:val="24"/>
                <w:szCs w:val="24"/>
              </w:rPr>
              <w:object w:dxaOrig="705" w:dyaOrig="405" w14:anchorId="163A2DFA">
                <v:shape id="_x0000_i378717" type="#_x0000_t75" style="width:35.25pt;height:20.25pt" o:ole="">
                  <v:imagedata r:id="rId2920" o:title=""/>
                </v:shape>
                <o:OLEObject Type="Embed" ProgID="Equation.DSMT4" ShapeID="_x0000_i378717" DrawAspect="Content" ObjectID="_1686796369" r:id="rId2921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99"/>
                <w:position w:val="-14"/>
                <w:sz w:val="24"/>
                <w:szCs w:val="24"/>
                <w:lang w:eastAsia="x-none"/>
              </w:rPr>
              <w:object w:dxaOrig="555" w:dyaOrig="405" w14:anchorId="51029CD9">
                <v:shape id="_x0000_i378718" type="#_x0000_t75" style="width:27.75pt;height:20.25pt" o:ole="">
                  <v:imagedata r:id="rId2922" o:title=""/>
                </v:shape>
                <o:OLEObject Type="Embed" ProgID="Equation.DSMT4" ShapeID="_x0000_i378718" DrawAspect="Content" ObjectID="_1686796370" r:id="rId2923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bCs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70C0"/>
                <w:position w:val="-14"/>
                <w:sz w:val="24"/>
                <w:szCs w:val="24"/>
              </w:rPr>
              <w:object w:dxaOrig="705" w:dyaOrig="405" w14:anchorId="6C48002E">
                <v:shape id="_x0000_i378719" type="#_x0000_t75" style="width:35.25pt;height:20.25pt" o:ole="">
                  <v:imagedata r:id="rId2924" o:title=""/>
                </v:shape>
                <o:OLEObject Type="Embed" ProgID="Equation.DSMT4" ShapeID="_x0000_i378719" DrawAspect="Content" ObjectID="_1686796371" r:id="rId29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FBA9EC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56B4111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DB04440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8EDF743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sz w:val="24"/>
                <w:szCs w:val="24"/>
                <w:lang w:val="it-IT"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 w:eastAsia="ko-KR"/>
              </w:rPr>
              <w:t xml:space="preserve">Câu 10: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15" w14:anchorId="213BCC44">
                <v:shape id="_x0000_i378720" type="#_x0000_t75" style="width:23.25pt;height:15.75pt" o:ole="">
                  <v:imagedata r:id="rId2926" o:title=""/>
                </v:shape>
                <o:OLEObject Type="Embed" ProgID="Equation.DSMT4" ShapeID="_x0000_i378720" DrawAspect="Content" ObjectID="_1686796372" r:id="rId29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405" w14:anchorId="0E180162">
                <v:shape id="_x0000_i378721" type="#_x0000_t75" style="width:46.5pt;height:20.25pt" o:ole="">
                  <v:imagedata r:id="rId2928" o:title=""/>
                </v:shape>
                <o:OLEObject Type="Embed" ProgID="Equation.DSMT4" ShapeID="_x0000_i378721" DrawAspect="Content" ObjectID="_1686796373" r:id="rId29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1005" w:dyaOrig="405" w14:anchorId="49F9B450">
                <v:shape id="_x0000_i378722" type="#_x0000_t75" style="width:50.25pt;height:20.25pt" o:ole="">
                  <v:imagedata r:id="rId2930" o:title=""/>
                </v:shape>
                <o:OLEObject Type="Embed" ProgID="Equation.DSMT4" ShapeID="_x0000_i378722" DrawAspect="Content" ObjectID="_1686796374" r:id="rId29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. Gọi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40" w:dyaOrig="405" w14:anchorId="0B87453F">
                <v:shape id="_x0000_i378723" type="#_x0000_t75" style="width:42pt;height:20.25pt" o:ole="">
                  <v:imagedata r:id="rId2932" o:title=""/>
                </v:shape>
                <o:OLEObject Type="Embed" ProgID="Equation.DSMT4" ShapeID="_x0000_i378723" DrawAspect="Content" ObjectID="_1686796375" r:id="rId29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là điểm trên trục hoành sao cho ba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315" w:dyaOrig="270" w14:anchorId="5F782FBE">
                <v:shape id="_x0000_i378724" type="#_x0000_t75" style="width:15.75pt;height:13.5pt" o:ole="">
                  <v:imagedata r:id="rId2934" o:title=""/>
                </v:shape>
                <o:OLEObject Type="Embed" ProgID="Equation.DSMT4" ShapeID="_x0000_i378724" DrawAspect="Content" ObjectID="_1686796376" r:id="rId29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85" w:dyaOrig="285" w14:anchorId="20CC6C29">
                <v:shape id="_x0000_i378725" type="#_x0000_t75" style="width:14.25pt;height:14.25pt" o:ole="">
                  <v:imagedata r:id="rId2936" o:title=""/>
                </v:shape>
                <o:OLEObject Type="Embed" ProgID="Equation.DSMT4" ShapeID="_x0000_i378725" DrawAspect="Content" ObjectID="_1686796377" r:id="rId29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5D5E1618">
                <v:shape id="_x0000_i378726" type="#_x0000_t75" style="width:12pt;height:13.5pt" o:ole="">
                  <v:imagedata r:id="rId2938" o:title=""/>
                </v:shape>
                <o:OLEObject Type="Embed" ProgID="Equation.DSMT4" ShapeID="_x0000_i378726" DrawAspect="Content" ObjectID="_1686796378" r:id="rId29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thẳng hàng, khi đó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555" w:dyaOrig="285" w14:anchorId="7D826F35">
                <v:shape id="_x0000_i378727" type="#_x0000_t75" style="width:27.75pt;height:14.25pt" o:ole="">
                  <v:imagedata r:id="rId2940" o:title=""/>
                </v:shape>
                <o:OLEObject Type="Embed" ProgID="Equation.DSMT4" ShapeID="_x0000_i378727" DrawAspect="Content" ObjectID="_1686796379" r:id="rId29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có giá trị là</w:t>
            </w:r>
          </w:p>
          <w:p w14:paraId="3C339DFB" w14:textId="431E8AEB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eastAsia="ko-K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285" w:dyaOrig="285" w14:anchorId="0FF131F4">
                <v:shape id="_x0000_i378728" type="#_x0000_t75" style="width:14.25pt;height:14.25pt" o:ole="">
                  <v:imagedata r:id="rId2942" o:title=""/>
                </v:shape>
                <o:OLEObject Type="Embed" ProgID="Equation.DSMT4" ShapeID="_x0000_i378728" DrawAspect="Content" ObjectID="_1686796380" r:id="rId29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80" w:dyaOrig="285" w14:anchorId="33160E1F">
                <v:shape id="_x0000_i378729" type="#_x0000_t75" style="width:9pt;height:14.25pt" o:ole="">
                  <v:imagedata r:id="rId2944" o:title=""/>
                </v:shape>
                <o:OLEObject Type="Embed" ProgID="Equation.DSMT4" ShapeID="_x0000_i378729" DrawAspect="Content" ObjectID="_1686796381" r:id="rId29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315" w:dyaOrig="285" w14:anchorId="702882BE">
                <v:shape id="_x0000_i378730" type="#_x0000_t75" style="width:15.75pt;height:14.25pt" o:ole="">
                  <v:imagedata r:id="rId2946" o:title=""/>
                </v:shape>
                <o:OLEObject Type="Embed" ProgID="Equation.DSMT4" ShapeID="_x0000_i378730" DrawAspect="Content" ObjectID="_1686796382" r:id="rId29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eastAsia="ko-K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eastAsia="ko-KR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435" w:dyaOrig="285" w14:anchorId="5D2C97CD">
                <v:shape id="_x0000_i378731" type="#_x0000_t75" style="width:21.75pt;height:14.25pt" o:ole="">
                  <v:imagedata r:id="rId2948" o:title=""/>
                </v:shape>
                <o:OLEObject Type="Embed" ProgID="Equation.DSMT4" ShapeID="_x0000_i378731" DrawAspect="Content" ObjectID="_1686796383" r:id="rId29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eastAsia="ko-KR"/>
              </w:rPr>
              <w:t>.</w:t>
            </w:r>
          </w:p>
          <w:p w14:paraId="23407B74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7BCCDFBD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2D930DAF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374F59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hAnsi="Chu Van An" w:cs="Chu Van An"/>
                <w:noProof/>
                <w:position w:val="-14"/>
                <w:sz w:val="24"/>
                <w:szCs w:val="24"/>
              </w:rPr>
              <w:drawing>
                <wp:inline distT="0" distB="0" distL="0" distR="0" wp14:anchorId="53B3B0A4" wp14:editId="2F8C6EF4">
                  <wp:extent cx="1066800" cy="257175"/>
                  <wp:effectExtent l="0" t="0" r="0" b="9525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257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39894548" wp14:editId="6233AF4D">
                  <wp:extent cx="209550" cy="171450"/>
                  <wp:effectExtent l="0" t="0" r="0" b="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trục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73D8F622" wp14:editId="65677C65">
                  <wp:extent cx="228600" cy="209550"/>
                  <wp:effectExtent l="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ba điểm </w:t>
            </w:r>
            <w:r w:rsidRPr="007D28A6">
              <w:rPr>
                <w:rFonts w:ascii="Chu Van An" w:hAnsi="Chu Van An" w:cs="Chu Van An"/>
                <w:noProof/>
                <w:position w:val="-10"/>
                <w:sz w:val="24"/>
                <w:szCs w:val="24"/>
              </w:rPr>
              <w:drawing>
                <wp:inline distT="0" distB="0" distL="0" distR="0" wp14:anchorId="4E1C2D3F" wp14:editId="2A009BB6">
                  <wp:extent cx="514350" cy="209550"/>
                  <wp:effectExtent l="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4350" cy="209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thẳng hàng thì tọa độ điểm </w:t>
            </w:r>
            <w:r w:rsidRPr="007D28A6">
              <w:rPr>
                <w:rFonts w:ascii="Chu Van An" w:hAnsi="Chu Van An" w:cs="Chu Van An"/>
                <w:noProof/>
                <w:position w:val="-4"/>
                <w:sz w:val="24"/>
                <w:szCs w:val="24"/>
              </w:rPr>
              <w:drawing>
                <wp:inline distT="0" distB="0" distL="0" distR="0" wp14:anchorId="74625614" wp14:editId="7B8D299C">
                  <wp:extent cx="209550" cy="171450"/>
                  <wp:effectExtent l="0" t="0" r="0" b="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5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AEBEC29" w14:textId="501BF0C0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718238AF" wp14:editId="2BC58AE2">
                  <wp:extent cx="485775" cy="428625"/>
                  <wp:effectExtent l="0" t="0" r="9525" b="9525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546DDCF0" wp14:editId="15C1BF0D">
                  <wp:extent cx="581025" cy="428625"/>
                  <wp:effectExtent l="0" t="0" r="9525" b="9525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44CB23B9" wp14:editId="40264D6B">
                  <wp:extent cx="495300" cy="428625"/>
                  <wp:effectExtent l="0" t="0" r="0" b="9525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noProof/>
                <w:position w:val="-28"/>
                <w:sz w:val="24"/>
                <w:szCs w:val="24"/>
              </w:rPr>
              <w:drawing>
                <wp:inline distT="0" distB="0" distL="0" distR="0" wp14:anchorId="1874DA37" wp14:editId="55E42960">
                  <wp:extent cx="609600" cy="428625"/>
                  <wp:effectExtent l="0" t="0" r="0" b="9525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9600" cy="428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7CFD13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A99E92B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73F91A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80BE1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12: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2C87927">
                <v:shape id="_x0000_i378732" type="#_x0000_t75" style="width:23.25pt;height:15.75pt" o:ole="">
                  <v:imagedata r:id="rId2959" o:title=""/>
                </v:shape>
                <o:OLEObject Type="Embed" ProgID="Equation.DSMT4" ShapeID="_x0000_i378732" DrawAspect="Content" ObjectID="_1686796384" r:id="rId29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vi-VN"/>
              </w:rPr>
              <w:object w:dxaOrig="3075" w:dyaOrig="405" w14:anchorId="2FDC934D">
                <v:shape id="_x0000_i378733" type="#_x0000_t75" style="width:153.75pt;height:20.25pt" o:ole="">
                  <v:imagedata r:id="rId2961" o:title=""/>
                </v:shape>
                <o:OLEObject Type="Embed" ProgID="Equation.DSMT4" ShapeID="_x0000_i378733" DrawAspect="Content" ObjectID="_1686796385" r:id="rId29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25" w14:anchorId="3C0BCB69">
                <v:shape id="_x0000_i378734" type="#_x0000_t75" style="width:9.75pt;height:11.25pt" o:ole="">
                  <v:imagedata r:id="rId2963" o:title=""/>
                </v:shape>
                <o:OLEObject Type="Embed" ProgID="Equation.DSMT4" ShapeID="_x0000_i378734" DrawAspect="Content" ObjectID="_1686796386" r:id="rId29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để 3 điểm trên thẳng hàng.</w:t>
            </w:r>
          </w:p>
          <w:p w14:paraId="4F09C8E1" w14:textId="3CB3C8C3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24"/>
                <w:sz w:val="24"/>
                <w:szCs w:val="24"/>
                <w:lang w:val="vi-VN"/>
              </w:rPr>
              <w:object w:dxaOrig="765" w:dyaOrig="615" w14:anchorId="2B875E34">
                <v:shape id="_x0000_i378735" type="#_x0000_t75" style="width:38.25pt;height:30.75pt" o:ole="">
                  <v:imagedata r:id="rId2965" o:title=""/>
                </v:shape>
                <o:OLEObject Type="Embed" ProgID="Equation.DSMT4" ShapeID="_x0000_i378735" DrawAspect="Content" ObjectID="_1686796387" r:id="rId296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600" w:dyaOrig="615" w14:anchorId="0335A951">
                <v:shape id="_x0000_i378736" type="#_x0000_t75" style="width:30pt;height:30.75pt" o:ole="">
                  <v:imagedata r:id="rId2967" o:title=""/>
                </v:shape>
                <o:OLEObject Type="Embed" ProgID="Equation.DSMT4" ShapeID="_x0000_i378736" DrawAspect="Content" ObjectID="_1686796388" r:id="rId296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6"/>
                <w:sz w:val="24"/>
                <w:szCs w:val="24"/>
                <w:lang w:val="vi-VN"/>
              </w:rPr>
              <w:object w:dxaOrig="690" w:dyaOrig="270" w14:anchorId="3CAD3349">
                <v:shape id="_x0000_i378737" type="#_x0000_t75" style="width:34.5pt;height:13.5pt" o:ole="">
                  <v:imagedata r:id="rId2969" o:title=""/>
                </v:shape>
                <o:OLEObject Type="Embed" ProgID="Equation.DSMT4" ShapeID="_x0000_i378737" DrawAspect="Content" ObjectID="_1686796389" r:id="rId297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24"/>
                <w:sz w:val="24"/>
                <w:szCs w:val="24"/>
                <w:lang w:val="vi-VN"/>
              </w:rPr>
              <w:object w:dxaOrig="570" w:dyaOrig="615" w14:anchorId="5B954D77">
                <v:shape id="_x0000_i378738" type="#_x0000_t75" style="width:28.5pt;height:30.75pt" o:ole="">
                  <v:imagedata r:id="rId2971" o:title=""/>
                </v:shape>
                <o:OLEObject Type="Embed" ProgID="Equation.DSMT4" ShapeID="_x0000_i378738" DrawAspect="Content" ObjectID="_1686796390" r:id="rId297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456C4D0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D512D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9CA7C5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C3703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75" w:dyaOrig="285" w14:anchorId="09C9A5D3">
                <v:shape id="_x0000_i378739" type="#_x0000_t75" style="width:33.75pt;height:14.25pt" o:ole="">
                  <v:imagedata r:id="rId2973" o:title=""/>
                </v:shape>
                <o:OLEObject Type="Embed" ProgID="Equation.DSMT4" ShapeID="_x0000_i378739" DrawAspect="Content" ObjectID="_1686796391" r:id="rId29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17EB5018">
                <v:shape id="_x0000_i378740" type="#_x0000_t75" style="width:40.5pt;height:19.5pt" o:ole="">
                  <v:imagedata r:id="rId2975" o:title=""/>
                </v:shape>
                <o:OLEObject Type="Embed" ProgID="Equation.DSMT4" ShapeID="_x0000_i378740" DrawAspect="Content" ObjectID="_1686796392" r:id="rId29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390" w14:anchorId="396C644A">
                <v:shape id="_x0000_i378741" type="#_x0000_t75" style="width:39pt;height:19.5pt" o:ole="">
                  <v:imagedata r:id="rId2977" o:title=""/>
                </v:shape>
                <o:OLEObject Type="Embed" ProgID="Equation.DSMT4" ShapeID="_x0000_i378741" DrawAspect="Content" ObjectID="_1686796393" r:id="rId29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0E502DDF">
                <v:shape id="_x0000_i378742" type="#_x0000_t75" style="width:37.5pt;height:19.5pt" o:ole="">
                  <v:imagedata r:id="rId2979" o:title=""/>
                </v:shape>
                <o:OLEObject Type="Embed" ProgID="Equation.DSMT4" ShapeID="_x0000_i378742" DrawAspect="Content" ObjectID="_1686796394" r:id="rId29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4FC8653">
                <v:shape id="_x0000_i378743" type="#_x0000_t75" style="width:12.75pt;height:12.75pt" o:ole="">
                  <v:imagedata r:id="rId2981" o:title=""/>
                </v:shape>
                <o:OLEObject Type="Embed" ProgID="Equation.DSMT4" ShapeID="_x0000_i378743" DrawAspect="Content" ObjectID="_1686796395" r:id="rId29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56B9EE79">
                <v:shape id="_x0000_i378744" type="#_x0000_t75" style="width:36pt;height:14.25pt" o:ole="">
                  <v:imagedata r:id="rId2983" o:title=""/>
                </v:shape>
                <o:OLEObject Type="Embed" ProgID="Equation.DSMT4" ShapeID="_x0000_i378744" DrawAspect="Content" ObjectID="_1686796396" r:id="rId29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l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à hình bình hành.</w:t>
            </w:r>
          </w:p>
          <w:p w14:paraId="70B49876" w14:textId="520B6C7B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10" w:dyaOrig="390" w14:anchorId="35FE8D5F">
                <v:shape id="_x0000_i378745" type="#_x0000_t75" style="width:40.5pt;height:19.5pt" o:ole="">
                  <v:imagedata r:id="rId2985" o:title=""/>
                </v:shape>
                <o:OLEObject Type="Embed" ProgID="Equation.DSMT4" ShapeID="_x0000_i378745" DrawAspect="Content" ObjectID="_1686796397" r:id="rId29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15" w:dyaOrig="315" w14:anchorId="01824132">
                <v:shape id="_x0000_i378746" type="#_x0000_t75" style="width:45.75pt;height:15.75pt" o:ole="">
                  <v:imagedata r:id="rId2987" o:title=""/>
                </v:shape>
                <o:OLEObject Type="Embed" ProgID="Equation.DSMT4" ShapeID="_x0000_i378746" DrawAspect="Content" ObjectID="_1686796398" r:id="rId298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930" w:dyaOrig="315" w14:anchorId="7D0BB9CE">
                <v:shape id="_x0000_i378747" type="#_x0000_t75" style="width:46.5pt;height:15.75pt" o:ole="">
                  <v:imagedata r:id="rId2989" o:title=""/>
                </v:shape>
                <o:OLEObject Type="Embed" ProgID="Equation.DSMT4" ShapeID="_x0000_i378747" DrawAspect="Content" ObjectID="_1686796399" r:id="rId29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b/>
                <w:color w:val="0000FF"/>
                <w:position w:val="-10"/>
                <w:sz w:val="24"/>
                <w:szCs w:val="24"/>
              </w:rPr>
              <w:object w:dxaOrig="765" w:dyaOrig="315" w14:anchorId="45E41F34">
                <v:shape id="_x0000_i378748" type="#_x0000_t75" style="width:38.25pt;height:15.75pt" o:ole="">
                  <v:imagedata r:id="rId2991" o:title=""/>
                </v:shape>
                <o:OLEObject Type="Embed" ProgID="Equation.DSMT4" ShapeID="_x0000_i378748" DrawAspect="Content" ObjectID="_1686796400" r:id="rId299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B49E6C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D26EFCE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F24BC5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80FF809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14: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5B8DED93">
                <v:shape id="_x0000_i378749" type="#_x0000_t75" style="width:22.5pt;height:16.5pt" o:ole="">
                  <v:imagedata r:id="rId2993" o:title=""/>
                </v:shape>
                <o:OLEObject Type="Embed" ProgID="Equation.DSMT4" ShapeID="_x0000_i378749" DrawAspect="Content" ObjectID="_1686796401" r:id="rId29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075" w:dyaOrig="405" w14:anchorId="6EDFF884">
                <v:shape id="_x0000_i378750" type="#_x0000_t75" style="width:153.75pt;height:20.25pt" o:ole="">
                  <v:imagedata r:id="rId2995" o:title=""/>
                </v:shape>
                <o:OLEObject Type="Embed" ProgID="Equation.DSMT4" ShapeID="_x0000_i378750" DrawAspect="Content" ObjectID="_1686796402" r:id="rId29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. Tìm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210" w14:anchorId="214DD12C">
                <v:shape id="_x0000_i378751" type="#_x0000_t75" style="width:9.75pt;height:10.5pt" o:ole="">
                  <v:imagedata r:id="rId2997" o:title=""/>
                </v:shape>
                <o:OLEObject Type="Embed" ProgID="Equation.DSMT4" ShapeID="_x0000_i378751" DrawAspect="Content" ObjectID="_1686796403" r:id="rId29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để 3 điểm trên thẳng hàng.</w:t>
            </w:r>
          </w:p>
          <w:p w14:paraId="67AB251E" w14:textId="07777F24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eastAsia="Times New Rom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750" w:dyaOrig="630" w14:anchorId="415E4A25">
                <v:shape id="_x0000_i378752" type="#_x0000_t75" style="width:37.5pt;height:31.5pt" o:ole="">
                  <v:imagedata r:id="rId2999" o:title=""/>
                </v:shape>
                <o:OLEObject Type="Embed" ProgID="Equation.DSMT4" ShapeID="_x0000_i378752" DrawAspect="Content" ObjectID="_1686796404" r:id="rId300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600" w:dyaOrig="630" w14:anchorId="594F3A04">
                <v:shape id="_x0000_i378753" type="#_x0000_t75" style="width:30pt;height:31.5pt" o:ole="">
                  <v:imagedata r:id="rId3001" o:title=""/>
                </v:shape>
                <o:OLEObject Type="Embed" ProgID="Equation.DSMT4" ShapeID="_x0000_i378753" DrawAspect="Content" ObjectID="_1686796405" r:id="rId300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690" w:dyaOrig="270" w14:anchorId="4F719DB8">
                <v:shape id="_x0000_i378754" type="#_x0000_t75" style="width:34.5pt;height:13.5pt" o:ole="">
                  <v:imagedata r:id="rId3003" o:title=""/>
                </v:shape>
                <o:OLEObject Type="Embed" ProgID="Equation.DSMT4" ShapeID="_x0000_i378754" DrawAspect="Content" ObjectID="_1686796406" r:id="rId300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4"/>
                <w:sz w:val="24"/>
                <w:szCs w:val="24"/>
              </w:rPr>
              <w:object w:dxaOrig="570" w:dyaOrig="630" w14:anchorId="54BC75C2">
                <v:shape id="_x0000_i378755" type="#_x0000_t75" style="width:28.5pt;height:31.5pt" o:ole="">
                  <v:imagedata r:id="rId3005" o:title=""/>
                </v:shape>
                <o:OLEObject Type="Embed" ProgID="Equation.DSMT4" ShapeID="_x0000_i378755" DrawAspect="Content" ObjectID="_1686796407" r:id="rId30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</w:p>
          <w:p w14:paraId="2BBBE46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2367B4A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8E5858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F5A5C7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en-GB"/>
              </w:rPr>
              <w:t xml:space="preserve">Câu 15: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en-GB"/>
              </w:rPr>
              <w:object w:dxaOrig="405" w:dyaOrig="285" w14:anchorId="5CFE6C1E">
                <v:shape id="_x0000_i378756" type="#_x0000_t75" style="width:20.25pt;height:14.25pt" o:ole="">
                  <v:imagedata r:id="rId2059" o:title=""/>
                </v:shape>
                <o:OLEObject Type="Embed" ProgID="Equation.DSMT4" ShapeID="_x0000_i378756" DrawAspect="Content" ObjectID="_1686796408" r:id="rId300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2550" w:dyaOrig="405" w14:anchorId="2786902B">
                <v:shape id="_x0000_i378757" type="#_x0000_t75" style="width:127.5pt;height:20.25pt" o:ole="">
                  <v:imagedata r:id="rId3008" o:title=""/>
                </v:shape>
                <o:OLEObject Type="Embed" ProgID="Equation.DSMT4" ShapeID="_x0000_i378757" DrawAspect="Content" ObjectID="_1686796409" r:id="rId300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70" w:dyaOrig="270" w14:anchorId="70559038">
                <v:shape id="_x0000_i378758" type="#_x0000_t75" style="width:13.5pt;height:13.5pt" o:ole="">
                  <v:imagedata r:id="rId3010" o:title=""/>
                </v:shape>
                <o:OLEObject Type="Embed" ProgID="Equation.DSMT4" ShapeID="_x0000_i378758" DrawAspect="Content" ObjectID="_1686796410" r:id="rId301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trên trục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300" w:dyaOrig="255" w14:anchorId="1D8AA2F1">
                <v:shape id="_x0000_i378759" type="#_x0000_t75" style="width:15pt;height:12.75pt" o:ole="">
                  <v:imagedata r:id="rId3012" o:title=""/>
                </v:shape>
                <o:OLEObject Type="Embed" ProgID="Equation.DSMT4" ShapeID="_x0000_i378759" DrawAspect="Content" ObjectID="_1686796411" r:id="rId30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705" w:dyaOrig="285" w14:anchorId="6A99AEEC">
                <v:shape id="_x0000_i378760" type="#_x0000_t75" style="width:35.25pt;height:14.25pt" o:ole="">
                  <v:imagedata r:id="rId3014" o:title=""/>
                </v:shape>
                <o:OLEObject Type="Embed" ProgID="Equation.DSMT4" ShapeID="_x0000_i378760" DrawAspect="Content" ObjectID="_1686796412" r:id="rId30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là hình thang có hai đáy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405" w:dyaOrig="270" w14:anchorId="24D8767E">
                <v:shape id="_x0000_i378761" type="#_x0000_t75" style="width:20.25pt;height:13.5pt" o:ole="">
                  <v:imagedata r:id="rId2065" o:title=""/>
                </v:shape>
                <o:OLEObject Type="Embed" ProgID="Equation.DSMT4" ShapeID="_x0000_i378761" DrawAspect="Content" ObjectID="_1686796413" r:id="rId30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và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en-GB"/>
              </w:rPr>
              <w:object w:dxaOrig="405" w:dyaOrig="285" w14:anchorId="1F4682B0">
                <v:shape id="_x0000_i378762" type="#_x0000_t75" style="width:20.25pt;height:14.25pt" o:ole="">
                  <v:imagedata r:id="rId3017" o:title=""/>
                </v:shape>
                <o:OLEObject Type="Embed" ProgID="Equation.DSMT4" ShapeID="_x0000_i378762" DrawAspect="Content" ObjectID="_1686796414" r:id="rId30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là</w:t>
            </w:r>
          </w:p>
          <w:p w14:paraId="689A8C5C" w14:textId="76A3EAB6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FF00FF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540" w:dyaOrig="405" w14:anchorId="6F105547">
                <v:shape id="_x0000_i378763" type="#_x0000_t75" style="width:27pt;height:20.25pt" o:ole="">
                  <v:imagedata r:id="rId3019" o:title=""/>
                </v:shape>
                <o:OLEObject Type="Embed" ProgID="Equation.DSMT4" ShapeID="_x0000_i378763" DrawAspect="Content" ObjectID="_1686796415" r:id="rId3020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05" w:dyaOrig="405" w14:anchorId="60A47F99">
                <v:shape id="_x0000_i378764" type="#_x0000_t75" style="width:35.25pt;height:20.25pt" o:ole="">
                  <v:imagedata r:id="rId3021" o:title=""/>
                </v:shape>
                <o:OLEObject Type="Embed" ProgID="Equation.DSMT4" ShapeID="_x0000_i378764" DrawAspect="Content" ObjectID="_1686796416" r:id="rId3022"/>
              </w:object>
            </w:r>
            <w:r w:rsidRPr="007D28A6">
              <w:rPr>
                <w:rFonts w:ascii="Chu Van An" w:eastAsia="Arial" w:hAnsi="Chu Van An" w:cs="Chu Van An"/>
                <w:color w:val="0000CC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CC"/>
                <w:position w:val="-14"/>
                <w:sz w:val="24"/>
                <w:szCs w:val="24"/>
              </w:rPr>
              <w:object w:dxaOrig="705" w:dyaOrig="405" w14:anchorId="21C005B2">
                <v:shape id="_x0000_i378765" type="#_x0000_t75" style="width:35.25pt;height:20.25pt" o:ole="">
                  <v:imagedata r:id="rId3023" o:title=""/>
                </v:shape>
                <o:OLEObject Type="Embed" ProgID="Equation.DSMT4" ShapeID="_x0000_i378765" DrawAspect="Content" ObjectID="_1686796417" r:id="rId3024"/>
              </w:object>
            </w:r>
            <w:r w:rsidRPr="007D28A6">
              <w:rPr>
                <w:rFonts w:ascii="Chu Van An" w:hAnsi="Chu Van An" w:cs="Chu Van An"/>
                <w:color w:val="0000CC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/>
              </w:rPr>
              <w:t>Không tồn tại điểm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en-GB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270" w:dyaOrig="270" w14:anchorId="5EA753D4">
                <v:shape id="_x0000_i378766" type="#_x0000_t75" style="width:13.5pt;height:13.5pt" o:ole="">
                  <v:imagedata r:id="rId3010" o:title=""/>
                </v:shape>
                <o:OLEObject Type="Embed" ProgID="Equation.DSMT4" ShapeID="_x0000_i378766" DrawAspect="Content" ObjectID="_1686796418" r:id="rId3025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en-GB"/>
              </w:rPr>
              <w:t>.</w:t>
            </w:r>
          </w:p>
          <w:p w14:paraId="0C078FAC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91F82B1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39BF190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840AC50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16: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30" w14:anchorId="5447E7DF">
                <v:shape id="_x0000_i378767" type="#_x0000_t75" style="width:23.25pt;height:16.5pt" o:ole="">
                  <v:imagedata r:id="rId3026" o:title=""/>
                </v:shape>
                <o:OLEObject Type="Embed" ProgID="Equation.DSMT4" ShapeID="_x0000_i378767" DrawAspect="Content" ObjectID="_1686796419" r:id="rId302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35" w:dyaOrig="420" w14:anchorId="65973984">
                <v:shape id="_x0000_i378768" type="#_x0000_t75" style="width:36.75pt;height:21pt" o:ole="">
                  <v:imagedata r:id="rId3028" o:title=""/>
                </v:shape>
                <o:OLEObject Type="Embed" ProgID="Equation.DSMT4" ShapeID="_x0000_i378768" DrawAspect="Content" ObjectID="_1686796420" r:id="rId302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20" w14:anchorId="75865F2E">
                <v:shape id="_x0000_i378769" type="#_x0000_t75" style="width:38.25pt;height:21pt" o:ole="">
                  <v:imagedata r:id="rId3030" o:title=""/>
                </v:shape>
                <o:OLEObject Type="Embed" ProgID="Equation.DSMT4" ShapeID="_x0000_i378769" DrawAspect="Content" ObjectID="_1686796421" r:id="rId303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Arial" w:hAnsi="Chu Van An" w:cs="Chu Van An"/>
                <w:position w:val="-28"/>
                <w:sz w:val="24"/>
                <w:szCs w:val="24"/>
              </w:rPr>
              <w:object w:dxaOrig="900" w:dyaOrig="720" w14:anchorId="3EFE6CEF">
                <v:shape id="_x0000_i378770" type="#_x0000_t75" style="width:45pt;height:36pt" o:ole="">
                  <v:imagedata r:id="rId3032" o:title=""/>
                </v:shape>
                <o:OLEObject Type="Embed" ProgID="Equation.DSMT4" ShapeID="_x0000_i378770" DrawAspect="Content" ObjectID="_1686796422" r:id="rId303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(với </w:t>
            </w:r>
            <w:r w:rsidRPr="007D28A6">
              <w:rPr>
                <w:rFonts w:ascii="Chu Van An" w:eastAsia="Arial" w:hAnsi="Chu Van An" w:cs="Chu Van An"/>
                <w:position w:val="-24"/>
                <w:sz w:val="24"/>
                <w:szCs w:val="24"/>
              </w:rPr>
              <w:object w:dxaOrig="240" w:dyaOrig="645" w14:anchorId="41A5E52A">
                <v:shape id="_x0000_i378771" type="#_x0000_t75" style="width:12pt;height:32.25pt" o:ole="">
                  <v:imagedata r:id="rId3034" o:title=""/>
                </v:shape>
                <o:OLEObject Type="Embed" ProgID="Equation.DSMT4" ShapeID="_x0000_i378771" DrawAspect="Content" ObjectID="_1686796423" r:id="rId303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phân số tối giản) trên trục hoành thỏa mãn tổng khoảng cách từ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14555C05">
                <v:shape id="_x0000_i378772" type="#_x0000_t75" style="width:12pt;height:13.5pt" o:ole="">
                  <v:imagedata r:id="rId3036" o:title=""/>
                </v:shape>
                <o:OLEObject Type="Embed" ProgID="Equation.DSMT4" ShapeID="_x0000_i378772" DrawAspect="Content" ObjectID="_1686796424" r:id="rId303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tới hai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29B7E48A">
                <v:shape id="_x0000_i378773" type="#_x0000_t75" style="width:12pt;height:13.5pt" o:ole="">
                  <v:imagedata r:id="rId3038" o:title=""/>
                </v:shape>
                <o:OLEObject Type="Embed" ProgID="Equation.DSMT4" ShapeID="_x0000_i378773" DrawAspect="Content" ObjectID="_1686796425" r:id="rId303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40" w:dyaOrig="270" w14:anchorId="0EC748DE">
                <v:shape id="_x0000_i378774" type="#_x0000_t75" style="width:12pt;height:13.5pt" o:ole="">
                  <v:imagedata r:id="rId3040" o:title=""/>
                </v:shape>
                <o:OLEObject Type="Embed" ProgID="Equation.DSMT4" ShapeID="_x0000_i378774" DrawAspect="Content" ObjectID="_1686796426" r:id="rId304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nhỏ nhất. Tính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915" w:dyaOrig="300" w14:anchorId="0E43321C">
                <v:shape id="_x0000_i378775" type="#_x0000_t75" style="width:45.75pt;height:15pt" o:ole="">
                  <v:imagedata r:id="rId3042" o:title=""/>
                </v:shape>
                <o:OLEObject Type="Embed" ProgID="Equation.DSMT4" ShapeID="_x0000_i378775" DrawAspect="Content" ObjectID="_1686796427" r:id="rId304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41F6734" w14:textId="33BE61AC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300" w14:anchorId="42E61E42">
                <v:shape id="_x0000_i378776" type="#_x0000_t75" style="width:36pt;height:15pt" o:ole="">
                  <v:imagedata r:id="rId3044" o:title=""/>
                </v:shape>
                <o:OLEObject Type="Embed" ProgID="Equation.DSMT4" ShapeID="_x0000_i378776" DrawAspect="Content" ObjectID="_1686796428" r:id="rId304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55" w:dyaOrig="285" w14:anchorId="1123ABC3">
                <v:shape id="_x0000_i378777" type="#_x0000_t75" style="width:27.75pt;height:14.25pt" o:ole="">
                  <v:imagedata r:id="rId3046" o:title=""/>
                </v:shape>
                <o:OLEObject Type="Embed" ProgID="Equation.DSMT4" ShapeID="_x0000_i378777" DrawAspect="Content" ObjectID="_1686796429" r:id="rId304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300" w14:anchorId="20810CE4">
                <v:shape id="_x0000_i378778" type="#_x0000_t75" style="width:28.5pt;height:15pt" o:ole="">
                  <v:imagedata r:id="rId3048" o:title=""/>
                </v:shape>
                <o:OLEObject Type="Embed" ProgID="Equation.DSMT4" ShapeID="_x0000_i378778" DrawAspect="Content" ObjectID="_1686796430" r:id="rId304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570" w:dyaOrig="300" w14:anchorId="11D85163">
                <v:shape id="_x0000_i378779" type="#_x0000_t75" style="width:28.5pt;height:15pt" o:ole="">
                  <v:imagedata r:id="rId3050" o:title=""/>
                </v:shape>
                <o:OLEObject Type="Embed" ProgID="Equation.DSMT4" ShapeID="_x0000_i378779" DrawAspect="Content" ObjectID="_1686796431" r:id="rId305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3C7368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C8447B1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437735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32F350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32B6EC2D">
                <v:shape id="_x0000_i378780" type="#_x0000_t75" style="width:23.25pt;height:15.75pt" o:ole="">
                  <v:imagedata r:id="rId1021" o:title=""/>
                </v:shape>
                <o:OLEObject Type="Embed" ProgID="Equation.DSMT4" ShapeID="_x0000_i378780" DrawAspect="Content" ObjectID="_1686796432" r:id="rId30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tọa độ điểm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85" w:dyaOrig="285" w14:anchorId="2E8F5071">
                <v:shape id="_x0000_i378781" type="#_x0000_t75" style="width:14.25pt;height:14.25pt" o:ole="">
                  <v:imagedata r:id="rId3053" o:title=""/>
                </v:shape>
                <o:OLEObject Type="Embed" ProgID="Equation.DSMT4" ShapeID="_x0000_i378781" DrawAspect="Content" ObjectID="_1686796433" r:id="rId30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trên cạnh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405" w:dyaOrig="285" w14:anchorId="4B0DCD93">
                <v:shape id="_x0000_i378782" type="#_x0000_t75" style="width:20.25pt;height:14.25pt" o:ole="">
                  <v:imagedata r:id="rId3055" o:title=""/>
                </v:shape>
                <o:OLEObject Type="Embed" ProgID="Equation.DSMT4" ShapeID="_x0000_i378782" DrawAspect="Content" ObjectID="_1686796434" r:id="rId30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của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6B946807">
                <v:shape id="_x0000_i378783" type="#_x0000_t75" style="width:27.75pt;height:14.25pt" o:ole="">
                  <v:imagedata r:id="rId3057" o:title=""/>
                </v:shape>
                <o:OLEObject Type="Embed" ProgID="Equation.DSMT4" ShapeID="_x0000_i378783" DrawAspect="Content" ObjectID="_1686796435" r:id="rId30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15" w:dyaOrig="405" w14:anchorId="3767B666">
                <v:shape id="_x0000_i378784" type="#_x0000_t75" style="width:135.75pt;height:20.25pt" o:ole="">
                  <v:imagedata r:id="rId3059" o:title=""/>
                </v:shape>
                <o:OLEObject Type="Embed" ProgID="Equation.DSMT4" ShapeID="_x0000_i378784" DrawAspect="Content" ObjectID="_1686796436" r:id="rId30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12"/>
                <w:sz w:val="24"/>
                <w:szCs w:val="24"/>
              </w:rPr>
              <w:object w:dxaOrig="1440" w:dyaOrig="360" w14:anchorId="20CD4996">
                <v:shape id="_x0000_i378785" type="#_x0000_t75" style="width:1in;height:18pt" o:ole="">
                  <v:imagedata r:id="rId3061" o:title=""/>
                </v:shape>
                <o:OLEObject Type="Embed" ProgID="Equation.DSMT4" ShapeID="_x0000_i378785" DrawAspect="Content" ObjectID="_1686796437" r:id="rId30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7512E699" w14:textId="61FB9FFD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735" w:dyaOrig="675" w14:anchorId="7E8CD3DC">
                <v:shape id="_x0000_i378786" type="#_x0000_t75" style="width:36.75pt;height:33.75pt" o:ole="">
                  <v:imagedata r:id="rId3063" o:title=""/>
                </v:shape>
                <o:OLEObject Type="Embed" ProgID="Equation.DSMT4" ShapeID="_x0000_i378786" DrawAspect="Content" ObjectID="_1686796438" r:id="rId30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065" w:dyaOrig="675" w14:anchorId="7BA88CFD">
                <v:shape id="_x0000_i378787" type="#_x0000_t75" style="width:53.25pt;height:33.75pt" o:ole="">
                  <v:imagedata r:id="rId3065" o:title=""/>
                </v:shape>
                <o:OLEObject Type="Embed" ProgID="Equation.DSMT4" ShapeID="_x0000_i378787" DrawAspect="Content" ObjectID="_1686796439" r:id="rId30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125624E" w14:textId="3F7A3C06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85" w:dyaOrig="675" w14:anchorId="0C35BFAC">
                <v:shape id="_x0000_i378788" type="#_x0000_t75" style="width:44.25pt;height:33.75pt" o:ole="">
                  <v:imagedata r:id="rId3067" o:title=""/>
                </v:shape>
                <o:OLEObject Type="Embed" ProgID="Equation.DSMT4" ShapeID="_x0000_i378788" DrawAspect="Content" ObjectID="_1686796440" r:id="rId30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885" w:dyaOrig="675" w14:anchorId="0506E368">
                <v:shape id="_x0000_i378789" type="#_x0000_t75" style="width:44.25pt;height:33.75pt" o:ole="">
                  <v:imagedata r:id="rId3069" o:title=""/>
                </v:shape>
                <o:OLEObject Type="Embed" ProgID="Equation.DSMT4" ShapeID="_x0000_i378789" DrawAspect="Content" ObjectID="_1686796441" r:id="rId30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42394BB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1B5FD0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1B36FC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E50ED6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18: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Trong mặt phẳng với hệ trục tọa độ </w:t>
            </w:r>
            <w:r w:rsidRPr="007D28A6">
              <w:rPr>
                <w:rFonts w:ascii="Chu Van An" w:eastAsia="Times New Roman" w:hAnsi="Chu Van An" w:cs="Chu Van An"/>
                <w:position w:val="-16"/>
                <w:sz w:val="24"/>
                <w:szCs w:val="24"/>
              </w:rPr>
              <w:object w:dxaOrig="870" w:dyaOrig="435" w14:anchorId="744ECFEA">
                <v:shape id="_x0000_i378790" type="#_x0000_t75" style="width:43.5pt;height:21.75pt" o:ole="">
                  <v:imagedata r:id="rId3071" o:title=""/>
                </v:shape>
                <o:OLEObject Type="Embed" ProgID="Equation.DSMT4" ShapeID="_x0000_i378790" DrawAspect="Content" ObjectID="_1686796442" r:id="rId3072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cho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0E8B3A9F">
                <v:shape id="_x0000_i378791" type="#_x0000_t75" style="width:16.5pt;height:12.75pt" o:ole="">
                  <v:imagedata r:id="rId3073" o:title=""/>
                </v:shape>
                <o:OLEObject Type="Embed" ProgID="Equation.DSMT4" ShapeID="_x0000_i378791" DrawAspect="Content" ObjectID="_1686796443" r:id="rId3074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1560" w:dyaOrig="390" w14:anchorId="0E54ADEC">
                <v:shape id="_x0000_i378792" type="#_x0000_t75" style="width:78pt;height:19.5pt" o:ole="">
                  <v:imagedata r:id="rId3075" o:title=""/>
                </v:shape>
                <o:OLEObject Type="Embed" ProgID="Equation.DSMT4" ShapeID="_x0000_i378792" DrawAspect="Content" ObjectID="_1686796444" r:id="rId3076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. Tọa độ của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61A0E723">
                <v:shape id="_x0000_i378793" type="#_x0000_t75" style="width:16.5pt;height:12.75pt" o:ole="">
                  <v:imagedata r:id="rId3077" o:title=""/>
                </v:shape>
                <o:OLEObject Type="Embed" ProgID="Equation.DSMT4" ShapeID="_x0000_i378793" DrawAspect="Content" ObjectID="_1686796445" r:id="rId3078"/>
              </w:object>
            </w:r>
            <w:r w:rsidRPr="007D28A6">
              <w:rPr>
                <w:rFonts w:ascii="Chu Van An" w:eastAsia="Yu Mincho" w:hAnsi="Chu Van An" w:cs="Chu Van An"/>
                <w:sz w:val="24"/>
                <w:szCs w:val="24"/>
                <w:lang w:val="vi-VN"/>
              </w:rPr>
              <w:t xml:space="preserve"> là</w:t>
            </w:r>
          </w:p>
          <w:p w14:paraId="31B17578" w14:textId="5466BB4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4D01097">
                <v:shape id="_x0000_i378794" type="#_x0000_t75" style="width:35.25pt;height:20.25pt" o:ole="">
                  <v:imagedata r:id="rId3079" o:title=""/>
                </v:shape>
                <o:OLEObject Type="Embed" ProgID="Equation.DSMT4" ShapeID="_x0000_i378794" DrawAspect="Content" ObjectID="_1686796446" r:id="rId308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D1959C1">
                <v:shape id="_x0000_i378795" type="#_x0000_t75" style="width:35.25pt;height:20.25pt" o:ole="">
                  <v:imagedata r:id="rId3081" o:title=""/>
                </v:shape>
                <o:OLEObject Type="Embed" ProgID="Equation.DSMT4" ShapeID="_x0000_i378795" DrawAspect="Content" ObjectID="_1686796447" r:id="rId308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00952658">
                <v:shape id="_x0000_i378796" type="#_x0000_t75" style="width:35.25pt;height:20.25pt" o:ole="">
                  <v:imagedata r:id="rId3083" o:title=""/>
                </v:shape>
                <o:OLEObject Type="Embed" ProgID="Equation.DSMT4" ShapeID="_x0000_i378796" DrawAspect="Content" ObjectID="_1686796448" r:id="rId308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4ECC0BA">
                <v:shape id="_x0000_i378797" type="#_x0000_t75" style="width:35.25pt;height:20.25pt" o:ole="">
                  <v:imagedata r:id="rId3085" o:title=""/>
                </v:shape>
                <o:OLEObject Type="Embed" ProgID="Equation.DSMT4" ShapeID="_x0000_i378797" DrawAspect="Content" ObjectID="_1686796449" r:id="rId30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  <w:lang w:val="vi-VN"/>
              </w:rPr>
              <w:t>.`</w:t>
            </w:r>
          </w:p>
          <w:p w14:paraId="7FF454A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5FB519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3ECD1C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BD4DEA4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19: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trục </w:t>
            </w:r>
            <w:r w:rsidRPr="007D28A6">
              <w:rPr>
                <w:rFonts w:ascii="Chu Van An" w:eastAsia="Arial" w:hAnsi="Chu Van An" w:cs="Chu Van An"/>
                <w:position w:val="-18"/>
                <w:sz w:val="24"/>
                <w:szCs w:val="24"/>
              </w:rPr>
              <w:object w:dxaOrig="780" w:dyaOrig="480" w14:anchorId="39AA99B5">
                <v:shape id="_x0000_i378798" type="#_x0000_t75" style="width:39pt;height:24pt" o:ole="">
                  <v:imagedata r:id="rId3087" o:title=""/>
                </v:shape>
                <o:OLEObject Type="Embed" ProgID="Equation.DSMT4" ShapeID="_x0000_i378798" DrawAspect="Content" ObjectID="_1686796450" r:id="rId30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vectơ </w:t>
            </w:r>
            <w:r w:rsidRPr="007D28A6">
              <w:rPr>
                <w:rFonts w:ascii="Chu Van An" w:eastAsia="Arial" w:hAnsi="Chu Van An" w:cs="Chu Van An"/>
                <w:position w:val="-18"/>
                <w:sz w:val="24"/>
                <w:szCs w:val="24"/>
              </w:rPr>
              <w:object w:dxaOrig="2400" w:dyaOrig="480" w14:anchorId="60D7769D">
                <v:shape id="_x0000_i378799" type="#_x0000_t75" style="width:120pt;height:24pt" o:ole="">
                  <v:imagedata r:id="rId3089" o:title=""/>
                </v:shape>
                <o:OLEObject Type="Embed" ProgID="Equation.DSMT4" ShapeID="_x0000_i378799" DrawAspect="Content" ObjectID="_1686796451" r:id="rId30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 M là</w:t>
            </w:r>
          </w:p>
          <w:p w14:paraId="106E2B40" w14:textId="6D8C0C49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10" w:dyaOrig="390" w14:anchorId="44EE5846">
                <v:shape id="_x0000_i378800" type="#_x0000_t75" style="width:40.5pt;height:19.5pt" o:ole="">
                  <v:imagedata r:id="rId3091" o:title=""/>
                </v:shape>
                <o:OLEObject Type="Embed" ProgID="Equation.DSMT4" ShapeID="_x0000_i378800" DrawAspect="Content" ObjectID="_1686796452" r:id="rId30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645" w:dyaOrig="405" w14:anchorId="06BD5D36">
                <v:shape id="_x0000_i378801" type="#_x0000_t75" style="width:32.25pt;height:20.25pt" o:ole="">
                  <v:imagedata r:id="rId3093" o:title=""/>
                </v:shape>
                <o:OLEObject Type="Embed" ProgID="Equation.DSMT4" ShapeID="_x0000_i378801" DrawAspect="Content" ObjectID="_1686796453" r:id="rId30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60" w:dyaOrig="405" w14:anchorId="29AD83AF">
                <v:shape id="_x0000_i378802" type="#_x0000_t75" style="width:48pt;height:20.25pt" o:ole="">
                  <v:imagedata r:id="rId3095" o:title=""/>
                </v:shape>
                <o:OLEObject Type="Embed" ProgID="Equation.DSMT4" ShapeID="_x0000_i378802" DrawAspect="Content" ObjectID="_1686796454" r:id="rId30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40" w:dyaOrig="390" w14:anchorId="00A1AAB8">
                <v:shape id="_x0000_i378803" type="#_x0000_t75" style="width:27pt;height:19.5pt" o:ole="">
                  <v:imagedata r:id="rId3097" o:title=""/>
                </v:shape>
                <o:OLEObject Type="Embed" ProgID="Equation.DSMT4" ShapeID="_x0000_i378803" DrawAspect="Content" ObjectID="_1686796455" r:id="rId30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D7DEF6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356CC6B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0D76B59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F37AB6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551EF5A9">
                <v:shape id="_x0000_i378804" type="#_x0000_t75" style="width:23.25pt;height:15.75pt" o:ole="">
                  <v:imagedata r:id="rId3099" o:title=""/>
                </v:shape>
                <o:OLEObject Type="Embed" ProgID="Equation.DSMT4" ShapeID="_x0000_i378804" DrawAspect="Content" ObjectID="_1686796456" r:id="rId31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hai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875" w:dyaOrig="405" w14:anchorId="1FC343AB">
                <v:shape id="_x0000_i378805" type="#_x0000_t75" style="width:93.75pt;height:20.25pt" o:ole="">
                  <v:imagedata r:id="rId3101" o:title=""/>
                </v:shape>
                <o:OLEObject Type="Embed" ProgID="Equation.DSMT4" ShapeID="_x0000_i378805" DrawAspect="Content" ObjectID="_1686796457" r:id="rId31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2107ABF3">
                <v:shape id="_x0000_i378806" type="#_x0000_t75" style="width:15.75pt;height:12.75pt" o:ole="">
                  <v:imagedata r:id="rId3103" o:title=""/>
                </v:shape>
                <o:OLEObject Type="Embed" ProgID="Equation.DSMT4" ShapeID="_x0000_i378806" DrawAspect="Content" ObjectID="_1686796458" r:id="rId31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620" w:dyaOrig="345" w14:anchorId="3E5C3EED">
                <v:shape id="_x0000_i378807" type="#_x0000_t75" style="width:81pt;height:17.25pt" o:ole="">
                  <v:imagedata r:id="rId3105" o:title=""/>
                </v:shape>
                <o:OLEObject Type="Embed" ProgID="Equation.DSMT4" ShapeID="_x0000_i378807" DrawAspect="Content" ObjectID="_1686796459" r:id="rId31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5B6B961" w14:textId="10BCD39F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color w:val="000000"/>
                <w:position w:val="-28"/>
                <w:sz w:val="24"/>
                <w:szCs w:val="24"/>
              </w:rPr>
              <w:object w:dxaOrig="960" w:dyaOrig="675" w14:anchorId="73E6E608">
                <v:shape id="_x0000_i378808" type="#_x0000_t75" style="width:48pt;height:33.75pt" o:ole="">
                  <v:imagedata r:id="rId3107" o:title=""/>
                </v:shape>
                <o:OLEObject Type="Embed" ProgID="Equation.DSMT4" ShapeID="_x0000_i378808" DrawAspect="Content" ObjectID="_1686796460" r:id="rId31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28"/>
                <w:sz w:val="24"/>
                <w:szCs w:val="24"/>
              </w:rPr>
              <w:object w:dxaOrig="1110" w:dyaOrig="675" w14:anchorId="7C13BC3C">
                <v:shape id="_x0000_i378809" type="#_x0000_t75" style="width:55.5pt;height:33.75pt" o:ole="">
                  <v:imagedata r:id="rId3109" o:title=""/>
                </v:shape>
                <o:OLEObject Type="Embed" ProgID="Equation.DSMT4" ShapeID="_x0000_i378809" DrawAspect="Content" ObjectID="_1686796461" r:id="rId311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DF26B7F" w14:textId="5A831B71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28"/>
                <w:sz w:val="24"/>
                <w:szCs w:val="24"/>
              </w:rPr>
              <w:object w:dxaOrig="930" w:dyaOrig="675" w14:anchorId="1C294967">
                <v:shape id="_x0000_i378810" type="#_x0000_t75" style="width:46.5pt;height:33.75pt" o:ole="">
                  <v:imagedata r:id="rId3111" o:title=""/>
                </v:shape>
                <o:OLEObject Type="Embed" ProgID="Equation.DSMT4" ShapeID="_x0000_i378810" DrawAspect="Content" ObjectID="_1686796462" r:id="rId311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28"/>
                <w:sz w:val="24"/>
                <w:szCs w:val="24"/>
              </w:rPr>
              <w:object w:dxaOrig="1095" w:dyaOrig="675" w14:anchorId="76F1B4C7">
                <v:shape id="_x0000_i378811" type="#_x0000_t75" style="width:54.75pt;height:33.75pt" o:ole="">
                  <v:imagedata r:id="rId3113" o:title=""/>
                </v:shape>
                <o:OLEObject Type="Embed" ProgID="Equation.DSMT4" ShapeID="_x0000_i378811" DrawAspect="Content" ObjectID="_1686796463" r:id="rId311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812B5E2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0D89BA2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70C789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33DF279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31B1379F">
                <v:shape id="_x0000_i378812" type="#_x0000_t75" style="width:37.5pt;height:20.25pt" o:ole="">
                  <v:imagedata r:id="rId2578" o:title=""/>
                </v:shape>
                <o:OLEObject Type="Embed" ProgID="Equation.DSMT4" ShapeID="_x0000_i378812" DrawAspect="Content" ObjectID="_1686796464" r:id="rId31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6AF9604">
                <v:shape id="_x0000_i378813" type="#_x0000_t75" style="width:38.25pt;height:20.25pt" o:ole="">
                  <v:imagedata r:id="rId2580" o:title=""/>
                </v:shape>
                <o:OLEObject Type="Embed" ProgID="Equation.DSMT4" ShapeID="_x0000_i378813" DrawAspect="Content" ObjectID="_1686796465" r:id="rId31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91B0DB1">
                <v:shape id="_x0000_i378814" type="#_x0000_t75" style="width:39pt;height:20.25pt" o:ole="">
                  <v:imagedata r:id="rId2582" o:title=""/>
                </v:shape>
                <o:OLEObject Type="Embed" ProgID="Equation.DSMT4" ShapeID="_x0000_i378814" DrawAspect="Content" ObjectID="_1686796466" r:id="rId31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2DE90B0E">
                <v:shape id="_x0000_i378815" type="#_x0000_t75" style="width:12.75pt;height:12.75pt" o:ole="">
                  <v:imagedata r:id="rId2584" o:title=""/>
                </v:shape>
                <o:OLEObject Type="Embed" ProgID="Equation.DSMT4" ShapeID="_x0000_i378815" DrawAspect="Content" ObjectID="_1686796467" r:id="rId31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sao cho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6059E410">
                <v:shape id="_x0000_i378816" type="#_x0000_t75" style="width:36pt;height:13.5pt" o:ole="">
                  <v:imagedata r:id="rId3119" o:title=""/>
                </v:shape>
                <o:OLEObject Type="Embed" ProgID="Equation.DSMT4" ShapeID="_x0000_i378816" DrawAspect="Content" ObjectID="_1686796468" r:id="rId31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hành.</w:t>
            </w:r>
          </w:p>
          <w:p w14:paraId="5A8BEE30" w14:textId="61F472F9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738F1AB1">
                <v:shape id="_x0000_i378817" type="#_x0000_t75" style="width:29.25pt;height:20.25pt" o:ole="">
                  <v:imagedata r:id="rId3121" o:title=""/>
                </v:shape>
                <o:OLEObject Type="Embed" ProgID="Equation.DSMT4" ShapeID="_x0000_i378817" DrawAspect="Content" ObjectID="_1686796469" r:id="rId31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45" w:dyaOrig="405" w14:anchorId="53FFF32F">
                <v:shape id="_x0000_i378818" type="#_x0000_t75" style="width:32.25pt;height:20.25pt" o:ole="">
                  <v:imagedata r:id="rId3123" o:title=""/>
                </v:shape>
                <o:OLEObject Type="Embed" ProgID="Equation.DSMT4" ShapeID="_x0000_i378818" DrawAspect="Content" ObjectID="_1686796470" r:id="rId31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85" w:dyaOrig="405" w14:anchorId="1D2127B8">
                <v:shape id="_x0000_i378819" type="#_x0000_t75" style="width:29.25pt;height:20.25pt" o:ole="">
                  <v:imagedata r:id="rId3125" o:title=""/>
                </v:shape>
                <o:OLEObject Type="Embed" ProgID="Equation.DSMT4" ShapeID="_x0000_i378819" DrawAspect="Content" ObjectID="_1686796471" r:id="rId31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405" w14:anchorId="1BFD88ED">
                <v:shape id="_x0000_i378820" type="#_x0000_t75" style="width:27.75pt;height:20.25pt" o:ole="">
                  <v:imagedata r:id="rId3127" o:title=""/>
                </v:shape>
                <o:OLEObject Type="Embed" ProgID="Equation.DSMT4" ShapeID="_x0000_i378820" DrawAspect="Content" ObjectID="_1686796472" r:id="rId31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453D91C3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60DB603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51FB63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47A269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22: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90" w:dyaOrig="405" w14:anchorId="687A9FB9">
                <v:shape id="_x0000_i378821" type="#_x0000_t75" style="width:124.5pt;height:20.25pt" o:ole="">
                  <v:imagedata r:id="rId3129" o:title=""/>
                </v:shape>
                <o:OLEObject Type="Embed" ProgID="Equation.DSMT4" ShapeID="_x0000_i378821" DrawAspect="Content" ObjectID="_1686796473" r:id="rId31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34E5BD1">
                <v:shape id="_x0000_i378822" type="#_x0000_t75" style="width:15.75pt;height:12.75pt" o:ole="">
                  <v:imagedata r:id="rId3131" o:title=""/>
                </v:shape>
                <o:OLEObject Type="Embed" ProgID="Equation.DSMT4" ShapeID="_x0000_i378822" DrawAspect="Content" ObjectID="_1686796474" r:id="rId31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30" w14:anchorId="30253213">
                <v:shape id="_x0000_i378823" type="#_x0000_t75" style="width:86.25pt;height:16.5pt" o:ole="">
                  <v:imagedata r:id="rId3133" o:title=""/>
                </v:shape>
                <o:OLEObject Type="Embed" ProgID="Equation.DSMT4" ShapeID="_x0000_i378823" DrawAspect="Content" ObjectID="_1686796475" r:id="rId31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D277FD8" w14:textId="1FFD938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55" w:dyaOrig="405" w14:anchorId="1DFED1E1">
                <v:shape id="_x0000_i378824" type="#_x0000_t75" style="width:42.75pt;height:20.25pt" o:ole="">
                  <v:imagedata r:id="rId3135" o:title=""/>
                </v:shape>
                <o:OLEObject Type="Embed" ProgID="Equation.DSMT4" ShapeID="_x0000_i378824" DrawAspect="Content" ObjectID="_1686796476" r:id="rId313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53C66972">
                <v:shape id="_x0000_i378825" type="#_x0000_t75" style="width:49.5pt;height:20.25pt" o:ole="">
                  <v:imagedata r:id="rId3137" o:title=""/>
                </v:shape>
                <o:OLEObject Type="Embed" ProgID="Equation.DSMT4" ShapeID="_x0000_i378825" DrawAspect="Content" ObjectID="_1686796477" r:id="rId313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7DC829E7">
                <v:shape id="_x0000_i378826" type="#_x0000_t75" style="width:49.5pt;height:20.25pt" o:ole="">
                  <v:imagedata r:id="rId3139" o:title=""/>
                </v:shape>
                <o:OLEObject Type="Embed" ProgID="Equation.DSMT4" ShapeID="_x0000_i378826" DrawAspect="Content" ObjectID="_1686796478" r:id="rId314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1125" w:dyaOrig="405" w14:anchorId="02FC8DEA">
                <v:shape id="_x0000_i378827" type="#_x0000_t75" style="width:56.25pt;height:20.25pt" o:ole="">
                  <v:imagedata r:id="rId3141" o:title=""/>
                </v:shape>
                <o:OLEObject Type="Embed" ProgID="Equation.DSMT4" ShapeID="_x0000_i378827" DrawAspect="Content" ObjectID="_1686796479" r:id="rId314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3F60473A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995A07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D092C1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9DC5E0" w14:textId="77777777" w:rsidR="009844E1" w:rsidRPr="007D28A6" w:rsidRDefault="009844E1" w:rsidP="006C3BBF">
            <w:pPr>
              <w:pStyle w:val="NormalWeb"/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color w:val="800080"/>
              </w:rPr>
            </w:pPr>
            <w:r w:rsidRPr="007D28A6">
              <w:rPr>
                <w:rFonts w:ascii="Chu Van An" w:hAnsi="Chu Van An" w:cs="Chu Van An"/>
                <w:b/>
                <w:color w:val="0000FF"/>
              </w:rPr>
              <w:t xml:space="preserve">Câu 23: </w: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465" w:dyaOrig="315" w14:anchorId="2DDCFB63">
                <v:shape id="_x0000_i378828" type="#_x0000_t75" style="width:23.25pt;height:15.75pt" o:ole="">
                  <v:imagedata r:id="rId3143" o:title=""/>
                </v:shape>
                <o:OLEObject Type="Embed" ProgID="Equation.DSMT4" ShapeID="_x0000_i378828" DrawAspect="Content" ObjectID="_1686796480" r:id="rId3144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</w:rPr>
              <w:object w:dxaOrig="1725" w:dyaOrig="405" w14:anchorId="11A4D358">
                <v:shape id="_x0000_i378829" type="#_x0000_t75" style="width:86.25pt;height:20.25pt" o:ole="">
                  <v:imagedata r:id="rId3145" o:title=""/>
                </v:shape>
                <o:OLEObject Type="Embed" ProgID="Equation.DSMT4" ShapeID="_x0000_i378829" DrawAspect="Content" ObjectID="_1686796481" r:id="rId3146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. Tìm tọa độ </w:t>
            </w:r>
            <w:r w:rsidRPr="007D28A6">
              <w:rPr>
                <w:rFonts w:ascii="Chu Van An" w:eastAsia="Times New Roman" w:hAnsi="Chu Van An" w:cs="Chu Van An"/>
                <w:position w:val="-4"/>
              </w:rPr>
              <w:object w:dxaOrig="315" w:dyaOrig="255" w14:anchorId="7B4CA14B">
                <v:shape id="_x0000_i378830" type="#_x0000_t75" style="width:15.75pt;height:12.75pt" o:ole="">
                  <v:imagedata r:id="rId3147" o:title=""/>
                </v:shape>
                <o:OLEObject Type="Embed" ProgID="Equation.DSMT4" ShapeID="_x0000_i378830" DrawAspect="Content" ObjectID="_1686796482" r:id="rId3148"/>
              </w:object>
            </w:r>
            <w:r w:rsidRPr="007D28A6">
              <w:rPr>
                <w:rFonts w:ascii="Chu Van An" w:hAnsi="Chu Van An" w:cs="Chu Van An"/>
                <w:bCs/>
                <w:color w:val="000000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</w:rPr>
              <w:object w:dxaOrig="1275" w:dyaOrig="315" w14:anchorId="45D4C1A4">
                <v:shape id="_x0000_i378831" type="#_x0000_t75" style="width:63.75pt;height:15.75pt" o:ole="">
                  <v:imagedata r:id="rId3149" o:title=""/>
                </v:shape>
                <o:OLEObject Type="Embed" ProgID="Equation.DSMT4" ShapeID="_x0000_i378831" DrawAspect="Content" ObjectID="_1686796483" r:id="rId3150"/>
              </w:object>
            </w:r>
          </w:p>
          <w:p w14:paraId="2BBD0C40" w14:textId="13737904" w:rsidR="009844E1" w:rsidRPr="007D28A6" w:rsidRDefault="009844E1" w:rsidP="006C3BBF">
            <w:pPr>
              <w:pStyle w:val="NormalWeb"/>
              <w:tabs>
                <w:tab w:val="left" w:pos="85"/>
                <w:tab w:val="left" w:pos="1616"/>
                <w:tab w:val="left" w:pos="3146"/>
                <w:tab w:val="left" w:pos="4535"/>
              </w:tabs>
              <w:spacing w:before="0" w:beforeAutospacing="0" w:after="0" w:afterAutospacing="0"/>
              <w:mirrorIndents/>
              <w:rPr>
                <w:rFonts w:ascii="Chu Van An" w:hAnsi="Chu Van An" w:cs="Chu Van An"/>
                <w:b/>
                <w:bCs/>
                <w:color w:val="0000FF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</w:rPr>
              <w:object w:dxaOrig="795" w:dyaOrig="405" w14:anchorId="0E15931D">
                <v:shape id="_x0000_i378832" type="#_x0000_t75" style="width:39.75pt;height:20.25pt" o:ole="">
                  <v:imagedata r:id="rId3151" o:title=""/>
                </v:shape>
                <o:OLEObject Type="Embed" ProgID="Equation.DSMT4" ShapeID="_x0000_i378832" DrawAspect="Content" ObjectID="_1686796484" r:id="rId3152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Ⓑ.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765" w:dyaOrig="315" w14:anchorId="6CB96D8A">
                <v:shape id="_x0000_i378833" type="#_x0000_t75" style="width:38.25pt;height:15.75pt" o:ole="">
                  <v:imagedata r:id="rId3153" o:title=""/>
                </v:shape>
                <o:OLEObject Type="Embed" ProgID="Equation.DSMT4" ShapeID="_x0000_i378833" DrawAspect="Content" ObjectID="_1686796485" r:id="rId3154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Ⓒ.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915" w:dyaOrig="315" w14:anchorId="20AC3534">
                <v:shape id="_x0000_i378834" type="#_x0000_t75" style="width:45.75pt;height:15.75pt" o:ole="">
                  <v:imagedata r:id="rId3155" o:title=""/>
                </v:shape>
                <o:OLEObject Type="Embed" ProgID="Equation.DSMT4" ShapeID="_x0000_i378834" DrawAspect="Content" ObjectID="_1686796486" r:id="rId3156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bCs/>
                <w:color w:val="0000FF"/>
              </w:rPr>
              <w:t>Ⓓ.</w: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</w:rPr>
              <w:object w:dxaOrig="765" w:dyaOrig="315" w14:anchorId="0981DF4A">
                <v:shape id="_x0000_i378835" type="#_x0000_t75" style="width:38.25pt;height:15.75pt" o:ole="">
                  <v:imagedata r:id="rId3157" o:title=""/>
                </v:shape>
                <o:OLEObject Type="Embed" ProgID="Equation.DSMT4" ShapeID="_x0000_i378835" DrawAspect="Content" ObjectID="_1686796487" r:id="rId3158"/>
              </w:object>
            </w:r>
            <w:r w:rsidRPr="007D28A6">
              <w:rPr>
                <w:rFonts w:ascii="Chu Van An" w:hAnsi="Chu Van An" w:cs="Chu Van An"/>
                <w:b/>
                <w:bCs/>
                <w:color w:val="0000FF"/>
              </w:rPr>
              <w:t>.</w:t>
            </w:r>
          </w:p>
          <w:p w14:paraId="0E8BBFF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250B3A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1A7AE3C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3EC619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30" w14:anchorId="565FD3BA">
                <v:shape id="_x0000_i378836" type="#_x0000_t75" style="width:24pt;height:16.5pt" o:ole="">
                  <v:imagedata r:id="rId3159" o:title=""/>
                </v:shape>
                <o:OLEObject Type="Embed" ProgID="Equation.DSMT4" ShapeID="_x0000_i378836" DrawAspect="Content" ObjectID="_1686796488" r:id="rId31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354A691A">
                <v:shape id="_x0000_i378837" type="#_x0000_t75" style="width:123.75pt;height:20.25pt" o:ole="">
                  <v:imagedata r:id="rId3161" o:title=""/>
                </v:shape>
                <o:OLEObject Type="Embed" ProgID="Equation.DSMT4" ShapeID="_x0000_i378837" DrawAspect="Content" ObjectID="_1686796489" r:id="rId31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70" w14:anchorId="02AEDED2">
                <v:shape id="_x0000_i378838" type="#_x0000_t75" style="width:13.5pt;height:13.5pt" o:ole="">
                  <v:imagedata r:id="rId3163" o:title=""/>
                </v:shape>
                <o:OLEObject Type="Embed" ProgID="Equation.DSMT4" ShapeID="_x0000_i378838" DrawAspect="Content" ObjectID="_1686796490" r:id="rId31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45" w14:anchorId="09A6BFA3">
                <v:shape id="_x0000_i378839" type="#_x0000_t75" style="width:90pt;height:17.25pt" o:ole="">
                  <v:imagedata r:id="rId3165" o:title=""/>
                </v:shape>
                <o:OLEObject Type="Embed" ProgID="Equation.DSMT4" ShapeID="_x0000_i378839" DrawAspect="Content" ObjectID="_1686796491" r:id="rId31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67C5E7" w14:textId="342CA61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95" w:dyaOrig="405" w14:anchorId="5D127D2C">
                <v:shape id="_x0000_i378840" type="#_x0000_t75" style="width:39.75pt;height:20.25pt" o:ole="">
                  <v:imagedata r:id="rId3167" o:title=""/>
                </v:shape>
                <o:OLEObject Type="Embed" ProgID="Equation.DSMT4" ShapeID="_x0000_i378840" DrawAspect="Content" ObjectID="_1686796492" r:id="rId316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945" w:dyaOrig="390" w14:anchorId="2958F138">
                <v:shape id="_x0000_i378841" type="#_x0000_t75" style="width:47.25pt;height:19.5pt" o:ole="">
                  <v:imagedata r:id="rId3169" o:title=""/>
                </v:shape>
                <o:OLEObject Type="Embed" ProgID="Equation.DSMT4" ShapeID="_x0000_i378841" DrawAspect="Content" ObjectID="_1686796493" r:id="rId3170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615" w:dyaOrig="405" w14:anchorId="542ABFA5">
                <v:shape id="_x0000_i378842" type="#_x0000_t75" style="width:30.75pt;height:20.25pt" o:ole="">
                  <v:imagedata r:id="rId3171" o:title=""/>
                </v:shape>
                <o:OLEObject Type="Embed" ProgID="Equation.DSMT4" ShapeID="_x0000_i378842" DrawAspect="Content" ObjectID="_1686796494" r:id="rId3172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20" w:dyaOrig="405" w14:anchorId="0706EFAB">
                <v:shape id="_x0000_i378843" type="#_x0000_t75" style="width:36pt;height:20.25pt" o:ole="">
                  <v:imagedata r:id="rId3173" o:title=""/>
                </v:shape>
                <o:OLEObject Type="Embed" ProgID="Equation.DSMT4" ShapeID="_x0000_i378843" DrawAspect="Content" ObjectID="_1686796495" r:id="rId3174"/>
              </w:object>
            </w:r>
          </w:p>
          <w:p w14:paraId="3E1FFAA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BE06476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533775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7801157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25: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m:oMath>
              <m:r>
                <w:rPr>
                  <w:rFonts w:ascii="Cambria Math" w:hAnsi="Cambria Math" w:cs="Chu Van An"/>
                  <w:sz w:val="24"/>
                  <w:szCs w:val="24"/>
                </w:rPr>
                <m:t>Oxy</m:t>
              </m:r>
            </m:oMath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25" w:dyaOrig="315" w14:anchorId="3025149E">
                <v:shape id="_x0000_i378844" type="#_x0000_t75" style="width:41.25pt;height:15.75pt" o:ole="">
                  <v:imagedata r:id="rId3175" o:title=""/>
                </v:shape>
                <o:OLEObject Type="Embed" ProgID="Equation.DSMT4" ShapeID="_x0000_i378844" DrawAspect="Content" ObjectID="_1686796496" r:id="rId31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75" w:dyaOrig="315" w14:anchorId="1994AC4B">
                <v:shape id="_x0000_i378845" type="#_x0000_t75" style="width:33.75pt;height:15.75pt" o:ole="">
                  <v:imagedata r:id="rId3177" o:title=""/>
                </v:shape>
                <o:OLEObject Type="Embed" ProgID="Equation.DSMT4" ShapeID="_x0000_i378845" DrawAspect="Content" ObjectID="_1686796497" r:id="rId31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40" w14:anchorId="77A28A3E">
                <v:shape id="_x0000_i378846" type="#_x0000_t75" style="width:15.75pt;height:12pt" o:ole="">
                  <v:imagedata r:id="rId3179" o:title=""/>
                </v:shape>
                <o:OLEObject Type="Embed" ProgID="Equation.DSMT4" ShapeID="_x0000_i378846" DrawAspect="Content" ObjectID="_1686796498" r:id="rId31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15" w14:anchorId="319E53ED">
                <v:shape id="_x0000_i378847" type="#_x0000_t75" style="width:64.5pt;height:15.75pt" o:ole="">
                  <v:imagedata r:id="rId3181" o:title=""/>
                </v:shape>
                <o:OLEObject Type="Embed" ProgID="Equation.DSMT4" ShapeID="_x0000_i378847" DrawAspect="Content" ObjectID="_1686796499" r:id="rId31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07263995" w14:textId="2AD77989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00" w:dyaOrig="315" w14:anchorId="2206780D">
                <v:shape id="_x0000_i378848" type="#_x0000_t75" style="width:45pt;height:15.75pt" o:ole="">
                  <v:imagedata r:id="rId3183" o:title=""/>
                </v:shape>
                <o:OLEObject Type="Embed" ProgID="Equation.DSMT4" ShapeID="_x0000_i378848" DrawAspect="Content" ObjectID="_1686796500" r:id="rId31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1155" w:dyaOrig="675" w14:anchorId="6D38531A">
                <v:shape id="_x0000_i378849" type="#_x0000_t75" style="width:57.75pt;height:33.75pt" o:ole="">
                  <v:imagedata r:id="rId3185" o:title=""/>
                </v:shape>
                <o:OLEObject Type="Embed" ProgID="Equation.DSMT4" ShapeID="_x0000_i378849" DrawAspect="Content" ObjectID="_1686796501" r:id="rId318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607BD016" w14:textId="7ED920F8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28"/>
                <w:sz w:val="24"/>
                <w:szCs w:val="24"/>
              </w:rPr>
              <w:object w:dxaOrig="900" w:dyaOrig="675" w14:anchorId="24D8F81F">
                <v:shape id="_x0000_i378850" type="#_x0000_t75" style="width:45pt;height:33.75pt" o:ole="">
                  <v:imagedata r:id="rId3187" o:title=""/>
                </v:shape>
                <o:OLEObject Type="Embed" ProgID="Equation.DSMT4" ShapeID="_x0000_i378850" DrawAspect="Content" ObjectID="_1686796502" r:id="rId318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Theme="minorEastAsia" w:hAnsi="Chu Van An" w:cs="Chu Van An"/>
                <w:position w:val="-10"/>
                <w:sz w:val="24"/>
                <w:szCs w:val="24"/>
              </w:rPr>
              <w:object w:dxaOrig="915" w:dyaOrig="315" w14:anchorId="32B3717D">
                <v:shape id="_x0000_i378851" type="#_x0000_t75" style="width:45.75pt;height:15.75pt" o:ole="">
                  <v:imagedata r:id="rId3189" o:title=""/>
                </v:shape>
                <o:OLEObject Type="Embed" ProgID="Equation.DSMT4" ShapeID="_x0000_i378851" DrawAspect="Content" ObjectID="_1686796503" r:id="rId319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8EAB65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F629D26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B87DD8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276622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26: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2915930A">
                <v:shape id="_x0000_i378852" type="#_x0000_t75" style="width:23.25pt;height:16.5pt" o:ole="">
                  <v:imagedata r:id="rId3191" o:title=""/>
                </v:shape>
                <o:OLEObject Type="Embed" ProgID="Equation.DSMT4" ShapeID="_x0000_i378852" DrawAspect="Content" ObjectID="_1686796504" r:id="rId31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3BB6BD2D">
                <v:shape id="_x0000_i378853" type="#_x0000_t75" style="width:38.25pt;height:20.25pt" o:ole="">
                  <v:imagedata r:id="rId3193" o:title=""/>
                </v:shape>
                <o:OLEObject Type="Embed" ProgID="Equation.DSMT4" ShapeID="_x0000_i378853" DrawAspect="Content" ObjectID="_1686796505" r:id="rId31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6C843951">
                <v:shape id="_x0000_i378854" type="#_x0000_t75" style="width:33.75pt;height:20.25pt" o:ole="">
                  <v:imagedata r:id="rId3195" o:title=""/>
                </v:shape>
                <o:OLEObject Type="Embed" ProgID="Equation.DSMT4" ShapeID="_x0000_i378854" DrawAspect="Content" ObjectID="_1686796506" r:id="rId31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2797CDB1">
                <v:shape id="_x0000_i378855" type="#_x0000_t75" style="width:38.25pt;height:20.25pt" o:ole="">
                  <v:imagedata r:id="rId3197" o:title=""/>
                </v:shape>
                <o:OLEObject Type="Embed" ProgID="Equation.DSMT4" ShapeID="_x0000_i378855" DrawAspect="Content" ObjectID="_1686796507" r:id="rId31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70" w14:anchorId="05BABD1F">
                <v:shape id="_x0000_i378856" type="#_x0000_t75" style="width:12pt;height:13.5pt" o:ole="">
                  <v:imagedata r:id="rId3199" o:title=""/>
                </v:shape>
                <o:OLEObject Type="Embed" ProgID="Equation.DSMT4" ShapeID="_x0000_i378856" DrawAspect="Content" ObjectID="_1686796508" r:id="rId32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40" w:dyaOrig="345" w14:anchorId="67F5FC1E">
                <v:shape id="_x0000_i378857" type="#_x0000_t75" style="width:87pt;height:17.25pt" o:ole="">
                  <v:imagedata r:id="rId3201" o:title=""/>
                </v:shape>
                <o:OLEObject Type="Embed" ProgID="Equation.DSMT4" ShapeID="_x0000_i378857" DrawAspect="Content" ObjectID="_1686796509" r:id="rId3202"/>
              </w:object>
            </w:r>
          </w:p>
          <w:p w14:paraId="22A15841" w14:textId="3293A3C6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62D5EB08">
                <v:shape id="_x0000_i378858" type="#_x0000_t75" style="width:35.25pt;height:20.25pt" o:ole="">
                  <v:imagedata r:id="rId3203" o:title=""/>
                </v:shape>
                <o:OLEObject Type="Embed" ProgID="Equation.DSMT4" ShapeID="_x0000_i378858" DrawAspect="Content" ObjectID="_1686796510" r:id="rId32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43A66D78">
                <v:shape id="_x0000_i378859" type="#_x0000_t75" style="width:42pt;height:20.25pt" o:ole="">
                  <v:imagedata r:id="rId3205" o:title=""/>
                </v:shape>
                <o:OLEObject Type="Embed" ProgID="Equation.DSMT4" ShapeID="_x0000_i378859" DrawAspect="Content" ObjectID="_1686796511" r:id="rId32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62C26D15">
                <v:shape id="_x0000_i378860" type="#_x0000_t75" style="width:28.5pt;height:20.25pt" o:ole="">
                  <v:imagedata r:id="rId3207" o:title=""/>
                </v:shape>
                <o:OLEObject Type="Embed" ProgID="Equation.DSMT4" ShapeID="_x0000_i378860" DrawAspect="Content" ObjectID="_1686796512" r:id="rId32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57DFAC53">
                <v:shape id="_x0000_i378861" type="#_x0000_t75" style="width:35.25pt;height:20.25pt" o:ole="">
                  <v:imagedata r:id="rId3209" o:title=""/>
                </v:shape>
                <o:OLEObject Type="Embed" ProgID="Equation.DSMT4" ShapeID="_x0000_i378861" DrawAspect="Content" ObjectID="_1686796513" r:id="rId32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2C36B6A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3DFC8505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52CBD5E8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64AF756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27: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85" w:dyaOrig="405" w14:anchorId="3AE2C2FF">
                <v:shape id="_x0000_i378862" type="#_x0000_t75" style="width:44.25pt;height:20.25pt" o:ole="">
                  <v:imagedata r:id="rId3211" o:title=""/>
                </v:shape>
                <o:OLEObject Type="Embed" ProgID="Equation.DSMT4" ShapeID="_x0000_i378862" DrawAspect="Content" ObjectID="_1686796514" r:id="rId32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65" w:dyaOrig="405" w14:anchorId="285F781F">
                <v:shape id="_x0000_i378863" type="#_x0000_t75" style="width:38.25pt;height:20.25pt" o:ole="">
                  <v:imagedata r:id="rId3213" o:title=""/>
                </v:shape>
                <o:OLEObject Type="Embed" ProgID="Equation.DSMT4" ShapeID="_x0000_i378863" DrawAspect="Content" ObjectID="_1686796515" r:id="rId32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240" w:dyaOrig="285" w14:anchorId="718FFBAD">
                <v:shape id="_x0000_i378864" type="#_x0000_t75" style="width:12pt;height:14.25pt" o:ole="">
                  <v:imagedata r:id="rId3215" o:title=""/>
                </v:shape>
                <o:OLEObject Type="Embed" ProgID="Equation.DSMT4" ShapeID="_x0000_i378864" DrawAspect="Content" ObjectID="_1686796516" r:id="rId32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1200" w:dyaOrig="345" w14:anchorId="3BB70173">
                <v:shape id="_x0000_i378865" type="#_x0000_t75" style="width:60pt;height:17.25pt" o:ole="">
                  <v:imagedata r:id="rId3217" o:title=""/>
                </v:shape>
                <o:OLEObject Type="Embed" ProgID="Equation.DSMT4" ShapeID="_x0000_i378865" DrawAspect="Content" ObjectID="_1686796517" r:id="rId32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4FF6FEA" w14:textId="18A5C562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15" w:dyaOrig="405" w14:anchorId="76BF7E4D">
                <v:shape id="_x0000_i378866" type="#_x0000_t75" style="width:45.75pt;height:20.25pt" o:ole="">
                  <v:imagedata r:id="rId3219" o:title=""/>
                </v:shape>
                <o:OLEObject Type="Embed" ProgID="Equation.DSMT4" ShapeID="_x0000_i378866" DrawAspect="Content" ObjectID="_1686796518" r:id="rId32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20" w:dyaOrig="405" w14:anchorId="2B5D54E6">
                <v:shape id="_x0000_i378867" type="#_x0000_t75" style="width:36pt;height:20.25pt" o:ole="">
                  <v:imagedata r:id="rId3221" o:title=""/>
                </v:shape>
                <o:OLEObject Type="Embed" ProgID="Equation.DSMT4" ShapeID="_x0000_i378867" DrawAspect="Content" ObjectID="_1686796519" r:id="rId32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720" w:dyaOrig="405" w14:anchorId="368EB806">
                <v:shape id="_x0000_i378868" type="#_x0000_t75" style="width:36pt;height:20.25pt" o:ole="">
                  <v:imagedata r:id="rId3223" o:title=""/>
                </v:shape>
                <o:OLEObject Type="Embed" ProgID="Equation.DSMT4" ShapeID="_x0000_i378868" DrawAspect="Content" ObjectID="_1686796520" r:id="rId3224"/>
              </w:objec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885" w:dyaOrig="405" w14:anchorId="1C368810">
                <v:shape id="_x0000_i378869" type="#_x0000_t75" style="width:44.25pt;height:20.25pt" o:ole="">
                  <v:imagedata r:id="rId3225" o:title=""/>
                </v:shape>
                <o:OLEObject Type="Embed" ProgID="Equation.DSMT4" ShapeID="_x0000_i378869" DrawAspect="Content" ObjectID="_1686796521" r:id="rId32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6753D66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2AC14048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90F736E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0DA179F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45" w:dyaOrig="405" w14:anchorId="730E8508">
                <v:shape id="_x0000_i378870" type="#_x0000_t75" style="width:122.25pt;height:20.25pt" o:ole="">
                  <v:imagedata r:id="rId3227" o:title=""/>
                </v:shape>
                <o:OLEObject Type="Embed" ProgID="Equation.DSMT4" ShapeID="_x0000_i378870" DrawAspect="Content" ObjectID="_1686796522" r:id="rId32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F127F17">
                <v:shape id="_x0000_i378871" type="#_x0000_t75" style="width:15.75pt;height:12.75pt" o:ole="">
                  <v:imagedata r:id="rId3229" o:title=""/>
                </v:shape>
                <o:OLEObject Type="Embed" ProgID="Equation.DSMT4" ShapeID="_x0000_i378871" DrawAspect="Content" ObjectID="_1686796523" r:id="rId32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30" w14:anchorId="53A26082">
                <v:shape id="_x0000_i378872" type="#_x0000_t75" style="width:86.25pt;height:16.5pt" o:ole="">
                  <v:imagedata r:id="rId3231" o:title=""/>
                </v:shape>
                <o:OLEObject Type="Embed" ProgID="Equation.DSMT4" ShapeID="_x0000_i378872" DrawAspect="Content" ObjectID="_1686796524" r:id="rId32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C90FA4" w14:textId="3E4D1DEB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175D3C30">
                <v:shape id="_x0000_i378873" type="#_x0000_t75" style="width:42pt;height:20.25pt" o:ole="">
                  <v:imagedata r:id="rId3233" o:title=""/>
                </v:shape>
                <o:OLEObject Type="Embed" ProgID="Equation.DSMT4" ShapeID="_x0000_i378873" DrawAspect="Content" ObjectID="_1686796525" r:id="rId32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6EDAB28F">
                <v:shape id="_x0000_i378874" type="#_x0000_t75" style="width:48.75pt;height:20.25pt" o:ole="">
                  <v:imagedata r:id="rId3235" o:title=""/>
                </v:shape>
                <o:OLEObject Type="Embed" ProgID="Equation.DSMT4" ShapeID="_x0000_i378874" DrawAspect="Content" ObjectID="_1686796526" r:id="rId32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57010FD5">
                <v:shape id="_x0000_i378875" type="#_x0000_t75" style="width:48.75pt;height:20.25pt" o:ole="">
                  <v:imagedata r:id="rId3237" o:title=""/>
                </v:shape>
                <o:OLEObject Type="Embed" ProgID="Equation.DSMT4" ShapeID="_x0000_i378875" DrawAspect="Content" ObjectID="_1686796527" r:id="rId32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25" w:dyaOrig="405" w14:anchorId="5EC95032">
                <v:shape id="_x0000_i378876" type="#_x0000_t75" style="width:56.25pt;height:20.25pt" o:ole="">
                  <v:imagedata r:id="rId3239" o:title=""/>
                </v:shape>
                <o:OLEObject Type="Embed" ProgID="Equation.DSMT4" ShapeID="_x0000_i378876" DrawAspect="Content" ObjectID="_1686796528" r:id="rId32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6A018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AC9C175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085EB5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CC1935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29: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ABC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3240" w:dyaOrig="405" w14:anchorId="6C1664A1">
                <v:shape id="_x0000_i378877" type="#_x0000_t75" style="width:162pt;height:20.25pt" o:ole="">
                  <v:imagedata r:id="rId3241" o:title=""/>
                </v:shape>
                <o:OLEObject Type="Embed" ProgID="Equation.DSMT4" ShapeID="_x0000_i378877" DrawAspect="Content" ObjectID="_1686796529" r:id="rId32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321F65DB">
                <v:shape id="_x0000_i378878" type="#_x0000_t75" style="width:12.75pt;height:12.75pt" o:ole="">
                  <v:imagedata r:id="rId3243" o:title=""/>
                </v:shape>
                <o:OLEObject Type="Embed" ProgID="Equation.DSMT4" ShapeID="_x0000_i378878" DrawAspect="Content" ObjectID="_1686796530" r:id="rId32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35" w:dyaOrig="285" w14:anchorId="799355A7">
                <v:shape id="_x0000_i378879" type="#_x0000_t75" style="width:36.75pt;height:14.25pt" o:ole="">
                  <v:imagedata r:id="rId3245" o:title=""/>
                </v:shape>
                <o:OLEObject Type="Embed" ProgID="Equation.DSMT4" ShapeID="_x0000_i378879" DrawAspect="Content" ObjectID="_1686796531" r:id="rId32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hành.</w:t>
            </w:r>
          </w:p>
          <w:p w14:paraId="50EFBC5A" w14:textId="19426416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2449D25E">
                <v:shape id="_x0000_i378880" type="#_x0000_t75" style="width:45.75pt;height:20.25pt" o:ole="">
                  <v:imagedata r:id="rId3247" o:title=""/>
                </v:shape>
                <o:OLEObject Type="Embed" ProgID="Equation.DSMT4" ShapeID="_x0000_i378880" DrawAspect="Content" ObjectID="_1686796532" r:id="rId32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3F182CCD">
                <v:shape id="_x0000_i378881" type="#_x0000_t75" style="width:39.75pt;height:20.25pt" o:ole="">
                  <v:imagedata r:id="rId3249" o:title=""/>
                </v:shape>
                <o:OLEObject Type="Embed" ProgID="Equation.DSMT4" ShapeID="_x0000_i378881" DrawAspect="Content" ObjectID="_1686796533" r:id="rId32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1D7B8759">
                <v:shape id="_x0000_i378882" type="#_x0000_t75" style="width:45.75pt;height:20.25pt" o:ole="">
                  <v:imagedata r:id="rId3251" o:title=""/>
                </v:shape>
                <o:OLEObject Type="Embed" ProgID="Equation.DSMT4" ShapeID="_x0000_i378882" DrawAspect="Content" ObjectID="_1686796534" r:id="rId32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65" w:dyaOrig="405" w14:anchorId="270410C3">
                <v:shape id="_x0000_i378883" type="#_x0000_t75" style="width:53.25pt;height:20.25pt" o:ole="">
                  <v:imagedata r:id="rId3253" o:title=""/>
                </v:shape>
                <o:OLEObject Type="Embed" ProgID="Equation.DSMT4" ShapeID="_x0000_i378883" DrawAspect="Content" ObjectID="_1686796535" r:id="rId32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19A81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B51E9DF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474B41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CA29F4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30: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405" w14:anchorId="6203E1DA">
                <v:shape id="_x0000_i378884" type="#_x0000_t75" style="width:37.5pt;height:20.25pt" o:ole="">
                  <v:imagedata r:id="rId3255" o:title=""/>
                </v:shape>
                <o:OLEObject Type="Embed" ProgID="Equation.DSMT4" ShapeID="_x0000_i378884" DrawAspect="Content" ObjectID="_1686796536" r:id="rId32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49FC604E">
                <v:shape id="_x0000_i378885" type="#_x0000_t75" style="width:39pt;height:20.25pt" o:ole="">
                  <v:imagedata r:id="rId3257" o:title=""/>
                </v:shape>
                <o:OLEObject Type="Embed" ProgID="Equation.DSMT4" ShapeID="_x0000_i378885" DrawAspect="Content" ObjectID="_1686796537" r:id="rId32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20770B1">
                <v:shape id="_x0000_i378886" type="#_x0000_t75" style="width:12.75pt;height:12.75pt" o:ole="">
                  <v:imagedata r:id="rId3259" o:title=""/>
                </v:shape>
                <o:OLEObject Type="Embed" ProgID="Equation.DSMT4" ShapeID="_x0000_i378886" DrawAspect="Content" ObjectID="_1686796538" r:id="rId32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0" w:dyaOrig="345" w14:anchorId="227B26C5">
                <v:shape id="_x0000_i378887" type="#_x0000_t75" style="width:105pt;height:17.25pt" o:ole="">
                  <v:imagedata r:id="rId3261" o:title=""/>
                </v:shape>
                <o:OLEObject Type="Embed" ProgID="Equation.DSMT4" ShapeID="_x0000_i378887" DrawAspect="Content" ObjectID="_1686796539" r:id="rId32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5C560D9" w14:textId="466C20DE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80"/>
                <w:position w:val="-28"/>
                <w:sz w:val="24"/>
                <w:szCs w:val="24"/>
              </w:rPr>
              <w:object w:dxaOrig="690" w:dyaOrig="690" w14:anchorId="698B1FC4">
                <v:shape id="_x0000_i378888" type="#_x0000_t75" style="width:34.5pt;height:34.5pt" o:ole="">
                  <v:imagedata r:id="rId3263" o:title=""/>
                </v:shape>
                <o:OLEObject Type="Embed" ProgID="Equation.DSMT4" ShapeID="_x0000_i378888" DrawAspect="Content" ObjectID="_1686796540" r:id="rId32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80"/>
                <w:position w:val="-14"/>
                <w:sz w:val="24"/>
                <w:szCs w:val="24"/>
              </w:rPr>
              <w:object w:dxaOrig="720" w:dyaOrig="405" w14:anchorId="194E97FE">
                <v:shape id="_x0000_i378889" type="#_x0000_t75" style="width:36pt;height:20.25pt" o:ole="">
                  <v:imagedata r:id="rId3265" o:title=""/>
                </v:shape>
                <o:OLEObject Type="Embed" ProgID="Equation.DSMT4" ShapeID="_x0000_i378889" DrawAspect="Content" ObjectID="_1686796541" r:id="rId3266"/>
              </w:object>
            </w:r>
            <w:r w:rsidRPr="007D28A6">
              <w:rPr>
                <w:rFonts w:ascii="Chu Van An" w:hAnsi="Chu Van An" w:cs="Chu Van An"/>
                <w:color w:val="00008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729B36D">
                <v:shape id="_x0000_i378890" type="#_x0000_t75" style="width:35.25pt;height:20.25pt" o:ole="">
                  <v:imagedata r:id="rId3267" o:title=""/>
                </v:shape>
                <o:OLEObject Type="Embed" ProgID="Equation.DSMT4" ShapeID="_x0000_i378890" DrawAspect="Content" ObjectID="_1686796542" r:id="rId32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80"/>
                <w:position w:val="-14"/>
                <w:sz w:val="24"/>
                <w:szCs w:val="24"/>
              </w:rPr>
              <w:object w:dxaOrig="705" w:dyaOrig="405" w14:anchorId="15D559BB">
                <v:shape id="_x0000_i378891" type="#_x0000_t75" style="width:35.25pt;height:20.25pt" o:ole="">
                  <v:imagedata r:id="rId3269" o:title=""/>
                </v:shape>
                <o:OLEObject Type="Embed" ProgID="Equation.DSMT4" ShapeID="_x0000_i378891" DrawAspect="Content" ObjectID="_1686796543" r:id="rId32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0216C6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D48FF3E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F6DA725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C2E4DB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34E01B99">
                <v:shape id="_x0000_i378892" type="#_x0000_t75" style="width:22.5pt;height:16.5pt" o:ole="">
                  <v:imagedata r:id="rId3271" o:title=""/>
                </v:shape>
                <o:OLEObject Type="Embed" ProgID="Equation.DSMT4" ShapeID="_x0000_i378892" DrawAspect="Content" ObjectID="_1686796544" r:id="rId32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50" w:dyaOrig="390" w14:anchorId="148F8D0F">
                <v:shape id="_x0000_i378893" type="#_x0000_t75" style="width:37.5pt;height:19.5pt" o:ole="">
                  <v:imagedata r:id="rId3273" o:title=""/>
                </v:shape>
                <o:OLEObject Type="Embed" ProgID="Equation.DSMT4" ShapeID="_x0000_i378893" DrawAspect="Content" ObjectID="_1686796545" r:id="rId32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10" w:dyaOrig="390" w14:anchorId="62232F12">
                <v:shape id="_x0000_i378894" type="#_x0000_t75" style="width:40.5pt;height:19.5pt" o:ole="">
                  <v:imagedata r:id="rId3275" o:title=""/>
                </v:shape>
                <o:OLEObject Type="Embed" ProgID="Equation.DSMT4" ShapeID="_x0000_i378894" DrawAspect="Content" ObjectID="_1686796546" r:id="rId32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7AD1AF56">
                <v:shape id="_x0000_i378895" type="#_x0000_t75" style="width:39.75pt;height:19.5pt" o:ole="">
                  <v:imagedata r:id="rId3277" o:title=""/>
                </v:shape>
                <o:OLEObject Type="Embed" ProgID="Equation.DSMT4" ShapeID="_x0000_i378895" DrawAspect="Content" ObjectID="_1686796547" r:id="rId32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Một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5940625D">
                <v:shape id="_x0000_i378896" type="#_x0000_t75" style="width:12.75pt;height:12.75pt" o:ole="">
                  <v:imagedata r:id="rId3279" o:title=""/>
                </v:shape>
                <o:OLEObject Type="Embed" ProgID="Equation.DSMT4" ShapeID="_x0000_i378896" DrawAspect="Content" ObjectID="_1686796548" r:id="rId32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085" w:dyaOrig="345" w14:anchorId="160A67D3">
                <v:shape id="_x0000_i378897" type="#_x0000_t75" style="width:104.25pt;height:17.25pt" o:ole="">
                  <v:imagedata r:id="rId3281" o:title=""/>
                </v:shape>
                <o:OLEObject Type="Embed" ProgID="Equation.DSMT4" ShapeID="_x0000_i378897" DrawAspect="Content" ObjectID="_1686796549" r:id="rId32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283DBB8E">
                <v:shape id="_x0000_i378898" type="#_x0000_t75" style="width:12.75pt;height:12.75pt" o:ole="">
                  <v:imagedata r:id="rId3283" o:title=""/>
                </v:shape>
                <o:OLEObject Type="Embed" ProgID="Equation.DSMT4" ShapeID="_x0000_i378898" DrawAspect="Content" ObjectID="_1686796550" r:id="rId32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27676FFF" w14:textId="51219B5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63510F60">
                <v:shape id="_x0000_i378899" type="#_x0000_t75" style="width:27.75pt;height:19.5pt" o:ole="">
                  <v:imagedata r:id="rId3285" o:title=""/>
                </v:shape>
                <o:OLEObject Type="Embed" ProgID="Equation.DSMT4" ShapeID="_x0000_i378899" DrawAspect="Content" ObjectID="_1686796551" r:id="rId32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55" w:dyaOrig="390" w14:anchorId="37C7B915">
                <v:shape id="_x0000_i378900" type="#_x0000_t75" style="width:27.75pt;height:19.5pt" o:ole="">
                  <v:imagedata r:id="rId3287" o:title=""/>
                </v:shape>
                <o:OLEObject Type="Embed" ProgID="Equation.DSMT4" ShapeID="_x0000_i378900" DrawAspect="Content" ObjectID="_1686796552" r:id="rId32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041420FE">
                <v:shape id="_x0000_i378901" type="#_x0000_t75" style="width:34.5pt;height:19.5pt" o:ole="">
                  <v:imagedata r:id="rId3289" o:title=""/>
                </v:shape>
                <o:OLEObject Type="Embed" ProgID="Equation.DSMT4" ShapeID="_x0000_i378901" DrawAspect="Content" ObjectID="_1686796553" r:id="rId32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390" w14:anchorId="134252E5">
                <v:shape id="_x0000_i378902" type="#_x0000_t75" style="width:34.5pt;height:19.5pt" o:ole="">
                  <v:imagedata r:id="rId3291" o:title=""/>
                </v:shape>
                <o:OLEObject Type="Embed" ProgID="Equation.DSMT4" ShapeID="_x0000_i378902" DrawAspect="Content" ObjectID="_1686796554" r:id="rId32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4640444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8946CB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34ECD84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B228A1" w14:textId="77777777" w:rsidR="009844E1" w:rsidRPr="007D28A6" w:rsidRDefault="009844E1" w:rsidP="006C3BBF">
            <w:pPr>
              <w:mirrorIndents/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</w:pP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Câu 32: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/>
              </w:rPr>
              <w:t>Trong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 xml:space="preserve"> mặt phẳng toạ độ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465" w:dyaOrig="315" w14:anchorId="7272CB84">
                <v:shape id="_x0000_i378903" type="#_x0000_t75" style="width:23.25pt;height:15.75pt" o:ole="">
                  <v:imagedata r:id="rId3293" o:title=""/>
                </v:shape>
                <o:OLEObject Type="Embed" ProgID="Equation.DSMT4" ShapeID="_x0000_i378903" DrawAspect="Content" ObjectID="_1686796555" r:id="rId329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, cho ba điểm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38F68D3A">
                <v:shape id="_x0000_i378904" type="#_x0000_t75" style="width:48.75pt;height:20.25pt" o:ole="">
                  <v:imagedata r:id="rId3295" o:title=""/>
                </v:shape>
                <o:OLEObject Type="Embed" ProgID="Equation.DSMT4" ShapeID="_x0000_i378904" DrawAspect="Content" ObjectID="_1686796556" r:id="rId329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6594B0BA">
                <v:shape id="_x0000_i378905" type="#_x0000_t75" style="width:45.75pt;height:20.25pt" o:ole="">
                  <v:imagedata r:id="rId3297" o:title=""/>
                </v:shape>
                <o:OLEObject Type="Embed" ProgID="Equation.DSMT4" ShapeID="_x0000_i378905" DrawAspect="Content" ObjectID="_1686796557" r:id="rId3298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fr-FR" w:eastAsia="vi-VN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144CB46D">
                <v:shape id="_x0000_i378906" type="#_x0000_t75" style="width:45pt;height:20.25pt" o:ole="">
                  <v:imagedata r:id="rId3299" o:title=""/>
                </v:shape>
                <o:OLEObject Type="Embed" ProgID="Equation.DSMT4" ShapeID="_x0000_i378906" DrawAspect="Content" ObjectID="_1686796558" r:id="rId3300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.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Gọi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it-IT" w:eastAsia="vi-VN"/>
              </w:rPr>
              <w:object w:dxaOrig="240" w:dyaOrig="315" w14:anchorId="5DB27FCE">
                <v:shape id="_x0000_i378907" type="#_x0000_t75" style="width:12pt;height:15.75pt" o:ole="">
                  <v:imagedata r:id="rId3301" o:title=""/>
                </v:shape>
                <o:OLEObject Type="Embed" ProgID="Equation.DSMT4" ShapeID="_x0000_i378907" DrawAspect="Content" ObjectID="_1686796559" r:id="rId3302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là điểm thoả</w: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it-IT" w:eastAsia="vi-VN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2145" w:dyaOrig="405" w14:anchorId="23DDE33F">
                <v:shape id="_x0000_i378908" type="#_x0000_t75" style="width:107.25pt;height:20.25pt" o:ole="">
                  <v:imagedata r:id="rId3303" o:title=""/>
                </v:shape>
                <o:OLEObject Type="Embed" ProgID="Equation.DSMT4" ShapeID="_x0000_i378908" DrawAspect="Content" ObjectID="_1686796560" r:id="rId3304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 xml:space="preserve">. Tìm toạ độ điểm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  <w:lang w:val="vi-VN" w:eastAsia="vi-VN"/>
              </w:rPr>
              <w:object w:dxaOrig="240" w:dyaOrig="315" w14:anchorId="1263A076">
                <v:shape id="_x0000_i378909" type="#_x0000_t75" style="width:12pt;height:15.75pt" o:ole="">
                  <v:imagedata r:id="rId3305" o:title=""/>
                </v:shape>
                <o:OLEObject Type="Embed" ProgID="Equation.DSMT4" ShapeID="_x0000_i378909" DrawAspect="Content" ObjectID="_1686796561" r:id="rId3306"/>
              </w:object>
            </w:r>
            <w:r w:rsidRPr="007D28A6">
              <w:rPr>
                <w:rFonts w:ascii="Chu Van An" w:eastAsia="Arial" w:hAnsi="Chu Van An" w:cs="Chu Van An"/>
                <w:sz w:val="24"/>
                <w:szCs w:val="24"/>
                <w:lang w:val="vi-VN" w:eastAsia="vi-VN"/>
              </w:rPr>
              <w:t>.</w:t>
            </w:r>
          </w:p>
          <w:p w14:paraId="39CDA1CC" w14:textId="7AAE3586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it-IT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0000FF"/>
                <w:sz w:val="24"/>
                <w:szCs w:val="24"/>
                <w:lang w:val="vi-VN" w:eastAsia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65" w:dyaOrig="675" w14:anchorId="130F87AA">
                <v:shape id="_x0000_i378910" type="#_x0000_t75" style="width:53.25pt;height:33.75pt" o:ole="">
                  <v:imagedata r:id="rId3307" o:title=""/>
                </v:shape>
                <o:OLEObject Type="Embed" ProgID="Equation.DSMT4" ShapeID="_x0000_i378910" DrawAspect="Content" ObjectID="_1686796562" r:id="rId33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it-IT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20" w:dyaOrig="675" w14:anchorId="55D45275">
                <v:shape id="_x0000_i378911" type="#_x0000_t75" style="width:51pt;height:33.75pt" o:ole="">
                  <v:imagedata r:id="rId3309" o:title=""/>
                </v:shape>
                <o:OLEObject Type="Embed" ProgID="Equation.DSMT4" ShapeID="_x0000_i378911" DrawAspect="Content" ObjectID="_1686796563" r:id="rId33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0C4EBDF" w14:textId="0EFE8F11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900" w:dyaOrig="675" w14:anchorId="4D6C3A34">
                <v:shape id="_x0000_i378912" type="#_x0000_t75" style="width:45pt;height:33.75pt" o:ole="">
                  <v:imagedata r:id="rId3311" o:title=""/>
                </v:shape>
                <o:OLEObject Type="Embed" ProgID="Equation.DSMT4" ShapeID="_x0000_i378912" DrawAspect="Content" ObjectID="_1686796564" r:id="rId33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28"/>
                <w:sz w:val="24"/>
                <w:szCs w:val="24"/>
              </w:rPr>
              <w:object w:dxaOrig="1020" w:dyaOrig="675" w14:anchorId="4C01C5B7">
                <v:shape id="_x0000_i378913" type="#_x0000_t75" style="width:51pt;height:33.75pt" o:ole="">
                  <v:imagedata r:id="rId3313" o:title=""/>
                </v:shape>
                <o:OLEObject Type="Embed" ProgID="Equation.DSMT4" ShapeID="_x0000_i378913" DrawAspect="Content" ObjectID="_1686796565" r:id="rId33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D999EE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971FC6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3C56B94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D311179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hệ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80" w:dyaOrig="330" w14:anchorId="7B0ADBBD">
                <v:shape id="_x0000_i378914" type="#_x0000_t75" style="width:24pt;height:16.5pt" o:ole="">
                  <v:imagedata r:id="rId3159" o:title=""/>
                </v:shape>
                <o:OLEObject Type="Embed" ProgID="Equation.DSMT4" ShapeID="_x0000_i378914" DrawAspect="Content" ObjectID="_1686796566" r:id="rId33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475" w:dyaOrig="405" w14:anchorId="6A9CCED4">
                <v:shape id="_x0000_i378915" type="#_x0000_t75" style="width:123.75pt;height:20.25pt" o:ole="">
                  <v:imagedata r:id="rId3161" o:title=""/>
                </v:shape>
                <o:OLEObject Type="Embed" ProgID="Equation.DSMT4" ShapeID="_x0000_i378915" DrawAspect="Content" ObjectID="_1686796567" r:id="rId33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70" w14:anchorId="1CB78DE2">
                <v:shape id="_x0000_i378916" type="#_x0000_t75" style="width:12.75pt;height:13.5pt" o:ole="">
                  <v:imagedata r:id="rId3163" o:title=""/>
                </v:shape>
                <o:OLEObject Type="Embed" ProgID="Equation.DSMT4" ShapeID="_x0000_i378916" DrawAspect="Content" ObjectID="_1686796568" r:id="rId3317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800" w:dyaOrig="345" w14:anchorId="48CADC09">
                <v:shape id="_x0000_i378917" type="#_x0000_t75" style="width:90pt;height:17.25pt" o:ole="">
                  <v:imagedata r:id="rId3165" o:title=""/>
                </v:shape>
                <o:OLEObject Type="Embed" ProgID="Equation.DSMT4" ShapeID="_x0000_i378917" DrawAspect="Content" ObjectID="_1686796569" r:id="rId33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E784352" w14:textId="1C6660B8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95" w:dyaOrig="405" w14:anchorId="2968234E">
                <v:shape id="_x0000_i378918" type="#_x0000_t75" style="width:39.75pt;height:20.25pt" o:ole="">
                  <v:imagedata r:id="rId3167" o:title=""/>
                </v:shape>
                <o:OLEObject Type="Embed" ProgID="Equation.DSMT4" ShapeID="_x0000_i378918" DrawAspect="Content" ObjectID="_1686796570" r:id="rId3319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945" w:dyaOrig="390" w14:anchorId="1B1F3F9B">
                <v:shape id="_x0000_i378919" type="#_x0000_t75" style="width:47.25pt;height:19.5pt" o:ole="">
                  <v:imagedata r:id="rId3169" o:title=""/>
                </v:shape>
                <o:OLEObject Type="Embed" ProgID="Equation.DSMT4" ShapeID="_x0000_i378919" DrawAspect="Content" ObjectID="_1686796571" r:id="rId3320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615" w:dyaOrig="405" w14:anchorId="18D7CFBD">
                <v:shape id="_x0000_i378920" type="#_x0000_t75" style="width:30.75pt;height:20.25pt" o:ole="">
                  <v:imagedata r:id="rId3171" o:title=""/>
                </v:shape>
                <o:OLEObject Type="Embed" ProgID="Equation.DSMT4" ShapeID="_x0000_i378920" DrawAspect="Content" ObjectID="_1686796572" r:id="rId3321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9ACD4C" w:themeColor="accent1"/>
                <w:position w:val="-14"/>
                <w:sz w:val="24"/>
                <w:szCs w:val="24"/>
              </w:rPr>
              <w:object w:dxaOrig="720" w:dyaOrig="405" w14:anchorId="2A494281">
                <v:shape id="_x0000_i378921" type="#_x0000_t75" style="width:36pt;height:20.25pt" o:ole="">
                  <v:imagedata r:id="rId3173" o:title=""/>
                </v:shape>
                <o:OLEObject Type="Embed" ProgID="Equation.DSMT4" ShapeID="_x0000_i378921" DrawAspect="Content" ObjectID="_1686796573" r:id="rId3322"/>
              </w:object>
            </w:r>
          </w:p>
          <w:p w14:paraId="46BB7E13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1E07E3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B150662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60DD212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m:oMath>
              <m:r>
                <w:rPr>
                  <w:rFonts w:ascii="Cambria Math" w:hAnsi="Cambria Math" w:cs="Chu Van An"/>
                  <w:sz w:val="24"/>
                  <w:szCs w:val="24"/>
                </w:rPr>
                <m:t>Oxy</m:t>
              </m:r>
            </m:oMath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30" w14:anchorId="57891538">
                <v:shape id="_x0000_i378922" type="#_x0000_t75" style="width:40.5pt;height:16.5pt" o:ole="">
                  <v:imagedata r:id="rId3323" o:title=""/>
                </v:shape>
                <o:OLEObject Type="Embed" ProgID="Equation.DSMT4" ShapeID="_x0000_i378922" DrawAspect="Content" ObjectID="_1686796574" r:id="rId33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690" w:dyaOrig="330" w14:anchorId="40FFF4B0">
                <v:shape id="_x0000_i378923" type="#_x0000_t75" style="width:34.5pt;height:16.5pt" o:ole="">
                  <v:imagedata r:id="rId3325" o:title=""/>
                </v:shape>
                <o:OLEObject Type="Embed" ProgID="Equation.DSMT4" ShapeID="_x0000_i378923" DrawAspect="Content" ObjectID="_1686796575" r:id="rId33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 Tọa độ điểm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365ADAA1">
                <v:shape id="_x0000_i378924" type="#_x0000_t75" style="width:16.5pt;height:13.5pt" o:ole="">
                  <v:imagedata r:id="rId3327" o:title=""/>
                </v:shape>
                <o:OLEObject Type="Embed" ProgID="Equation.DSMT4" ShapeID="_x0000_i378924" DrawAspect="Content" ObjectID="_1686796576" r:id="rId33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30" w14:anchorId="56823265">
                <v:shape id="_x0000_i378925" type="#_x0000_t75" style="width:64.5pt;height:16.5pt" o:ole="">
                  <v:imagedata r:id="rId3329" o:title=""/>
                </v:shape>
                <o:OLEObject Type="Embed" ProgID="Equation.DSMT4" ShapeID="_x0000_i378925" DrawAspect="Content" ObjectID="_1686796577" r:id="rId33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là</w:t>
            </w:r>
          </w:p>
          <w:p w14:paraId="3B40E61D" w14:textId="0C5916BE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00" w:dyaOrig="330" w14:anchorId="5BD439B6">
                <v:shape id="_x0000_i378926" type="#_x0000_t75" style="width:45pt;height:16.5pt" o:ole="">
                  <v:imagedata r:id="rId3331" o:title=""/>
                </v:shape>
                <o:OLEObject Type="Embed" ProgID="Equation.DSMT4" ShapeID="_x0000_i378926" DrawAspect="Content" ObjectID="_1686796578" r:id="rId33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70" w:dyaOrig="690" w14:anchorId="77B6DFF8">
                <v:shape id="_x0000_i378927" type="#_x0000_t75" style="width:58.5pt;height:34.5pt" o:ole="">
                  <v:imagedata r:id="rId3333" o:title=""/>
                </v:shape>
                <o:OLEObject Type="Embed" ProgID="Equation.DSMT4" ShapeID="_x0000_i378927" DrawAspect="Content" ObjectID="_1686796579" r:id="rId333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43C8BDC0" w14:textId="74B62594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90" w14:anchorId="3DBB19AA">
                <v:shape id="_x0000_i378928" type="#_x0000_t75" style="width:45pt;height:34.5pt" o:ole="">
                  <v:imagedata r:id="rId3335" o:title=""/>
                </v:shape>
                <o:OLEObject Type="Embed" ProgID="Equation.DSMT4" ShapeID="_x0000_i378928" DrawAspect="Content" ObjectID="_1686796580" r:id="rId333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30" w14:anchorId="4DD4703D">
                <v:shape id="_x0000_i378929" type="#_x0000_t75" style="width:46.5pt;height:16.5pt" o:ole="">
                  <v:imagedata r:id="rId3337" o:title=""/>
                </v:shape>
                <o:OLEObject Type="Embed" ProgID="Equation.DSMT4" ShapeID="_x0000_i378929" DrawAspect="Content" ObjectID="_1686796581" r:id="rId333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7245914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879FE14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E4955E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0A28B29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35: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69E2BA0F">
                <v:shape id="_x0000_i378930" type="#_x0000_t75" style="width:41.25pt;height:20.25pt" o:ole="">
                  <v:imagedata r:id="rId3339" o:title=""/>
                </v:shape>
                <o:OLEObject Type="Embed" ProgID="Equation.DSMT4" ShapeID="_x0000_i378930" DrawAspect="Content" ObjectID="_1686796582" r:id="rId33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15" w:dyaOrig="405" w14:anchorId="3A08D2DA">
                <v:shape id="_x0000_i378931" type="#_x0000_t75" style="width:45.75pt;height:20.25pt" o:ole="">
                  <v:imagedata r:id="rId3341" o:title=""/>
                </v:shape>
                <o:OLEObject Type="Embed" ProgID="Equation.DSMT4" ShapeID="_x0000_i378931" DrawAspect="Content" ObjectID="_1686796583" r:id="rId33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65" w:dyaOrig="405" w14:anchorId="7F8DC344">
                <v:shape id="_x0000_i378932" type="#_x0000_t75" style="width:38.25pt;height:20.25pt" o:ole="">
                  <v:imagedata r:id="rId3343" o:title=""/>
                </v:shape>
                <o:OLEObject Type="Embed" ProgID="Equation.DSMT4" ShapeID="_x0000_i378932" DrawAspect="Content" ObjectID="_1686796584" r:id="rId33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C89123E">
                <v:shape id="_x0000_i378933" type="#_x0000_t75" style="width:39.75pt;height:20.25pt" o:ole="">
                  <v:imagedata r:id="rId3345" o:title=""/>
                </v:shape>
                <o:OLEObject Type="Embed" ProgID="Equation.DSMT4" ShapeID="_x0000_i378933" DrawAspect="Content" ObjectID="_1686796585" r:id="rId33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điểm thõa mãn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80" w:dyaOrig="330" w14:anchorId="318DCF2F">
                <v:shape id="_x0000_i378934" type="#_x0000_t75" style="width:39pt;height:16.5pt" o:ole="">
                  <v:imagedata r:id="rId3347" o:title=""/>
                </v:shape>
                <o:OLEObject Type="Embed" ProgID="Equation.DSMT4" ShapeID="_x0000_i378934" DrawAspect="Content" ObjectID="_1686796586" r:id="rId33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hình bình hành. Tổng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40" w:dyaOrig="300" w14:anchorId="2851FEE4">
                <v:shape id="_x0000_i378935" type="#_x0000_t75" style="width:27pt;height:15pt" o:ole="">
                  <v:imagedata r:id="rId3349" o:title=""/>
                </v:shape>
                <o:OLEObject Type="Embed" ProgID="Equation.DSMT4" ShapeID="_x0000_i378935" DrawAspect="Content" ObjectID="_1686796587" r:id="rId33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bằng</w:t>
            </w:r>
          </w:p>
          <w:p w14:paraId="46C16827" w14:textId="65A2715C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35" w:dyaOrig="255" w14:anchorId="6CAC28DF">
                <v:shape id="_x0000_i378936" type="#_x0000_t75" style="width:6.75pt;height:12.75pt" o:ole="">
                  <v:imagedata r:id="rId3351" o:title=""/>
                </v:shape>
                <o:OLEObject Type="Embed" ProgID="Equation.DSMT4" ShapeID="_x0000_i378936" DrawAspect="Content" ObjectID="_1686796588" r:id="rId33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95" w:dyaOrig="300" w14:anchorId="23A8EE1F">
                <v:shape id="_x0000_i378937" type="#_x0000_t75" style="width:9.75pt;height:15pt" o:ole="">
                  <v:imagedata r:id="rId3353" o:title=""/>
                </v:shape>
                <o:OLEObject Type="Embed" ProgID="Equation.DSMT4" ShapeID="_x0000_i378937" DrawAspect="Content" ObjectID="_1686796589" r:id="rId33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22C3DF86">
                <v:shape id="_x0000_i378938" type="#_x0000_t75" style="width:16.5pt;height:12.75pt" o:ole="">
                  <v:imagedata r:id="rId3355" o:title=""/>
                </v:shape>
                <o:OLEObject Type="Embed" ProgID="Equation.DSMT4" ShapeID="_x0000_i378938" DrawAspect="Content" ObjectID="_1686796590" r:id="rId335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4F62DD5D">
                <v:shape id="_x0000_i378939" type="#_x0000_t75" style="width:15.75pt;height:12.75pt" o:ole="">
                  <v:imagedata r:id="rId3357" o:title=""/>
                </v:shape>
                <o:OLEObject Type="Embed" ProgID="Equation.DSMT4" ShapeID="_x0000_i378939" DrawAspect="Content" ObjectID="_1686796591" r:id="rId33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4C58C3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9A0F0F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E37C5D1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E704EE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ED30FC7">
                <v:shape id="_x0000_i378940" type="#_x0000_t75" style="width:23.25pt;height:15.75pt" o:ole="">
                  <v:imagedata r:id="rId3359" o:title=""/>
                </v:shape>
                <o:OLEObject Type="Embed" ProgID="Equation.DSMT4" ShapeID="_x0000_i378940" DrawAspect="Content" ObjectID="_1686796592" r:id="rId33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en-GB"/>
              </w:rPr>
              <w:object w:dxaOrig="1815" w:dyaOrig="405" w14:anchorId="22111AB7">
                <v:shape id="_x0000_i378941" type="#_x0000_t75" style="width:90.75pt;height:20.25pt" o:ole="">
                  <v:imagedata r:id="rId3361" o:title=""/>
                </v:shape>
                <o:OLEObject Type="Embed" ProgID="Equation.DSMT4" ShapeID="_x0000_i378941" DrawAspect="Content" ObjectID="_1686796593" r:id="rId33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315" w:dyaOrig="255" w14:anchorId="053A94A8">
                <v:shape id="_x0000_i378942" type="#_x0000_t75" style="width:15.75pt;height:12.75pt" o:ole="">
                  <v:imagedata r:id="rId3363" o:title=""/>
                </v:shape>
                <o:OLEObject Type="Embed" ProgID="Equation.DSMT4" ShapeID="_x0000_i378942" DrawAspect="Content" ObjectID="_1686796594" r:id="rId33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 xml:space="preserve"> 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en-GB"/>
              </w:rPr>
              <w:object w:dxaOrig="1275" w:dyaOrig="315" w14:anchorId="3365B105">
                <v:shape id="_x0000_i378943" type="#_x0000_t75" style="width:63.75pt;height:15.75pt" o:ole="">
                  <v:imagedata r:id="rId3365" o:title=""/>
                </v:shape>
                <o:OLEObject Type="Embed" ProgID="Equation.DSMT4" ShapeID="_x0000_i378943" DrawAspect="Content" ObjectID="_1686796595" r:id="rId33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en-GB"/>
              </w:rPr>
              <w:t>.</w:t>
            </w:r>
          </w:p>
          <w:p w14:paraId="359026FF" w14:textId="7146E800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5F44EB4D">
                <v:shape id="_x0000_i378944" type="#_x0000_t75" style="width:48pt;height:20.25pt" o:ole="">
                  <v:imagedata r:id="rId3367" o:title=""/>
                </v:shape>
                <o:OLEObject Type="Embed" ProgID="Equation.DSMT4" ShapeID="_x0000_i378944" DrawAspect="Content" ObjectID="_1686796596" r:id="rId33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7203C4AF">
                <v:shape id="_x0000_i378945" type="#_x0000_t75" style="width:39.75pt;height:20.25pt" o:ole="">
                  <v:imagedata r:id="rId3369" o:title=""/>
                </v:shape>
                <o:OLEObject Type="Embed" ProgID="Equation.DSMT4" ShapeID="_x0000_i378945" DrawAspect="Content" ObjectID="_1686796597" r:id="rId33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59D5401">
                <v:shape id="_x0000_i378946" type="#_x0000_t75" style="width:48pt;height:20.25pt" o:ole="">
                  <v:imagedata r:id="rId3371" o:title=""/>
                </v:shape>
                <o:OLEObject Type="Embed" ProgID="Equation.DSMT4" ShapeID="_x0000_i378946" DrawAspect="Content" ObjectID="_1686796598" r:id="rId3372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405" w14:anchorId="4FAC6987">
                <v:shape id="_x0000_i378947" type="#_x0000_t75" style="width:39.75pt;height:20.25pt" o:ole="">
                  <v:imagedata r:id="rId3373" o:title=""/>
                </v:shape>
                <o:OLEObject Type="Embed" ProgID="Equation.DSMT4" ShapeID="_x0000_i378947" DrawAspect="Content" ObjectID="_1686796599" r:id="rId33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34E34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65FFB7B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8A5D460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CACB0B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bCs/>
                <w:color w:val="0000FF"/>
                <w:sz w:val="24"/>
                <w:szCs w:val="24"/>
              </w:rPr>
              <w:t xml:space="preserve">Câu 37: </w: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24593E9B">
                <v:shape id="_x0000_i378948" type="#_x0000_t75" style="width:22.5pt;height:16.5pt" o:ole="">
                  <v:imagedata r:id="rId3375" o:title=""/>
                </v:shape>
                <o:OLEObject Type="Embed" ProgID="Equation.DSMT4" ShapeID="_x0000_i378948" DrawAspect="Content" ObjectID="_1686796600" r:id="rId3376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,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70" w14:anchorId="0EC37CA1">
                <v:shape id="_x0000_i378949" type="#_x0000_t75" style="width:36pt;height:13.5pt" o:ole="">
                  <v:imagedata r:id="rId3377" o:title=""/>
                </v:shape>
                <o:OLEObject Type="Embed" ProgID="Equation.DSMT4" ShapeID="_x0000_i378949" DrawAspect="Content" ObjectID="_1686796601" r:id="rId3378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với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85" w:dyaOrig="405" w14:anchorId="7C90E86D">
                <v:shape id="_x0000_i378950" type="#_x0000_t75" style="width:134.25pt;height:20.25pt" o:ole="">
                  <v:imagedata r:id="rId3379" o:title=""/>
                </v:shape>
                <o:OLEObject Type="Embed" ProgID="Equation.DSMT4" ShapeID="_x0000_i378950" DrawAspect="Content" ObjectID="_1686796602" r:id="rId3380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. Khi đó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70" w:dyaOrig="255" w14:anchorId="5E31A9C9">
                <v:shape id="_x0000_i378951" type="#_x0000_t75" style="width:13.5pt;height:12.75pt" o:ole="">
                  <v:imagedata r:id="rId3381" o:title=""/>
                </v:shape>
                <o:OLEObject Type="Embed" ProgID="Equation.DSMT4" ShapeID="_x0000_i378951" DrawAspect="Content" ObjectID="_1686796603" r:id="rId3382"/>
              </w:objec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có tọa độ là</w:t>
            </w:r>
          </w:p>
          <w:p w14:paraId="6803B1B2" w14:textId="3CCABB32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Cs/>
                <w:color w:val="00000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324B7E87">
                <v:shape id="_x0000_i378952" type="#_x0000_t75" style="width:28.5pt;height:20.25pt" o:ole="">
                  <v:imagedata r:id="rId3383" o:title=""/>
                </v:shape>
                <o:OLEObject Type="Embed" ProgID="Equation.DSMT4" ShapeID="_x0000_i378952" DrawAspect="Content" ObjectID="_1686796604" r:id="rId3384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60" w:dyaOrig="405" w14:anchorId="1541DA36">
                <v:shape id="_x0000_i378953" type="#_x0000_t75" style="width:33pt;height:20.25pt" o:ole="">
                  <v:imagedata r:id="rId3385" o:title=""/>
                </v:shape>
                <o:OLEObject Type="Embed" ProgID="Equation.DSMT4" ShapeID="_x0000_i378953" DrawAspect="Content" ObjectID="_1686796605" r:id="rId3386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1A5D02F1">
                <v:shape id="_x0000_i378954" type="#_x0000_t75" style="width:35.25pt;height:20.25pt" o:ole="">
                  <v:imagedata r:id="rId3387" o:title=""/>
                </v:shape>
                <o:OLEObject Type="Embed" ProgID="Equation.DSMT4" ShapeID="_x0000_i378954" DrawAspect="Content" ObjectID="_1686796606" r:id="rId338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40" w:dyaOrig="405" w14:anchorId="7D46894D">
                <v:shape id="_x0000_i378955" type="#_x0000_t75" style="width:42pt;height:20.25pt" o:ole="">
                  <v:imagedata r:id="rId3389" o:title=""/>
                </v:shape>
                <o:OLEObject Type="Embed" ProgID="Equation.DSMT4" ShapeID="_x0000_i378955" DrawAspect="Content" ObjectID="_1686796607" r:id="rId3390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>.</w:t>
            </w:r>
          </w:p>
          <w:p w14:paraId="70C4DE5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B939AC8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3BA2B2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CD17265" w14:textId="3B58336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38: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160E4031">
                <v:shape id="_x0000_i378956" type="#_x0000_t75" style="width:23.25pt;height:15.75pt" o:ole="">
                  <v:imagedata r:id="rId3391" o:title=""/>
                </v:shape>
                <o:OLEObject Type="Embed" ProgID="Equation.DSMT4" ShapeID="_x0000_i378956" DrawAspect="Content" ObjectID="_1686796608" r:id="rId33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3BC15CF6">
                <v:shape id="_x0000_i378957" type="#_x0000_t75" style="width:36pt;height:14.25pt" o:ole="">
                  <v:imagedata r:id="rId3393" o:title=""/>
                </v:shape>
                <o:OLEObject Type="Embed" ProgID="Equation.DSMT4" ShapeID="_x0000_i378957" DrawAspect="Content" ObjectID="_1686796609" r:id="rId33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41815F3">
                <v:shape id="_x0000_i378958" type="#_x0000_t75" style="width:45pt;height:20.25pt" o:ole="">
                  <v:imagedata r:id="rId3395" o:title=""/>
                </v:shape>
                <o:OLEObject Type="Embed" ProgID="Equation.DSMT4" ShapeID="_x0000_i378958" DrawAspect="Content" ObjectID="_1686796610" r:id="rId33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2B0EB0D1">
                <v:shape id="_x0000_i378959" type="#_x0000_t75" style="width:39pt;height:20.25pt" o:ole="">
                  <v:imagedata r:id="rId3397" o:title=""/>
                </v:shape>
                <o:OLEObject Type="Embed" ProgID="Equation.DSMT4" ShapeID="_x0000_i378959" DrawAspect="Content" ObjectID="_1686796611" r:id="rId33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6DA21BD6">
                <v:shape id="_x0000_i378960" type="#_x0000_t75" style="width:45pt;height:20.25pt" o:ole="">
                  <v:imagedata r:id="rId3399" o:title=""/>
                </v:shape>
                <o:OLEObject Type="Embed" ProgID="Equation.DSMT4" ShapeID="_x0000_i378960" DrawAspect="Content" ObjectID="_1686796612" r:id="rId34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7F12DFBE">
                <v:shape id="_x0000_i378961" type="#_x0000_t75" style="width:12.75pt;height:12.75pt" o:ole="">
                  <v:imagedata r:id="rId3401" o:title=""/>
                </v:shape>
                <o:OLEObject Type="Embed" ProgID="Equation.DSMT4" ShapeID="_x0000_i378961" DrawAspect="Content" ObjectID="_1686796613" r:id="rId34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5A1E488F" w14:textId="6183712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18"/>
                <w:sz w:val="24"/>
                <w:szCs w:val="24"/>
              </w:rPr>
              <w:object w:dxaOrig="795" w:dyaOrig="495" w14:anchorId="121E77BC">
                <v:shape id="_x0000_i378962" type="#_x0000_t75" style="width:39.75pt;height:24.75pt" o:ole="">
                  <v:imagedata r:id="rId3403" o:title=""/>
                </v:shape>
                <o:OLEObject Type="Embed" ProgID="Equation.DSMT4" ShapeID="_x0000_i378962" DrawAspect="Content" ObjectID="_1686796614" r:id="rId340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705" w:dyaOrig="375" w14:anchorId="35E41694">
                <v:shape id="_x0000_i378963" type="#_x0000_t75" style="width:35.25pt;height:18.75pt" o:ole="">
                  <v:imagedata r:id="rId3405" o:title=""/>
                </v:shape>
                <o:OLEObject Type="Embed" ProgID="Equation.DSMT4" ShapeID="_x0000_i378963" DrawAspect="Content" ObjectID="_1686796615" r:id="rId3406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14"/>
                <w:sz w:val="24"/>
                <w:szCs w:val="24"/>
              </w:rPr>
              <w:object w:dxaOrig="585" w:dyaOrig="420" w14:anchorId="0A42F6D9">
                <v:shape id="_x0000_i378964" type="#_x0000_t75" style="width:29.25pt;height:21pt" o:ole="">
                  <v:imagedata r:id="rId3407" o:title=""/>
                </v:shape>
                <o:OLEObject Type="Embed" ProgID="Equation.DSMT4" ShapeID="_x0000_i378964" DrawAspect="Content" ObjectID="_1686796616" r:id="rId340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color w:val="000000"/>
                <w:position w:val="-18"/>
                <w:sz w:val="24"/>
                <w:szCs w:val="24"/>
              </w:rPr>
              <w:object w:dxaOrig="750" w:dyaOrig="480" w14:anchorId="46049675">
                <v:shape id="_x0000_i378965" type="#_x0000_t75" style="width:37.5pt;height:24pt" o:ole="">
                  <v:imagedata r:id="rId3409" o:title=""/>
                </v:shape>
                <o:OLEObject Type="Embed" ProgID="Equation.DSMT4" ShapeID="_x0000_i378965" DrawAspect="Content" ObjectID="_1686796617" r:id="rId341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56D274CF" w14:textId="77777777" w:rsidR="009844E1" w:rsidRPr="007D28A6" w:rsidRDefault="009844E1" w:rsidP="006C3BBF">
            <w:pPr>
              <w:mirrorIndents/>
              <w:rPr>
                <w:rFonts w:ascii="Chu Van An" w:eastAsia="Times New Rom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2D80163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DCCF0D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8163821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39: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tam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555" w:dyaOrig="285" w14:anchorId="390CE61D">
                <v:shape id="_x0000_i378966" type="#_x0000_t75" style="width:27.75pt;height:14.25pt" o:ole="">
                  <v:imagedata r:id="rId3411" o:title=""/>
                </v:shape>
                <o:OLEObject Type="Embed" ProgID="Equation.DSMT4" ShapeID="_x0000_i378966" DrawAspect="Content" ObjectID="_1686796618" r:id="rId3412"/>
              </w:objec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670" w:dyaOrig="375" w14:anchorId="3EE4B7AF">
                <v:shape id="_x0000_i378967" type="#_x0000_t75" style="width:133.5pt;height:18.75pt" o:ole="">
                  <v:imagedata r:id="rId3413" o:title=""/>
                </v:shape>
                <o:OLEObject Type="Embed" ProgID="Equation.DSMT4" ShapeID="_x0000_i378967" DrawAspect="Content" ObjectID="_1686796619" r:id="rId34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40" w:dyaOrig="255" w14:anchorId="6767838C">
                <v:shape id="_x0000_i378968" type="#_x0000_t75" style="width:12pt;height:12.75pt" o:ole="">
                  <v:imagedata r:id="rId3415" o:title=""/>
                </v:shape>
                <o:OLEObject Type="Embed" ProgID="Equation.DSMT4" ShapeID="_x0000_i378968" DrawAspect="Content" ObjectID="_1686796620" r:id="rId34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để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440" w:dyaOrig="345" w14:anchorId="092E7CF0">
                <v:shape id="_x0000_i378969" type="#_x0000_t75" style="width:1in;height:17.25pt" o:ole="">
                  <v:imagedata r:id="rId3417" o:title=""/>
                </v:shape>
                <o:OLEObject Type="Embed" ProgID="Equation.DSMT4" ShapeID="_x0000_i378969" DrawAspect="Content" ObjectID="_1686796621" r:id="rId34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37743656" w14:textId="02684086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405" w14:anchorId="577BA5F4">
                <v:shape id="_x0000_i378970" type="#_x0000_t75" style="width:45pt;height:20.25pt" o:ole="">
                  <v:imagedata r:id="rId3419" o:title=""/>
                </v:shape>
                <o:OLEObject Type="Embed" ProgID="Equation.DSMT4" ShapeID="_x0000_i378970" DrawAspect="Content" ObjectID="_1686796622" r:id="rId34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55" w:dyaOrig="405" w14:anchorId="3D9A6645">
                <v:shape id="_x0000_i378971" type="#_x0000_t75" style="width:42.75pt;height:20.25pt" o:ole="">
                  <v:imagedata r:id="rId3421" o:title=""/>
                </v:shape>
                <o:OLEObject Type="Embed" ProgID="Equation.DSMT4" ShapeID="_x0000_i378971" DrawAspect="Content" ObjectID="_1686796623" r:id="rId34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885" w:dyaOrig="405" w14:anchorId="67523CBB">
                <v:shape id="_x0000_i378972" type="#_x0000_t75" style="width:44.25pt;height:20.25pt" o:ole="">
                  <v:imagedata r:id="rId3423" o:title=""/>
                </v:shape>
                <o:OLEObject Type="Embed" ProgID="Equation.DSMT4" ShapeID="_x0000_i378972" DrawAspect="Content" ObjectID="_1686796624" r:id="rId34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/>
                <w:position w:val="-14"/>
                <w:sz w:val="24"/>
                <w:szCs w:val="24"/>
              </w:rPr>
              <w:object w:dxaOrig="900" w:dyaOrig="405" w14:anchorId="58F0BFB4">
                <v:shape id="_x0000_i378973" type="#_x0000_t75" style="width:45pt;height:20.25pt" o:ole="">
                  <v:imagedata r:id="rId3425" o:title=""/>
                </v:shape>
                <o:OLEObject Type="Embed" ProgID="Equation.DSMT4" ShapeID="_x0000_i378973" DrawAspect="Content" ObjectID="_1686796625" r:id="rId34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0554DC0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63945D52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7476BB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4A3FB54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15" w14:anchorId="26F73A34">
                <v:shape id="_x0000_i378974" type="#_x0000_t75" style="width:22.5pt;height:15.75pt" o:ole="">
                  <v:imagedata r:id="rId3427" o:title=""/>
                </v:shape>
                <o:OLEObject Type="Embed" ProgID="Equation.DSMT4" ShapeID="_x0000_i378974" DrawAspect="Content" ObjectID="_1686796626" r:id="rId34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55" w:dyaOrig="315" w14:anchorId="7580A040">
                <v:shape id="_x0000_i378975" type="#_x0000_t75" style="width:42.75pt;height:15.75pt" o:ole="">
                  <v:imagedata r:id="rId3429" o:title=""/>
                </v:shape>
                <o:OLEObject Type="Embed" ProgID="Equation.DSMT4" ShapeID="_x0000_i378975" DrawAspect="Content" ObjectID="_1686796627" r:id="rId34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,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810" w:dyaOrig="315" w14:anchorId="62909C67">
                <v:shape id="_x0000_i378976" type="#_x0000_t75" style="width:40.5pt;height:15.75pt" o:ole="">
                  <v:imagedata r:id="rId3431" o:title=""/>
                </v:shape>
                <o:OLEObject Type="Embed" ProgID="Equation.DSMT4" ShapeID="_x0000_i378976" DrawAspect="Content" ObjectID="_1686796628" r:id="rId34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toạ độ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60CCFDA6">
                <v:shape id="_x0000_i378977" type="#_x0000_t75" style="width:15.75pt;height:12.75pt" o:ole="">
                  <v:imagedata r:id="rId3433" o:title=""/>
                </v:shape>
                <o:OLEObject Type="Embed" ProgID="Equation.DSMT4" ShapeID="_x0000_i378977" DrawAspect="Content" ObjectID="_1686796629" r:id="rId34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sao cho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90" w:dyaOrig="315" w14:anchorId="332BA82A">
                <v:shape id="_x0000_i378978" type="#_x0000_t75" style="width:64.5pt;height:15.75pt" o:ole="">
                  <v:imagedata r:id="rId3435" o:title=""/>
                </v:shape>
                <o:OLEObject Type="Embed" ProgID="Equation.DSMT4" ShapeID="_x0000_i378978" DrawAspect="Content" ObjectID="_1686796630" r:id="rId3436"/>
              </w:object>
            </w:r>
          </w:p>
          <w:p w14:paraId="091B4556" w14:textId="6CB1F02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15" w14:anchorId="2CDF2B73">
                <v:shape id="_x0000_i378979" type="#_x0000_t75" style="width:37.5pt;height:15.75pt" o:ole="">
                  <v:imagedata r:id="rId3437" o:title=""/>
                </v:shape>
                <o:OLEObject Type="Embed" ProgID="Equation.DSMT4" ShapeID="_x0000_i378979" DrawAspect="Content" ObjectID="_1686796631" r:id="rId3438"/>
              </w:objec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0892AC9A">
                <v:shape id="_x0000_i378980" type="#_x0000_t75" style="width:46.5pt;height:15.75pt" o:ole="">
                  <v:imagedata r:id="rId3439" o:title=""/>
                </v:shape>
                <o:OLEObject Type="Embed" ProgID="Equation.DSMT4" ShapeID="_x0000_i378980" DrawAspect="Content" ObjectID="_1686796632" r:id="rId34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930" w:dyaOrig="315" w14:anchorId="7DF450E8">
                <v:shape id="_x0000_i378981" type="#_x0000_t75" style="width:46.5pt;height:15.75pt" o:ole="">
                  <v:imagedata r:id="rId3441" o:title=""/>
                </v:shape>
                <o:OLEObject Type="Embed" ProgID="Equation.DSMT4" ShapeID="_x0000_i378981" DrawAspect="Content" ObjectID="_1686796633" r:id="rId34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750" w:dyaOrig="315" w14:anchorId="20D0C0A1">
                <v:shape id="_x0000_i378982" type="#_x0000_t75" style="width:37.5pt;height:15.75pt" o:ole="">
                  <v:imagedata r:id="rId3443" o:title=""/>
                </v:shape>
                <o:OLEObject Type="Embed" ProgID="Equation.DSMT4" ShapeID="_x0000_i378982" DrawAspect="Content" ObjectID="_1686796634" r:id="rId34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63F991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0E188BD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B00EC2D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9FD0A8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lastRenderedPageBreak/>
              <w:t xml:space="preserve">Câu 41: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405" w14:anchorId="037AAD25">
                <v:shape id="_x0000_i378983" type="#_x0000_t75" style="width:36pt;height:20.25pt" o:ole="">
                  <v:imagedata r:id="rId3445" o:title=""/>
                </v:shape>
                <o:OLEObject Type="Embed" ProgID="Equation.DSMT4" ShapeID="_x0000_i378983" DrawAspect="Content" ObjectID="_1686796635" r:id="rId34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145110F4">
                <v:shape id="_x0000_i378984" type="#_x0000_t75" style="width:48pt;height:20.25pt" o:ole="">
                  <v:imagedata r:id="rId3447" o:title=""/>
                </v:shape>
                <o:OLEObject Type="Embed" ProgID="Equation.DSMT4" ShapeID="_x0000_i378984" DrawAspect="Content" ObjectID="_1686796636" r:id="rId34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5041013">
                <v:shape id="_x0000_i378985" type="#_x0000_t75" style="width:39pt;height:20.25pt" o:ole="">
                  <v:imagedata r:id="rId3449" o:title=""/>
                </v:shape>
                <o:OLEObject Type="Embed" ProgID="Equation.DSMT4" ShapeID="_x0000_i378985" DrawAspect="Content" ObjectID="_1686796637" r:id="rId34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07E95B8F">
                <v:shape id="_x0000_i378986" type="#_x0000_t75" style="width:15.75pt;height:12.75pt" o:ole="">
                  <v:imagedata r:id="rId3451" o:title=""/>
                </v:shape>
                <o:OLEObject Type="Embed" ProgID="Equation.DSMT4" ShapeID="_x0000_i378986" DrawAspect="Content" ObjectID="_1686796638" r:id="rId34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25" w:dyaOrig="345" w14:anchorId="1E6A2856">
                <v:shape id="_x0000_i378987" type="#_x0000_t75" style="width:86.25pt;height:17.25pt" o:ole="">
                  <v:imagedata r:id="rId3453" o:title=""/>
                </v:shape>
                <o:OLEObject Type="Embed" ProgID="Equation.DSMT4" ShapeID="_x0000_i378987" DrawAspect="Content" ObjectID="_1686796639" r:id="rId34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B89AC51" w14:textId="5B46E2B5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85" w:dyaOrig="405" w14:anchorId="699A253C">
                <v:shape id="_x0000_i378988" type="#_x0000_t75" style="width:44.25pt;height:20.25pt" o:ole="">
                  <v:imagedata r:id="rId3455" o:title=""/>
                </v:shape>
                <o:OLEObject Type="Embed" ProgID="Equation.DSMT4" ShapeID="_x0000_i378988" DrawAspect="Content" ObjectID="_1686796640" r:id="rId3456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59935F43">
                <v:shape id="_x0000_i378989" type="#_x0000_t75" style="width:51.75pt;height:20.25pt" o:ole="">
                  <v:imagedata r:id="rId3457" o:title=""/>
                </v:shape>
                <o:OLEObject Type="Embed" ProgID="Equation.DSMT4" ShapeID="_x0000_i378989" DrawAspect="Content" ObjectID="_1686796641" r:id="rId34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BA48003" w14:textId="5D51273D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405" w14:anchorId="05BA7FD6">
                <v:shape id="_x0000_i378990" type="#_x0000_t75" style="width:51pt;height:20.25pt" o:ole="">
                  <v:imagedata r:id="rId3459" o:title=""/>
                </v:shape>
                <o:OLEObject Type="Embed" ProgID="Equation.DSMT4" ShapeID="_x0000_i378990" DrawAspect="Content" ObjectID="_1686796642" r:id="rId34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85" w:dyaOrig="405" w14:anchorId="5EC6D6D5">
                <v:shape id="_x0000_i378991" type="#_x0000_t75" style="width:59.25pt;height:20.25pt" o:ole="">
                  <v:imagedata r:id="rId3461" o:title=""/>
                </v:shape>
                <o:OLEObject Type="Embed" ProgID="Equation.DSMT4" ShapeID="_x0000_i378991" DrawAspect="Content" ObjectID="_1686796643" r:id="rId3462"/>
              </w:object>
            </w:r>
            <w:r w:rsidRPr="007D28A6">
              <w:rPr>
                <w:rFonts w:ascii="Chu Van An" w:hAnsi="Chu Van An" w:cs="Chu Van An"/>
                <w:color w:val="000000" w:themeColor="text1"/>
                <w:sz w:val="24"/>
                <w:szCs w:val="24"/>
              </w:rPr>
              <w:t>.</w:t>
            </w:r>
          </w:p>
          <w:p w14:paraId="60CFABB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19FC316D" w14:textId="77777777" w:rsidR="009844E1" w:rsidRPr="007D28A6" w:rsidRDefault="009844E1" w:rsidP="006C3BBF">
            <w:pPr>
              <w:spacing w:after="255"/>
              <w:contextualSpacing/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DABEC17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D71626C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42: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toạ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50" w:dyaOrig="330" w14:anchorId="0D2C9C06">
                <v:shape id="_x0000_i378992" type="#_x0000_t75" style="width:22.5pt;height:16.5pt" o:ole="">
                  <v:imagedata r:id="rId3463" o:title=""/>
                </v:shape>
                <o:OLEObject Type="Embed" ProgID="Equation.DSMT4" ShapeID="_x0000_i378992" DrawAspect="Content" ObjectID="_1686796644" r:id="rId34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điểm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036A4236">
                <v:shape id="_x0000_i378993" type="#_x0000_t75" style="width:39pt;height:20.25pt" o:ole="">
                  <v:imagedata r:id="rId3465" o:title=""/>
                </v:shape>
                <o:OLEObject Type="Embed" ProgID="Equation.DSMT4" ShapeID="_x0000_i378993" DrawAspect="Content" ObjectID="_1686796645" r:id="rId34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1E7AD5A8">
                <v:shape id="_x0000_i378994" type="#_x0000_t75" style="width:47.25pt;height:20.25pt" o:ole="">
                  <v:imagedata r:id="rId3467" o:title=""/>
                </v:shape>
                <o:OLEObject Type="Embed" ProgID="Equation.DSMT4" ShapeID="_x0000_i378994" DrawAspect="Content" ObjectID="_1686796646" r:id="rId34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45" w:dyaOrig="405" w14:anchorId="69633ECF">
                <v:shape id="_x0000_i378995" type="#_x0000_t75" style="width:47.25pt;height:20.25pt" o:ole="">
                  <v:imagedata r:id="rId3469" o:title=""/>
                </v:shape>
                <o:OLEObject Type="Embed" ProgID="Equation.DSMT4" ShapeID="_x0000_i378995" DrawAspect="Content" ObjectID="_1686796647" r:id="rId34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toạ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1F6D6E8E">
                <v:shape id="_x0000_i378996" type="#_x0000_t75" style="width:16.5pt;height:12.75pt" o:ole="">
                  <v:imagedata r:id="rId3471" o:title=""/>
                </v:shape>
                <o:OLEObject Type="Embed" ProgID="Equation.DSMT4" ShapeID="_x0000_i378996" DrawAspect="Content" ObjectID="_1686796648" r:id="rId34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rằng véctơ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00" w:dyaOrig="345" w14:anchorId="443711E1">
                <v:shape id="_x0000_i378997" type="#_x0000_t75" style="width:105pt;height:17.25pt" o:ole="">
                  <v:imagedata r:id="rId3473" o:title=""/>
                </v:shape>
                <o:OLEObject Type="Embed" ProgID="Equation.DSMT4" ShapeID="_x0000_i378997" DrawAspect="Content" ObjectID="_1686796649" r:id="rId34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toạ độ là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0FB5CBD8">
                <v:shape id="_x0000_i378998" type="#_x0000_t75" style="width:28.5pt;height:20.25pt" o:ole="">
                  <v:imagedata r:id="rId3475" o:title=""/>
                </v:shape>
                <o:OLEObject Type="Embed" ProgID="Equation.DSMT4" ShapeID="_x0000_i378998" DrawAspect="Content" ObjectID="_1686796650" r:id="rId34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31D9AE9D" w14:textId="01F52BF4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35" w:dyaOrig="405" w14:anchorId="4C59CE8C">
                <v:shape id="_x0000_i378999" type="#_x0000_t75" style="width:36.75pt;height:20.25pt" o:ole="">
                  <v:imagedata r:id="rId3477" o:title=""/>
                </v:shape>
                <o:OLEObject Type="Embed" ProgID="Equation.DSMT4" ShapeID="_x0000_i378999" DrawAspect="Content" ObjectID="_1686796651" r:id="rId3478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00" w:dyaOrig="405" w14:anchorId="2C55A9BA">
                <v:shape id="_x0000_i379000" type="#_x0000_t75" style="width:30pt;height:20.25pt" o:ole="">
                  <v:imagedata r:id="rId3479" o:title=""/>
                </v:shape>
                <o:OLEObject Type="Embed" ProgID="Equation.DSMT4" ShapeID="_x0000_i379000" DrawAspect="Content" ObjectID="_1686796652" r:id="rId3480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6D5D0861">
                <v:shape id="_x0000_i379001" type="#_x0000_t75" style="width:44.25pt;height:20.25pt" o:ole="">
                  <v:imagedata r:id="rId3481" o:title=""/>
                </v:shape>
                <o:OLEObject Type="Embed" ProgID="Equation.DSMT4" ShapeID="_x0000_i379001" DrawAspect="Content" ObjectID="_1686796653" r:id="rId3482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90" w:dyaOrig="405" w14:anchorId="251759D7">
                <v:shape id="_x0000_i379002" type="#_x0000_t75" style="width:34.5pt;height:20.25pt" o:ole="">
                  <v:imagedata r:id="rId3483" o:title=""/>
                </v:shape>
                <o:OLEObject Type="Embed" ProgID="Equation.DSMT4" ShapeID="_x0000_i379002" DrawAspect="Content" ObjectID="_1686796654" r:id="rId3484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070C8DBD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7A630D4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73DD23F6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178CF53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43: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15" w14:anchorId="0BDE5677">
                <v:shape id="_x0000_i379003" type="#_x0000_t75" style="width:23.25pt;height:15.75pt" o:ole="">
                  <v:imagedata r:id="rId3485" o:title=""/>
                </v:shape>
                <o:OLEObject Type="Embed" ProgID="Equation.DSMT4" ShapeID="_x0000_i379003" DrawAspect="Content" ObjectID="_1686796655" r:id="rId34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665" w:dyaOrig="405" w14:anchorId="6BA7C009">
                <v:shape id="_x0000_i379004" type="#_x0000_t75" style="width:83.25pt;height:20.25pt" o:ole="">
                  <v:imagedata r:id="rId3487" o:title=""/>
                </v:shape>
                <o:OLEObject Type="Embed" ProgID="Equation.DSMT4" ShapeID="_x0000_i379004" DrawAspect="Content" ObjectID="_1686796656" r:id="rId34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15" w:dyaOrig="255" w14:anchorId="1D7F0AF0">
                <v:shape id="_x0000_i379005" type="#_x0000_t75" style="width:15.75pt;height:12.75pt" o:ole="">
                  <v:imagedata r:id="rId3489" o:title=""/>
                </v:shape>
                <o:OLEObject Type="Embed" ProgID="Equation.DSMT4" ShapeID="_x0000_i379005" DrawAspect="Content" ObjectID="_1686796657" r:id="rId34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1275" w:dyaOrig="315" w14:anchorId="2DD361CB">
                <v:shape id="_x0000_i379006" type="#_x0000_t75" style="width:63.75pt;height:15.75pt" o:ole="">
                  <v:imagedata r:id="rId3491" o:title=""/>
                </v:shape>
                <o:OLEObject Type="Embed" ProgID="Equation.DSMT4" ShapeID="_x0000_i379006" DrawAspect="Content" ObjectID="_1686796658" r:id="rId34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</w:t>
            </w:r>
          </w:p>
          <w:p w14:paraId="15A8F88F" w14:textId="72EE785A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215B82F6">
                <v:shape id="_x0000_i379007" type="#_x0000_t75" style="width:48pt;height:20.25pt" o:ole="">
                  <v:imagedata r:id="rId3493" o:title=""/>
                </v:shape>
                <o:OLEObject Type="Embed" ProgID="Equation.DSMT4" ShapeID="_x0000_i379007" DrawAspect="Content" ObjectID="_1686796659" r:id="rId34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1125" w:dyaOrig="675" w14:anchorId="4EBBE584">
                <v:shape id="_x0000_i379008" type="#_x0000_t75" style="width:56.25pt;height:33.75pt" o:ole="">
                  <v:imagedata r:id="rId3495" o:title=""/>
                </v:shape>
                <o:OLEObject Type="Embed" ProgID="Equation.DSMT4" ShapeID="_x0000_i379008" DrawAspect="Content" ObjectID="_1686796660" r:id="rId34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E543FCC" w14:textId="69F996D5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28"/>
                <w:sz w:val="24"/>
                <w:szCs w:val="24"/>
              </w:rPr>
              <w:object w:dxaOrig="900" w:dyaOrig="675" w14:anchorId="1960E41A">
                <v:shape id="_x0000_i379009" type="#_x0000_t75" style="width:45pt;height:33.75pt" o:ole="">
                  <v:imagedata r:id="rId3497" o:title=""/>
                </v:shape>
                <o:OLEObject Type="Embed" ProgID="Equation.DSMT4" ShapeID="_x0000_i379009" DrawAspect="Content" ObjectID="_1686796661" r:id="rId34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75" w:dyaOrig="405" w14:anchorId="351B898B">
                <v:shape id="_x0000_i379010" type="#_x0000_t75" style="width:48.75pt;height:20.25pt" o:ole="">
                  <v:imagedata r:id="rId3499" o:title=""/>
                </v:shape>
                <o:OLEObject Type="Embed" ProgID="Equation.DSMT4" ShapeID="_x0000_i379010" DrawAspect="Content" ObjectID="_1686796662" r:id="rId35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1203147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0F452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noProof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23426CA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05B98E0E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44: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7C787A00">
                <v:shape id="_x0000_i379011" type="#_x0000_t75" style="width:23.25pt;height:16.5pt" o:ole="">
                  <v:imagedata r:id="rId3501" o:title=""/>
                </v:shape>
                <o:OLEObject Type="Embed" ProgID="Equation.DSMT4" ShapeID="_x0000_i379011" DrawAspect="Content" ObjectID="_1686796663" r:id="rId35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2745" w:dyaOrig="405" w14:anchorId="34ED5068">
                <v:shape id="_x0000_i379012" type="#_x0000_t75" style="width:137.25pt;height:20.25pt" o:ole="">
                  <v:imagedata r:id="rId3503" o:title=""/>
                </v:shape>
                <o:OLEObject Type="Embed" ProgID="Equation.DSMT4" ShapeID="_x0000_i379012" DrawAspect="Content" ObjectID="_1686796664" r:id="rId35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255" w:dyaOrig="255" w14:anchorId="0F3269BF">
                <v:shape id="_x0000_i379013" type="#_x0000_t75" style="width:12.75pt;height:12.75pt" o:ole="">
                  <v:imagedata r:id="rId3505" o:title=""/>
                </v:shape>
                <o:OLEObject Type="Embed" ProgID="Equation.DSMT4" ShapeID="_x0000_i379013" DrawAspect="Content" ObjectID="_1686796665" r:id="rId35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720" w:dyaOrig="285" w14:anchorId="1C0F6E33">
                <v:shape id="_x0000_i379014" type="#_x0000_t75" style="width:36pt;height:14.25pt" o:ole="">
                  <v:imagedata r:id="rId3507" o:title=""/>
                </v:shape>
                <o:OLEObject Type="Embed" ProgID="Equation.DSMT4" ShapeID="_x0000_i379014" DrawAspect="Content" ObjectID="_1686796666" r:id="rId35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hình bình hành là:</w:t>
            </w:r>
          </w:p>
          <w:p w14:paraId="3A8B61F7" w14:textId="03CF9B90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17035BA5">
                <v:shape id="_x0000_i379015" type="#_x0000_t75" style="width:41.25pt;height:20.25pt" o:ole="">
                  <v:imagedata r:id="rId3509" o:title=""/>
                </v:shape>
                <o:OLEObject Type="Embed" ProgID="Equation.DSMT4" ShapeID="_x0000_i379015" DrawAspect="Content" ObjectID="_1686796667" r:id="rId35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05" w:dyaOrig="405" w14:anchorId="76DF767F">
                <v:shape id="_x0000_i379016" type="#_x0000_t75" style="width:35.25pt;height:20.25pt" o:ole="">
                  <v:imagedata r:id="rId3511" o:title=""/>
                </v:shape>
                <o:OLEObject Type="Embed" ProgID="Equation.DSMT4" ShapeID="_x0000_i379016" DrawAspect="Content" ObjectID="_1686796668" r:id="rId351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405" w14:anchorId="75D1D0C2">
                <v:shape id="_x0000_i379017" type="#_x0000_t75" style="width:48pt;height:20.25pt" o:ole="">
                  <v:imagedata r:id="rId3513" o:title=""/>
                </v:shape>
                <o:OLEObject Type="Embed" ProgID="Equation.DSMT4" ShapeID="_x0000_i379017" DrawAspect="Content" ObjectID="_1686796669" r:id="rId351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570" w:dyaOrig="405" w14:anchorId="0D428E9A">
                <v:shape id="_x0000_i379018" type="#_x0000_t75" style="width:28.5pt;height:20.25pt" o:ole="">
                  <v:imagedata r:id="rId3515" o:title=""/>
                </v:shape>
                <o:OLEObject Type="Embed" ProgID="Equation.DSMT4" ShapeID="_x0000_i379018" DrawAspect="Content" ObjectID="_1686796670" r:id="rId351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03A0106" w14:textId="77777777" w:rsidR="009844E1" w:rsidRPr="007D28A6" w:rsidRDefault="009844E1" w:rsidP="006C3BBF">
            <w:pPr>
              <w:pStyle w:val="Char"/>
              <w:spacing w:after="0"/>
              <w:contextualSpacing/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</w:tcPr>
          <w:p w14:paraId="1C45F0D0" w14:textId="77777777" w:rsidR="009844E1" w:rsidRPr="007D28A6" w:rsidRDefault="009844E1" w:rsidP="006C3BBF">
            <w:pPr>
              <w:ind w:left="-79" w:firstLine="22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4C06129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65C0FB4E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45: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Trong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  <w:lang w:val="pt-BR"/>
              </w:rPr>
              <w:object w:dxaOrig="465" w:dyaOrig="315" w14:anchorId="4D65619E">
                <v:shape id="_x0000_i379019" type="#_x0000_t75" style="width:23.25pt;height:15.75pt" o:ole="">
                  <v:imagedata r:id="rId3517" o:title=""/>
                </v:shape>
                <o:OLEObject Type="Embed" ProgID="Equation.DSMT4" ShapeID="_x0000_i379019" DrawAspect="Content" ObjectID="_1686796671" r:id="rId351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cho hình bình hành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  <w:lang w:val="pt-BR"/>
              </w:rPr>
              <w:object w:dxaOrig="720" w:dyaOrig="285" w14:anchorId="455EC2AA">
                <v:shape id="_x0000_i379020" type="#_x0000_t75" style="width:36pt;height:14.25pt" o:ole="">
                  <v:imagedata r:id="rId3519" o:title=""/>
                </v:shape>
                <o:OLEObject Type="Embed" ProgID="Equation.DSMT4" ShapeID="_x0000_i379020" DrawAspect="Content" ObjectID="_1686796672" r:id="rId352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có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  <w:lang w:val="pt-BR"/>
              </w:rPr>
              <w:object w:dxaOrig="900" w:dyaOrig="405" w14:anchorId="5F5ECC8C">
                <v:shape id="_x0000_i379021" type="#_x0000_t75" style="width:45pt;height:20.25pt" o:ole="">
                  <v:imagedata r:id="rId3521" o:title=""/>
                </v:shape>
                <o:OLEObject Type="Embed" ProgID="Equation.DSMT4" ShapeID="_x0000_i379021" DrawAspect="Content" ObjectID="_1686796673" r:id="rId352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80" w:dyaOrig="405" w14:anchorId="52D9FA10">
                <v:shape id="_x0000_i379022" type="#_x0000_t75" style="width:39pt;height:20.25pt" o:ole="">
                  <v:imagedata r:id="rId3523" o:title=""/>
                </v:shape>
                <o:OLEObject Type="Embed" ProgID="Equation.DSMT4" ShapeID="_x0000_i379022" DrawAspect="Content" ObjectID="_1686796674" r:id="rId352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00" w:dyaOrig="405" w14:anchorId="0F5B2489">
                <v:shape id="_x0000_i379023" type="#_x0000_t75" style="width:45pt;height:20.25pt" o:ole="">
                  <v:imagedata r:id="rId3525" o:title=""/>
                </v:shape>
                <o:OLEObject Type="Embed" ProgID="Equation.DSMT4" ShapeID="_x0000_i379023" DrawAspect="Content" ObjectID="_1686796675" r:id="rId352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. Tọa độ đỉnh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  <w:lang w:val="pt-BR"/>
              </w:rPr>
              <w:object w:dxaOrig="255" w:dyaOrig="255" w14:anchorId="369564C0">
                <v:shape id="_x0000_i379024" type="#_x0000_t75" style="width:12.75pt;height:12.75pt" o:ole="">
                  <v:imagedata r:id="rId3527" o:title=""/>
                </v:shape>
                <o:OLEObject Type="Embed" ProgID="Equation.DSMT4" ShapeID="_x0000_i379024" DrawAspect="Content" ObjectID="_1686796676" r:id="rId352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pt-BR"/>
              </w:rPr>
              <w:t xml:space="preserve"> là</w:t>
            </w:r>
          </w:p>
          <w:p w14:paraId="3775DD11" w14:textId="72A49711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  <w:lang w:val="nl-NL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nl-NL"/>
              </w:rPr>
              <w:object w:dxaOrig="555" w:dyaOrig="390" w14:anchorId="1C46F072">
                <v:shape id="_x0000_i379025" type="#_x0000_t75" style="width:27.75pt;height:19.5pt" o:ole="">
                  <v:imagedata r:id="rId3529" o:title=""/>
                </v:shape>
                <o:OLEObject Type="Embed" ProgID="Equation.DSMT4" ShapeID="_x0000_i379025" DrawAspect="Content" ObjectID="_1686796677" r:id="rId353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4"/>
                <w:sz w:val="24"/>
                <w:szCs w:val="24"/>
                <w:lang w:val="nl-NL"/>
              </w:rPr>
              <w:object w:dxaOrig="705" w:dyaOrig="390" w14:anchorId="6882FEF5">
                <v:shape id="_x0000_i379026" type="#_x0000_t75" style="width:35.25pt;height:19.5pt" o:ole="">
                  <v:imagedata r:id="rId3531" o:title=""/>
                </v:shape>
                <o:OLEObject Type="Embed" ProgID="Equation.DSMT4" ShapeID="_x0000_i379026" DrawAspect="Content" ObjectID="_1686796678" r:id="rId353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8"/>
                <w:sz w:val="24"/>
                <w:szCs w:val="24"/>
                <w:lang w:val="nl-NL"/>
              </w:rPr>
              <w:object w:dxaOrig="735" w:dyaOrig="465" w14:anchorId="047BEA07">
                <v:shape id="_x0000_i379027" type="#_x0000_t75" style="width:36.75pt;height:23.25pt" o:ole="">
                  <v:imagedata r:id="rId3533" o:title=""/>
                </v:shape>
                <o:OLEObject Type="Embed" ProgID="Equation.DSMT4" ShapeID="_x0000_i379027" DrawAspect="Content" ObjectID="_1686796679" r:id="rId353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nl-NL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nl-NL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CC"/>
                <w:position w:val="-18"/>
                <w:sz w:val="24"/>
                <w:szCs w:val="24"/>
                <w:lang w:val="nl-NL"/>
              </w:rPr>
              <w:object w:dxaOrig="765" w:dyaOrig="465" w14:anchorId="20CDCD09">
                <v:shape id="_x0000_i379028" type="#_x0000_t75" style="width:38.25pt;height:23.25pt" o:ole="">
                  <v:imagedata r:id="rId3535" o:title=""/>
                </v:shape>
                <o:OLEObject Type="Embed" ProgID="Equation.DSMT4" ShapeID="_x0000_i379028" DrawAspect="Content" ObjectID="_1686796680" r:id="rId353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nl-NL"/>
              </w:rPr>
              <w:t>.</w:t>
            </w:r>
          </w:p>
          <w:p w14:paraId="3FAEA713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2A4C4BD6" w14:textId="77777777" w:rsidR="009844E1" w:rsidRPr="007D28A6" w:rsidRDefault="009844E1" w:rsidP="006C3BBF">
            <w:pPr>
              <w:ind w:right="201"/>
              <w:mirrorIndents/>
              <w:jc w:val="center"/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 xml:space="preserve">   Lời giải</w:t>
            </w:r>
          </w:p>
        </w:tc>
      </w:tr>
      <w:tr w:rsidR="009844E1" w:rsidRPr="007D28A6" w14:paraId="1C7F0F86" w14:textId="77777777" w:rsidTr="006C3BBF">
        <w:trPr>
          <w:trHeight w:val="399"/>
        </w:trPr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20049130" w14:textId="77777777" w:rsidR="009844E1" w:rsidRPr="007D28A6" w:rsidRDefault="009844E1" w:rsidP="006C3BBF">
            <w:pPr>
              <w:contextualSpacing/>
              <w:mirrorIndents/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46: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Trên mặt phẳng tọa độ </w:t>
            </w:r>
            <w:r w:rsidRPr="007D28A6">
              <w:rPr>
                <w:rFonts w:ascii="Chu Van An" w:eastAsia="Times New Roman" w:hAnsi="Chu Van An" w:cs="Chu Van An"/>
                <w:position w:val="-10"/>
                <w:sz w:val="24"/>
                <w:szCs w:val="24"/>
              </w:rPr>
              <w:object w:dxaOrig="465" w:dyaOrig="330" w14:anchorId="123F987B">
                <v:shape id="_x0000_i379029" type="#_x0000_t75" style="width:23.25pt;height:16.5pt" o:ole="">
                  <v:imagedata r:id="rId3537" o:title=""/>
                </v:shape>
                <o:OLEObject Type="Embed" ProgID="Equation.DSMT4" ShapeID="_x0000_i379029" DrawAspect="Content" ObjectID="_1686796681" r:id="rId353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85" w:dyaOrig="405" w14:anchorId="2CC961BB">
                <v:shape id="_x0000_i379030" type="#_x0000_t75" style="width:44.25pt;height:20.25pt" o:ole="">
                  <v:imagedata r:id="rId3539" o:title=""/>
                </v:shape>
                <o:OLEObject Type="Embed" ProgID="Equation.DSMT4" ShapeID="_x0000_i379030" DrawAspect="Content" ObjectID="_1686796682" r:id="rId354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675" w:dyaOrig="405" w14:anchorId="44B6FB81">
                <v:shape id="_x0000_i379031" type="#_x0000_t75" style="width:33.75pt;height:20.25pt" o:ole="">
                  <v:imagedata r:id="rId3541" o:title=""/>
                </v:shape>
                <o:OLEObject Type="Embed" ProgID="Equation.DSMT4" ShapeID="_x0000_i379031" DrawAspect="Content" ObjectID="_1686796683" r:id="rId354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260" w:dyaOrig="420" w14:anchorId="3ADB6306">
                <v:shape id="_x0000_i379032" type="#_x0000_t75" style="width:63pt;height:21pt" o:ole="">
                  <v:imagedata r:id="rId3543" o:title=""/>
                </v:shape>
                <o:OLEObject Type="Embed" ProgID="Equation.DSMT4" ShapeID="_x0000_i379032" DrawAspect="Content" ObjectID="_1686796684" r:id="rId354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và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80" w:dyaOrig="420" w14:anchorId="0D72AAE2">
                <v:shape id="_x0000_i379033" type="#_x0000_t75" style="width:54pt;height:21pt" o:ole="">
                  <v:imagedata r:id="rId3545" o:title=""/>
                </v:shape>
                <o:OLEObject Type="Embed" ProgID="Equation.DSMT4" ShapeID="_x0000_i379033" DrawAspect="Content" ObjectID="_1686796685" r:id="rId354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70" w14:anchorId="03126171">
                <v:shape id="_x0000_i379034" type="#_x0000_t75" style="width:16.5pt;height:13.5pt" o:ole="">
                  <v:imagedata r:id="rId3547" o:title=""/>
                </v:shape>
                <o:OLEObject Type="Embed" ProgID="Equation.DSMT4" ShapeID="_x0000_i379034" DrawAspect="Content" ObjectID="_1686796686" r:id="rId354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thỏa mãn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2190" w:dyaOrig="375" w14:anchorId="7330EE82">
                <v:shape id="_x0000_i379035" type="#_x0000_t75" style="width:109.5pt;height:18.75pt" o:ole="">
                  <v:imagedata r:id="rId3549" o:title=""/>
                </v:shape>
                <o:OLEObject Type="Embed" ProgID="Equation.DSMT4" ShapeID="_x0000_i379035" DrawAspect="Content" ObjectID="_1686796687" r:id="rId355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có tọa độ là</w:t>
            </w:r>
          </w:p>
          <w:p w14:paraId="6A429FD9" w14:textId="74615CF1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color w:val="800080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90" w:dyaOrig="405" w14:anchorId="373AF5DA">
                <v:shape id="_x0000_i379036" type="#_x0000_t75" style="width:49.5pt;height:20.25pt" o:ole="">
                  <v:imagedata r:id="rId3551" o:title=""/>
                </v:shape>
                <o:OLEObject Type="Embed" ProgID="Equation.DSMT4" ShapeID="_x0000_i379036" DrawAspect="Content" ObjectID="_1686796688" r:id="rId355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position w:val="-14"/>
                <w:sz w:val="24"/>
                <w:szCs w:val="24"/>
              </w:rPr>
              <w:object w:dxaOrig="930" w:dyaOrig="405" w14:anchorId="6BF68A14">
                <v:shape id="_x0000_i379037" type="#_x0000_t75" style="width:46.5pt;height:20.25pt" o:ole="">
                  <v:imagedata r:id="rId3553" o:title=""/>
                </v:shape>
                <o:OLEObject Type="Embed" ProgID="Equation.DSMT4" ShapeID="_x0000_i379037" DrawAspect="Content" ObjectID="_1686796689" r:id="rId355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18FB37A1" w14:textId="69E0985E" w:rsidR="009844E1" w:rsidRPr="007D28A6" w:rsidRDefault="009844E1" w:rsidP="006C3BBF">
            <w:pPr>
              <w:tabs>
                <w:tab w:val="left" w:pos="85"/>
                <w:tab w:val="left" w:pos="3146"/>
              </w:tabs>
              <w:contextualSpacing/>
              <w:mirrorIndents/>
              <w:rPr>
                <w:rFonts w:ascii="Chu Van An" w:eastAsiaTheme="minorHAnsi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110" w:dyaOrig="405" w14:anchorId="6C1C11F5">
                <v:shape id="_x0000_i379038" type="#_x0000_t75" style="width:55.5pt;height:20.25pt" o:ole="">
                  <v:imagedata r:id="rId3555" o:title=""/>
                </v:shape>
                <o:OLEObject Type="Embed" ProgID="Equation.DSMT4" ShapeID="_x0000_i379038" DrawAspect="Content" ObjectID="_1686796690" r:id="rId3556"/>
              </w:object>
            </w:r>
            <w:r w:rsidRPr="007D28A6">
              <w:rPr>
                <w:rFonts w:ascii="Chu Van An" w:hAnsi="Chu Van An" w:cs="Chu Van An"/>
                <w:color w:val="0000FF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825" w:dyaOrig="405" w14:anchorId="0BE9C50A">
                <v:shape id="_x0000_i379039" type="#_x0000_t75" style="width:41.25pt;height:20.25pt" o:ole="">
                  <v:imagedata r:id="rId3557" o:title=""/>
                </v:shape>
                <o:OLEObject Type="Embed" ProgID="Equation.DSMT4" ShapeID="_x0000_i379039" DrawAspect="Content" ObjectID="_1686796691" r:id="rId355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891CF43" w14:textId="77777777" w:rsidR="009844E1" w:rsidRPr="007D28A6" w:rsidRDefault="009844E1" w:rsidP="006C3BBF">
            <w:pPr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0CC92AE3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044F9A2D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833EFA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Câu 47: </w: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Trong mặt phẳng với hệ trục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525" w:dyaOrig="330" w14:anchorId="2238CCCD">
                <v:shape id="_x0000_i379040" type="#_x0000_t75" style="width:26.25pt;height:16.5pt" o:ole="">
                  <v:imagedata r:id="rId3559" o:title=""/>
                </v:shape>
                <o:OLEObject Type="Embed" ProgID="Equation.DSMT4" ShapeID="_x0000_i379040" DrawAspect="Content" ObjectID="_1686796692" r:id="rId356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cho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2475" w:dyaOrig="405" w14:anchorId="7815A8D7">
                <v:shape id="_x0000_i379041" type="#_x0000_t75" style="width:123.75pt;height:20.25pt" o:ole="">
                  <v:imagedata r:id="rId3561" o:title=""/>
                </v:shape>
                <o:OLEObject Type="Embed" ProgID="Equation.DSMT4" ShapeID="_x0000_i379041" DrawAspect="Content" ObjectID="_1686796693" r:id="rId356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Tọa độ điểm </w:t>
            </w:r>
            <w:r w:rsidRPr="007D28A6">
              <w:rPr>
                <w:rFonts w:ascii="Chu Van An" w:eastAsia="Arial" w:hAnsi="Chu Van An" w:cs="Chu Van An"/>
                <w:position w:val="-4"/>
                <w:sz w:val="24"/>
                <w:szCs w:val="24"/>
              </w:rPr>
              <w:object w:dxaOrig="255" w:dyaOrig="255" w14:anchorId="71FB2E2C">
                <v:shape id="_x0000_i379042" type="#_x0000_t75" style="width:12.75pt;height:12.75pt" o:ole="">
                  <v:imagedata r:id="rId3563" o:title=""/>
                </v:shape>
                <o:OLEObject Type="Embed" ProgID="Equation.DSMT4" ShapeID="_x0000_i379042" DrawAspect="Content" ObjectID="_1686796694" r:id="rId356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để tứ giác </w:t>
            </w:r>
            <w:r w:rsidRPr="007D28A6">
              <w:rPr>
                <w:rFonts w:ascii="Chu Van An" w:eastAsia="Arial" w:hAnsi="Chu Van An" w:cs="Chu Van An"/>
                <w:position w:val="-6"/>
                <w:sz w:val="24"/>
                <w:szCs w:val="24"/>
              </w:rPr>
              <w:object w:dxaOrig="720" w:dyaOrig="285" w14:anchorId="4C2747BE">
                <v:shape id="_x0000_i379043" type="#_x0000_t75" style="width:36pt;height:14.25pt" o:ole="">
                  <v:imagedata r:id="rId3565" o:title=""/>
                </v:shape>
                <o:OLEObject Type="Embed" ProgID="Equation.DSMT4" ShapeID="_x0000_i379043" DrawAspect="Content" ObjectID="_1686796695" r:id="rId356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 xml:space="preserve"> là một hình bình hành là</w:t>
            </w:r>
          </w:p>
          <w:p w14:paraId="3313D89C" w14:textId="4DD0FD66" w:rsidR="009844E1" w:rsidRPr="007D28A6" w:rsidRDefault="009844E1" w:rsidP="006C3BBF">
            <w:pPr>
              <w:pStyle w:val="ListParagraph"/>
              <w:tabs>
                <w:tab w:val="left" w:pos="85"/>
                <w:tab w:val="left" w:pos="1616"/>
                <w:tab w:val="left" w:pos="3146"/>
                <w:tab w:val="left" w:pos="4535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Ⓐ.</w:t>
            </w:r>
            <w:r w:rsidRPr="007D28A6">
              <w:rPr>
                <w:rFonts w:ascii="Chu Van An" w:eastAsia="Arial" w:hAnsi="Chu Van An" w:cs="Chu Van An"/>
                <w:b/>
                <w:color w:val="800080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19F8244F">
                <v:shape id="_x0000_i379044" type="#_x0000_t75" style="width:35.25pt;height:20.25pt" o:ole="">
                  <v:imagedata r:id="rId3567" o:title=""/>
                </v:shape>
                <o:OLEObject Type="Embed" ProgID="Equation.DSMT4" ShapeID="_x0000_i379044" DrawAspect="Content" ObjectID="_1686796696" r:id="rId356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705" w:dyaOrig="405" w14:anchorId="5F95ADD5">
                <v:shape id="_x0000_i379045" type="#_x0000_t75" style="width:35.25pt;height:20.25pt" o:ole="">
                  <v:imagedata r:id="rId3569" o:title=""/>
                </v:shape>
                <o:OLEObject Type="Embed" ProgID="Equation.DSMT4" ShapeID="_x0000_i379045" DrawAspect="Content" ObjectID="_1686796697" r:id="rId357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570" w:dyaOrig="405" w14:anchorId="0C3ABAFE">
                <v:shape id="_x0000_i379046" type="#_x0000_t75" style="width:28.5pt;height:20.25pt" o:ole="">
                  <v:imagedata r:id="rId3571" o:title=""/>
                </v:shape>
                <o:OLEObject Type="Embed" ProgID="Equation.DSMT4" ShapeID="_x0000_i379046" DrawAspect="Content" ObjectID="_1686796698" r:id="rId357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fr-FR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  <w:lang w:val="fr-FR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825" w:dyaOrig="405" w14:anchorId="44246A5B">
                <v:shape id="_x0000_i379047" type="#_x0000_t75" style="width:41.25pt;height:20.25pt" o:ole="">
                  <v:imagedata r:id="rId3573" o:title=""/>
                </v:shape>
                <o:OLEObject Type="Embed" ProgID="Equation.DSMT4" ShapeID="_x0000_i379047" DrawAspect="Content" ObjectID="_1686796699" r:id="rId357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fr-FR"/>
              </w:rPr>
              <w:t>.</w:t>
            </w:r>
          </w:p>
          <w:p w14:paraId="1B699FB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E209DB9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639E014C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7CDA6D43" w14:textId="77777777" w:rsidR="009844E1" w:rsidRPr="007D28A6" w:rsidRDefault="009844E1" w:rsidP="006C3BBF">
            <w:pPr>
              <w:pStyle w:val="ListParagraph"/>
              <w:ind w:left="0"/>
              <w:mirrorIndents/>
              <w:rPr>
                <w:rFonts w:ascii="Chu Van An" w:hAnsi="Chu Van An" w:cs="Chu Van An"/>
                <w:b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Câu 48: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Trong mặt phẳng tọa độ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465" w:dyaOrig="330" w14:anchorId="4410F4DB">
                <v:shape id="_x0000_i379048" type="#_x0000_t75" style="width:23.25pt;height:16.5pt" o:ole="">
                  <v:imagedata r:id="rId3575" o:title=""/>
                </v:shape>
                <o:OLEObject Type="Embed" ProgID="Equation.DSMT4" ShapeID="_x0000_i379048" DrawAspect="Content" ObjectID="_1686796700" r:id="rId357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cho ba điểm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75" w:dyaOrig="390" w14:anchorId="598E608E">
                <v:shape id="_x0000_i379049" type="#_x0000_t75" style="width:48.75pt;height:19.5pt" o:ole="">
                  <v:imagedata r:id="rId3577" o:title=""/>
                </v:shape>
                <o:OLEObject Type="Embed" ProgID="Equation.DSMT4" ShapeID="_x0000_i379049" DrawAspect="Content" ObjectID="_1686796701" r:id="rId357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30" w:dyaOrig="390" w14:anchorId="461B101C">
                <v:shape id="_x0000_i379050" type="#_x0000_t75" style="width:46.5pt;height:19.5pt" o:ole="">
                  <v:imagedata r:id="rId3579" o:title=""/>
                </v:shape>
                <o:OLEObject Type="Embed" ProgID="Equation.DSMT4" ShapeID="_x0000_i379050" DrawAspect="Content" ObjectID="_1686796702" r:id="rId358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, </w:t>
            </w:r>
            <w:r w:rsidRPr="007D28A6">
              <w:rPr>
                <w:rFonts w:ascii="Chu Van An" w:eastAsia="Arial" w:hAnsi="Chu Van An" w:cs="Chu Van An"/>
                <w:position w:val="-14"/>
                <w:sz w:val="24"/>
                <w:szCs w:val="24"/>
              </w:rPr>
              <w:object w:dxaOrig="900" w:dyaOrig="390" w14:anchorId="1745EAED">
                <v:shape id="_x0000_i379051" type="#_x0000_t75" style="width:45pt;height:19.5pt" o:ole="">
                  <v:imagedata r:id="rId3581" o:title=""/>
                </v:shape>
                <o:OLEObject Type="Embed" ProgID="Equation.DSMT4" ShapeID="_x0000_i379051" DrawAspect="Content" ObjectID="_1686796703" r:id="rId358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Gọi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30" w14:anchorId="70523706">
                <v:shape id="_x0000_i379052" type="#_x0000_t75" style="width:12pt;height:16.5pt" o:ole="">
                  <v:imagedata r:id="rId3583" o:title=""/>
                </v:shape>
                <o:OLEObject Type="Embed" ProgID="Equation.DSMT4" ShapeID="_x0000_i379052" DrawAspect="Content" ObjectID="_1686796704" r:id="rId358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là điểm thỏa mãn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040" w:dyaOrig="375" w14:anchorId="1D15D279">
                <v:shape id="_x0000_i379053" type="#_x0000_t75" style="width:102pt;height:18.75pt" o:ole="">
                  <v:imagedata r:id="rId3585" o:title=""/>
                </v:shape>
                <o:OLEObject Type="Embed" ProgID="Equation.DSMT4" ShapeID="_x0000_i379053" DrawAspect="Content" ObjectID="_1686796705" r:id="rId358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Arial" w:hAnsi="Chu Van An" w:cs="Chu Van An"/>
                <w:position w:val="-10"/>
                <w:sz w:val="24"/>
                <w:szCs w:val="24"/>
              </w:rPr>
              <w:object w:dxaOrig="240" w:dyaOrig="330" w14:anchorId="69383802">
                <v:shape id="_x0000_i379054" type="#_x0000_t75" style="width:12pt;height:16.5pt" o:ole="">
                  <v:imagedata r:id="rId3587" o:title=""/>
                </v:shape>
                <o:OLEObject Type="Embed" ProgID="Equation.DSMT4" ShapeID="_x0000_i379054" DrawAspect="Content" ObjectID="_1686796706" r:id="rId358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629E9707" w14:textId="62E59920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lastRenderedPageBreak/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65" w:dyaOrig="675" w14:anchorId="2CC98C94">
                <v:shape id="_x0000_i379055" type="#_x0000_t75" style="width:53.25pt;height:33.75pt" o:ole="">
                  <v:imagedata r:id="rId3589" o:title=""/>
                </v:shape>
                <o:OLEObject Type="Embed" ProgID="Equation.DSMT4" ShapeID="_x0000_i379055" DrawAspect="Content" ObjectID="_1686796707" r:id="rId359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20" w:dyaOrig="675" w14:anchorId="4B22DA2A">
                <v:shape id="_x0000_i379056" type="#_x0000_t75" style="width:51pt;height:33.75pt" o:ole="">
                  <v:imagedata r:id="rId3591" o:title=""/>
                </v:shape>
                <o:OLEObject Type="Embed" ProgID="Equation.DSMT4" ShapeID="_x0000_i379056" DrawAspect="Content" ObjectID="_1686796708" r:id="rId359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7914D2C3" w14:textId="4A66E9F0" w:rsidR="009844E1" w:rsidRPr="007D28A6" w:rsidRDefault="009844E1" w:rsidP="006C3BBF">
            <w:pPr>
              <w:pStyle w:val="ListParagraph"/>
              <w:tabs>
                <w:tab w:val="left" w:pos="85"/>
                <w:tab w:val="left" w:pos="3146"/>
              </w:tabs>
              <w:ind w:left="0"/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900" w:dyaOrig="675" w14:anchorId="13185347">
                <v:shape id="_x0000_i379057" type="#_x0000_t75" style="width:45pt;height:33.75pt" o:ole="">
                  <v:imagedata r:id="rId3593" o:title=""/>
                </v:shape>
                <o:OLEObject Type="Embed" ProgID="Equation.DSMT4" ShapeID="_x0000_i379057" DrawAspect="Content" ObjectID="_1686796709" r:id="rId359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Arial" w:hAnsi="Chu Van An" w:cs="Chu Van An"/>
                <w:color w:val="0000FF"/>
                <w:position w:val="-28"/>
                <w:sz w:val="24"/>
                <w:szCs w:val="24"/>
              </w:rPr>
              <w:object w:dxaOrig="1020" w:dyaOrig="675" w14:anchorId="273F925A">
                <v:shape id="_x0000_i379058" type="#_x0000_t75" style="width:51pt;height:33.75pt" o:ole="">
                  <v:imagedata r:id="rId3595" o:title=""/>
                </v:shape>
                <o:OLEObject Type="Embed" ProgID="Equation.DSMT4" ShapeID="_x0000_i379058" DrawAspect="Content" ObjectID="_1686796710" r:id="rId359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2EE68045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5BD3B39A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vi-VN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lastRenderedPageBreak/>
              <w:t>Lời giải</w:t>
            </w:r>
          </w:p>
        </w:tc>
      </w:tr>
      <w:tr w:rsidR="009844E1" w:rsidRPr="007D28A6" w14:paraId="601999AB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3FA49F18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sz w:val="24"/>
                <w:szCs w:val="24"/>
                <w:lang w:val="vi-VN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Câu 49: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Cho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20" w:dyaOrig="390" w14:anchorId="4CDE4C14">
                <v:shape id="_x0000_i379059" type="#_x0000_t75" style="width:36pt;height:19.5pt" o:ole="">
                  <v:imagedata r:id="rId3597" o:title=""/>
                </v:shape>
                <o:OLEObject Type="Embed" ProgID="Equation.DSMT4" ShapeID="_x0000_i379059" DrawAspect="Content" ObjectID="_1686796711" r:id="rId359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960" w:dyaOrig="390" w14:anchorId="07197CC0">
                <v:shape id="_x0000_i379060" type="#_x0000_t75" style="width:48pt;height:19.5pt" o:ole="">
                  <v:imagedata r:id="rId3599" o:title=""/>
                </v:shape>
                <o:OLEObject Type="Embed" ProgID="Equation.DSMT4" ShapeID="_x0000_i379060" DrawAspect="Content" ObjectID="_1686796712" r:id="rId360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;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795" w:dyaOrig="390" w14:anchorId="77D39149">
                <v:shape id="_x0000_i379061" type="#_x0000_t75" style="width:39.75pt;height:19.5pt" o:ole="">
                  <v:imagedata r:id="rId3601" o:title=""/>
                </v:shape>
                <o:OLEObject Type="Embed" ProgID="Equation.DSMT4" ShapeID="_x0000_i379061" DrawAspect="Content" ObjectID="_1686796713" r:id="rId3602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eastAsia="Times New Roman" w:hAnsi="Chu Van An" w:cs="Chu Van An"/>
                <w:position w:val="-4"/>
                <w:sz w:val="24"/>
                <w:szCs w:val="24"/>
              </w:rPr>
              <w:object w:dxaOrig="330" w:dyaOrig="255" w14:anchorId="0A799EED">
                <v:shape id="_x0000_i379062" type="#_x0000_t75" style="width:16.5pt;height:12.75pt" o:ole="">
                  <v:imagedata r:id="rId3603" o:title=""/>
                </v:shape>
                <o:OLEObject Type="Embed" ProgID="Equation.DSMT4" ShapeID="_x0000_i379062" DrawAspect="Content" ObjectID="_1686796714" r:id="rId3604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 biết </w:t>
            </w:r>
            <w:r w:rsidRPr="007D28A6">
              <w:rPr>
                <w:rFonts w:ascii="Chu Van An" w:eastAsia="Times New Roman" w:hAnsi="Chu Van An" w:cs="Chu Van An"/>
                <w:position w:val="-6"/>
                <w:sz w:val="24"/>
                <w:szCs w:val="24"/>
              </w:rPr>
              <w:object w:dxaOrig="1710" w:dyaOrig="345" w14:anchorId="76D291E2">
                <v:shape id="_x0000_i379063" type="#_x0000_t75" style="width:85.5pt;height:17.25pt" o:ole="">
                  <v:imagedata r:id="rId3605" o:title=""/>
                </v:shape>
                <o:OLEObject Type="Embed" ProgID="Equation.DSMT4" ShapeID="_x0000_i379063" DrawAspect="Content" ObjectID="_1686796715" r:id="rId3606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</w:p>
          <w:p w14:paraId="2978376F" w14:textId="6241EABB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 xml:space="preserve"> 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870" w:dyaOrig="405" w14:anchorId="07337641">
                <v:shape id="_x0000_i379064" type="#_x0000_t75" style="width:43.5pt;height:20.25pt" o:ole="">
                  <v:imagedata r:id="rId3455" o:title=""/>
                </v:shape>
                <o:OLEObject Type="Embed" ProgID="Equation.DSMT4" ShapeID="_x0000_i379064" DrawAspect="Content" ObjectID="_1686796716" r:id="rId3607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35" w:dyaOrig="405" w14:anchorId="5C4C457F">
                <v:shape id="_x0000_i379065" type="#_x0000_t75" style="width:51.75pt;height:20.25pt" o:ole="">
                  <v:imagedata r:id="rId3457" o:title=""/>
                </v:shape>
                <o:OLEObject Type="Embed" ProgID="Equation.DSMT4" ShapeID="_x0000_i379065" DrawAspect="Content" ObjectID="_1686796717" r:id="rId3608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03F35D64" w14:textId="774B5495" w:rsidR="009844E1" w:rsidRPr="007D28A6" w:rsidRDefault="009844E1" w:rsidP="006C3BBF">
            <w:pPr>
              <w:tabs>
                <w:tab w:val="left" w:pos="85"/>
                <w:tab w:val="left" w:pos="3146"/>
              </w:tabs>
              <w:mirrorIndents/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  <w:lang w:val="vi-VN"/>
              </w:rPr>
              <w:t>Ⓒ.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vi-VN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position w:val="-14"/>
                <w:sz w:val="24"/>
                <w:szCs w:val="24"/>
              </w:rPr>
              <w:object w:dxaOrig="1020" w:dyaOrig="390" w14:anchorId="75130794">
                <v:shape id="_x0000_i379066" type="#_x0000_t75" style="width:51pt;height:19.5pt" o:ole="">
                  <v:imagedata r:id="rId3609" o:title=""/>
                </v:shape>
                <o:OLEObject Type="Embed" ProgID="Equation.DSMT4" ShapeID="_x0000_i379066" DrawAspect="Content" ObjectID="_1686796718" r:id="rId3610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  <w:lang w:val="vi-VN"/>
              </w:rPr>
              <w:t>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eastAsia="Times New Roman" w:hAnsi="Chu Van An" w:cs="Chu Van An"/>
                <w:color w:val="000000" w:themeColor="text1"/>
                <w:position w:val="-14"/>
                <w:sz w:val="24"/>
                <w:szCs w:val="24"/>
              </w:rPr>
              <w:object w:dxaOrig="1185" w:dyaOrig="405" w14:anchorId="7616AEED">
                <v:shape id="_x0000_i379067" type="#_x0000_t75" style="width:59.25pt;height:20.25pt" o:ole="">
                  <v:imagedata r:id="rId3461" o:title=""/>
                </v:shape>
                <o:OLEObject Type="Embed" ProgID="Equation.DSMT4" ShapeID="_x0000_i379067" DrawAspect="Content" ObjectID="_1686796719" r:id="rId3611"/>
              </w:object>
            </w:r>
            <w:r w:rsidRPr="007D28A6">
              <w:rPr>
                <w:rFonts w:ascii="Chu Van An" w:hAnsi="Chu Van An" w:cs="Chu Van An"/>
                <w:color w:val="000000"/>
                <w:sz w:val="24"/>
                <w:szCs w:val="24"/>
              </w:rPr>
              <w:t>.</w:t>
            </w:r>
          </w:p>
          <w:p w14:paraId="2A52846B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3AAED477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  <w:lang w:val="nl-NL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  <w:tr w:rsidR="009844E1" w:rsidRPr="007D28A6" w14:paraId="1D795B63" w14:textId="77777777" w:rsidTr="006C3BBF">
        <w:tc>
          <w:tcPr>
            <w:tcW w:w="7088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shd w:val="clear" w:color="auto" w:fill="FFFFFB"/>
          </w:tcPr>
          <w:p w14:paraId="5129170D" w14:textId="77777777" w:rsidR="009844E1" w:rsidRPr="007D28A6" w:rsidRDefault="009844E1" w:rsidP="006C3BBF">
            <w:pPr>
              <w:pStyle w:val="NoSpacing"/>
              <w:mirrorIndents/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</w:pPr>
            <w:r w:rsidRPr="007D28A6">
              <w:rPr>
                <w:rFonts w:ascii="Chu Van An" w:hAnsi="Chu Van An" w:cs="Chu Van An"/>
                <w:b/>
                <w:color w:val="0000FF"/>
                <w:sz w:val="24"/>
                <w:szCs w:val="24"/>
                <w:lang w:val="it-IT"/>
              </w:rPr>
              <w:t xml:space="preserve">Câu 50: </w: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Cho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3075" w:dyaOrig="405" w14:anchorId="5F41A52B">
                <v:shape id="_x0000_i379068" type="#_x0000_t75" style="width:153.75pt;height:20.25pt" o:ole="">
                  <v:imagedata r:id="rId3612" o:title=""/>
                </v:shape>
                <o:OLEObject Type="Embed" ProgID="Equation.DSMT4" ShapeID="_x0000_i379068" DrawAspect="Content" ObjectID="_1686796720" r:id="rId361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. Tìm tọa độ điểm </w:t>
            </w:r>
            <w:r w:rsidRPr="007D28A6">
              <w:rPr>
                <w:rFonts w:ascii="Chu Van An" w:hAnsi="Chu Van An" w:cs="Chu Van An"/>
                <w:position w:val="-4"/>
                <w:sz w:val="24"/>
                <w:szCs w:val="24"/>
              </w:rPr>
              <w:object w:dxaOrig="315" w:dyaOrig="255" w14:anchorId="746A5230">
                <v:shape id="_x0000_i379069" type="#_x0000_t75" style="width:15.75pt;height:12.75pt" o:ole="">
                  <v:imagedata r:id="rId3614" o:title=""/>
                </v:shape>
                <o:OLEObject Type="Embed" ProgID="Equation.DSMT4" ShapeID="_x0000_i379069" DrawAspect="Content" ObjectID="_1686796721" r:id="rId361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 xml:space="preserve">biết </w:t>
            </w:r>
            <w:r w:rsidRPr="007D28A6">
              <w:rPr>
                <w:rFonts w:ascii="Chu Van An" w:hAnsi="Chu Van An" w:cs="Chu Van An"/>
                <w:position w:val="-6"/>
                <w:sz w:val="24"/>
                <w:szCs w:val="24"/>
              </w:rPr>
              <w:object w:dxaOrig="1725" w:dyaOrig="345" w14:anchorId="2DDFE709">
                <v:shape id="_x0000_i379070" type="#_x0000_t75" style="width:86.25pt;height:17.25pt" o:ole="">
                  <v:imagedata r:id="rId3616" o:title=""/>
                </v:shape>
                <o:OLEObject Type="Embed" ProgID="Equation.DSMT4" ShapeID="_x0000_i379070" DrawAspect="Content" ObjectID="_1686796722" r:id="rId3617"/>
              </w:object>
            </w:r>
          </w:p>
          <w:p w14:paraId="30663713" w14:textId="268D7DB4" w:rsidR="009844E1" w:rsidRPr="007D28A6" w:rsidRDefault="009844E1" w:rsidP="006C3BBF">
            <w:pPr>
              <w:pStyle w:val="NoSpacing"/>
              <w:tabs>
                <w:tab w:val="left" w:pos="85"/>
                <w:tab w:val="left" w:pos="1616"/>
                <w:tab w:val="left" w:pos="3146"/>
                <w:tab w:val="left" w:pos="4535"/>
              </w:tabs>
              <w:mirrorIndents/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</w:pP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Ⓐ.</w:t>
            </w:r>
            <w:r w:rsidRPr="007D28A6">
              <w:rPr>
                <w:rFonts w:ascii="Chu Van An" w:hAnsi="Chu Van An" w:cs="Chu Van An"/>
                <w:b/>
                <w:sz w:val="24"/>
                <w:szCs w:val="24"/>
                <w:lang w:val="it-IT"/>
              </w:rPr>
              <w:t xml:space="preserve"> 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840" w:dyaOrig="405" w14:anchorId="01AF17D2">
                <v:shape id="_x0000_i379071" type="#_x0000_t75" style="width:42pt;height:20.25pt" o:ole="">
                  <v:imagedata r:id="rId3618" o:title=""/>
                </v:shape>
                <o:OLEObject Type="Embed" ProgID="Equation.DSMT4" ShapeID="_x0000_i379071" DrawAspect="Content" ObjectID="_1686796723" r:id="rId3619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Ⓑ.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75" w:dyaOrig="405" w14:anchorId="353174B5">
                <v:shape id="_x0000_i379072" type="#_x0000_t75" style="width:48.75pt;height:20.25pt" o:ole="">
                  <v:imagedata r:id="rId3620" o:title=""/>
                </v:shape>
                <o:OLEObject Type="Embed" ProgID="Equation.DSMT4" ShapeID="_x0000_i379072" DrawAspect="Content" ObjectID="_1686796724" r:id="rId3621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Ⓒ.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915" w:dyaOrig="405" w14:anchorId="45571E0B">
                <v:shape id="_x0000_i379073" type="#_x0000_t75" style="width:45.75pt;height:20.25pt" o:ole="">
                  <v:imagedata r:id="rId3622" o:title=""/>
                </v:shape>
                <o:OLEObject Type="Embed" ProgID="Equation.DSMT4" ShapeID="_x0000_i379073" DrawAspect="Content" ObjectID="_1686796725" r:id="rId3623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ab/>
            </w:r>
            <w:r w:rsidR="007D28A6" w:rsidRPr="007D28A6">
              <w:rPr>
                <w:rFonts w:ascii="MS PMincho" w:eastAsia="MS PMincho" w:hAnsi="MS PMincho" w:cs="Chu Van An"/>
                <w:b/>
                <w:color w:val="0000FF"/>
                <w:sz w:val="24"/>
                <w:szCs w:val="24"/>
              </w:rPr>
              <w:t>Ⓓ.</w:t>
            </w:r>
            <w:r w:rsidRPr="007D28A6">
              <w:rPr>
                <w:rFonts w:ascii="Chu Van An" w:eastAsia="Times New Roman" w:hAnsi="Chu Van An" w:cs="Chu Van An"/>
                <w:b/>
                <w:color w:val="0000FF"/>
                <w:sz w:val="24"/>
                <w:szCs w:val="24"/>
              </w:rPr>
              <w:t xml:space="preserve">  </w:t>
            </w:r>
            <w:r w:rsidRPr="007D28A6">
              <w:rPr>
                <w:rFonts w:ascii="Chu Van An" w:hAnsi="Chu Van An" w:cs="Chu Van An"/>
                <w:position w:val="-14"/>
                <w:sz w:val="24"/>
                <w:szCs w:val="24"/>
              </w:rPr>
              <w:object w:dxaOrig="1065" w:dyaOrig="405" w14:anchorId="3A28781E">
                <v:shape id="_x0000_i379074" type="#_x0000_t75" style="width:53.25pt;height:20.25pt" o:ole="">
                  <v:imagedata r:id="rId3624" o:title=""/>
                </v:shape>
                <o:OLEObject Type="Embed" ProgID="Equation.DSMT4" ShapeID="_x0000_i379074" DrawAspect="Content" ObjectID="_1686796726" r:id="rId3625"/>
              </w:object>
            </w:r>
            <w:r w:rsidRPr="007D28A6">
              <w:rPr>
                <w:rFonts w:ascii="Chu Van An" w:hAnsi="Chu Van An" w:cs="Chu Van An"/>
                <w:sz w:val="24"/>
                <w:szCs w:val="24"/>
              </w:rPr>
              <w:t>.</w:t>
            </w:r>
          </w:p>
          <w:p w14:paraId="5C5B9636" w14:textId="77777777" w:rsidR="009844E1" w:rsidRPr="007D28A6" w:rsidRDefault="009844E1" w:rsidP="006C3BBF">
            <w:pPr>
              <w:mirrorIndents/>
              <w:rPr>
                <w:rFonts w:ascii="Chu Van An" w:hAnsi="Chu Van An" w:cs="Chu Van An"/>
                <w:b/>
                <w:color w:val="0000FF"/>
              </w:rPr>
            </w:pPr>
          </w:p>
        </w:tc>
        <w:tc>
          <w:tcPr>
            <w:tcW w:w="3543" w:type="dxa"/>
            <w:tcBorders>
              <w:top w:val="dashSmallGap" w:sz="4" w:space="0" w:color="0000CC"/>
              <w:left w:val="dashSmallGap" w:sz="4" w:space="0" w:color="0000CC"/>
              <w:bottom w:val="dashSmallGap" w:sz="4" w:space="0" w:color="0000CC"/>
              <w:right w:val="dashSmallGap" w:sz="4" w:space="0" w:color="0000CC"/>
            </w:tcBorders>
            <w:hideMark/>
          </w:tcPr>
          <w:p w14:paraId="409E8C4E" w14:textId="77777777" w:rsidR="009844E1" w:rsidRPr="007D28A6" w:rsidRDefault="009844E1" w:rsidP="006C3BBF">
            <w:pPr>
              <w:mirrorIndents/>
              <w:jc w:val="center"/>
              <w:rPr>
                <w:rFonts w:ascii="CMU Serif Extra" w:hAnsi="CMU Serif Extra" w:cs="Chu Van An"/>
                <w:bCs/>
                <w:color w:val="FF0000"/>
                <w:szCs w:val="22"/>
              </w:rPr>
            </w:pPr>
            <w:r w:rsidRPr="007D28A6">
              <w:rPr>
                <w:rFonts w:ascii="CMU Serif Extra" w:hAnsi="CMU Serif Extra" w:cs="Chu Van An"/>
                <w:bCs/>
                <w:i/>
                <w:iCs/>
                <w:color w:val="FF0000"/>
                <w:szCs w:val="22"/>
              </w:rPr>
              <w:t>Lời giải</w:t>
            </w:r>
          </w:p>
        </w:tc>
      </w:tr>
    </w:tbl>
    <w:p w14:paraId="0C098833" w14:textId="77777777" w:rsidR="003051AA" w:rsidRPr="007D28A6" w:rsidRDefault="003051AA" w:rsidP="006C3267">
      <w:pPr>
        <w:spacing w:line="240" w:lineRule="auto"/>
        <w:ind w:left="426"/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</w:pPr>
    </w:p>
    <w:sectPr w:rsidR="003051AA" w:rsidRPr="007D28A6" w:rsidSect="00A60410">
      <w:headerReference w:type="default" r:id="rId3626"/>
      <w:footerReference w:type="default" r:id="rId3627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3F8534" w14:textId="77777777" w:rsidR="00810E1A" w:rsidRDefault="00810E1A" w:rsidP="0032639E">
      <w:pPr>
        <w:spacing w:after="0" w:line="240" w:lineRule="auto"/>
      </w:pPr>
      <w:r>
        <w:separator/>
      </w:r>
    </w:p>
  </w:endnote>
  <w:endnote w:type="continuationSeparator" w:id="0">
    <w:p w14:paraId="2621954D" w14:textId="77777777" w:rsidR="00810E1A" w:rsidRDefault="00810E1A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Tw Cen MT">
    <w:charset w:val="00"/>
    <w:family w:val="swiss"/>
    <w:pitch w:val="variable"/>
    <w:sig w:usb0="00000007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CMU Serif Extra">
    <w:panose1 w:val="02000603000000000000"/>
    <w:charset w:val="00"/>
    <w:family w:val="modern"/>
    <w:notTrueType/>
    <w:pitch w:val="variable"/>
    <w:sig w:usb0="A10002FF" w:usb1="5001E9EB" w:usb2="00000004" w:usb3="00000000" w:csb0="0000011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1AF3752" w14:textId="77777777" w:rsidR="00810E1A" w:rsidRDefault="00810E1A" w:rsidP="0032639E">
      <w:pPr>
        <w:spacing w:after="0" w:line="240" w:lineRule="auto"/>
      </w:pPr>
      <w:r>
        <w:separator/>
      </w:r>
    </w:p>
  </w:footnote>
  <w:footnote w:type="continuationSeparator" w:id="0">
    <w:p w14:paraId="13755162" w14:textId="77777777" w:rsidR="00810E1A" w:rsidRDefault="00810E1A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7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3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12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4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5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3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9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10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7186FC03" id="_x0000_s117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wA37gwAALh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">
              <v:group id="Group 22" o:spid="_x0000_s117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<v:group id="Group 2" o:spid="_x0000_s117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">
                  <v:group id="Group 27" o:spid="_x0000_s117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">
                    <v:group id="Group 29" o:spid="_x0000_s118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8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8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8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8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8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8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8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8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8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19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19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19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19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19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19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">
                      <v:shape id="Diagonal Stripe 19" o:spid="_x0000_s119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19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" fillcolor="#9acd4c [3204]" strokecolor="#dfebf4 [664]" strokeweight="1.25pt"/>
                      <v:roundrect id="Rectangle: Rounded Corners 21" o:spid="_x0000_s119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19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" fillcolor="#00c" strokecolor="#dfebf4 [664]" strokeweight="1.25pt"/>
                      <v:shape id="Star: 5 Points 24" o:spid="_x0000_s120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0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0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0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0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0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0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" fillcolor="#ffc000" stroked="f" strokeweight="1.25pt"/>
                    <v:roundrect id="Rectangle: Rounded Corners 14" o:spid="_x0000_s120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" fillcolor="#eefed2" stroked="f" strokeweight="1.25pt"/>
                  </v:group>
                  <v:rect id="Rectangle 7" o:spid="_x0000_s120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0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1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1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CA1F764" id="_x0000_s121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876565"/>
    <w:multiLevelType w:val="hybridMultilevel"/>
    <w:tmpl w:val="4F968F80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" w15:restartNumberingAfterBreak="0">
    <w:nsid w:val="02CA409A"/>
    <w:multiLevelType w:val="hybridMultilevel"/>
    <w:tmpl w:val="48BEF4C0"/>
    <w:lvl w:ilvl="0" w:tplc="199AAE70">
      <w:start w:val="1"/>
      <w:numFmt w:val="bullet"/>
      <w:lvlText w:val=""/>
      <w:lvlJc w:val="left"/>
      <w:pPr>
        <w:ind w:left="144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04BE2981"/>
    <w:multiLevelType w:val="hybridMultilevel"/>
    <w:tmpl w:val="DF10F3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A1D3564"/>
    <w:multiLevelType w:val="hybridMultilevel"/>
    <w:tmpl w:val="D38666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A85D9E"/>
    <w:multiLevelType w:val="hybridMultilevel"/>
    <w:tmpl w:val="FDE619E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3C15BAA"/>
    <w:multiLevelType w:val="hybridMultilevel"/>
    <w:tmpl w:val="AD8AFEB2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6" w15:restartNumberingAfterBreak="0">
    <w:nsid w:val="2635793D"/>
    <w:multiLevelType w:val="hybridMultilevel"/>
    <w:tmpl w:val="B5D6493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BE6DB9"/>
    <w:multiLevelType w:val="hybridMultilevel"/>
    <w:tmpl w:val="1E2E1710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8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A36399"/>
    <w:multiLevelType w:val="hybridMultilevel"/>
    <w:tmpl w:val="D2CA2862"/>
    <w:lvl w:ilvl="0" w:tplc="879A93DC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2FA34DA9"/>
    <w:multiLevelType w:val="hybridMultilevel"/>
    <w:tmpl w:val="A82E87C4"/>
    <w:lvl w:ilvl="0" w:tplc="0F1AC94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A0A51D0"/>
    <w:multiLevelType w:val="hybridMultilevel"/>
    <w:tmpl w:val="BAEC873A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6938C9"/>
    <w:multiLevelType w:val="hybridMultilevel"/>
    <w:tmpl w:val="A27E633E"/>
    <w:lvl w:ilvl="0" w:tplc="CF0ED23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CD2330"/>
    <w:multiLevelType w:val="hybridMultilevel"/>
    <w:tmpl w:val="4608266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C6A3E64"/>
    <w:multiLevelType w:val="hybridMultilevel"/>
    <w:tmpl w:val="A3B61A2C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C52FF5"/>
    <w:multiLevelType w:val="hybridMultilevel"/>
    <w:tmpl w:val="1EB8C9F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E3E4DDD"/>
    <w:multiLevelType w:val="hybridMultilevel"/>
    <w:tmpl w:val="B1D82D3C"/>
    <w:lvl w:ilvl="0" w:tplc="199AAE70">
      <w:start w:val="1"/>
      <w:numFmt w:val="bullet"/>
      <w:lvlText w:val=""/>
      <w:lvlJc w:val="left"/>
      <w:pPr>
        <w:ind w:left="1712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18" w15:restartNumberingAfterBreak="0">
    <w:nsid w:val="67B3036E"/>
    <w:multiLevelType w:val="hybridMultilevel"/>
    <w:tmpl w:val="A008D32A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7542EA9"/>
    <w:multiLevelType w:val="hybridMultilevel"/>
    <w:tmpl w:val="60B430B4"/>
    <w:lvl w:ilvl="0" w:tplc="AE5C7528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6"/>
  </w:num>
  <w:num w:numId="3">
    <w:abstractNumId w:val="6"/>
  </w:num>
  <w:num w:numId="4">
    <w:abstractNumId w:val="9"/>
  </w:num>
  <w:num w:numId="5">
    <w:abstractNumId w:val="3"/>
  </w:num>
  <w:num w:numId="6">
    <w:abstractNumId w:val="18"/>
  </w:num>
  <w:num w:numId="7">
    <w:abstractNumId w:val="13"/>
  </w:num>
  <w:num w:numId="8">
    <w:abstractNumId w:val="4"/>
  </w:num>
  <w:num w:numId="9">
    <w:abstractNumId w:val="15"/>
  </w:num>
  <w:num w:numId="10">
    <w:abstractNumId w:val="2"/>
  </w:num>
  <w:num w:numId="11">
    <w:abstractNumId w:val="14"/>
  </w:num>
  <w:num w:numId="12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1"/>
  </w:num>
  <w:num w:numId="1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0"/>
  </w:num>
  <w:num w:numId="18">
    <w:abstractNumId w:val="5"/>
  </w:num>
  <w:num w:numId="19">
    <w:abstractNumId w:val="7"/>
  </w:num>
  <w:num w:numId="20">
    <w:abstractNumId w:val="17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7D5F"/>
    <w:rsid w:val="00036442"/>
    <w:rsid w:val="00046D1E"/>
    <w:rsid w:val="00050372"/>
    <w:rsid w:val="000524EF"/>
    <w:rsid w:val="0005310E"/>
    <w:rsid w:val="00057062"/>
    <w:rsid w:val="00070B1B"/>
    <w:rsid w:val="00073AE8"/>
    <w:rsid w:val="000755B3"/>
    <w:rsid w:val="00075AB5"/>
    <w:rsid w:val="00077B1B"/>
    <w:rsid w:val="0008134E"/>
    <w:rsid w:val="00084F36"/>
    <w:rsid w:val="00085E7E"/>
    <w:rsid w:val="0008778F"/>
    <w:rsid w:val="0009414F"/>
    <w:rsid w:val="000A6C98"/>
    <w:rsid w:val="000B116E"/>
    <w:rsid w:val="000C2A43"/>
    <w:rsid w:val="000C4040"/>
    <w:rsid w:val="000C666E"/>
    <w:rsid w:val="000D2819"/>
    <w:rsid w:val="000D41F8"/>
    <w:rsid w:val="000E1D60"/>
    <w:rsid w:val="0010154C"/>
    <w:rsid w:val="00107110"/>
    <w:rsid w:val="00115773"/>
    <w:rsid w:val="001159E9"/>
    <w:rsid w:val="00122502"/>
    <w:rsid w:val="00131218"/>
    <w:rsid w:val="001468DF"/>
    <w:rsid w:val="0015526B"/>
    <w:rsid w:val="001601D8"/>
    <w:rsid w:val="001611D6"/>
    <w:rsid w:val="00162692"/>
    <w:rsid w:val="0016598F"/>
    <w:rsid w:val="001729EE"/>
    <w:rsid w:val="001748AA"/>
    <w:rsid w:val="00182E86"/>
    <w:rsid w:val="00190F37"/>
    <w:rsid w:val="00191A8C"/>
    <w:rsid w:val="001949E3"/>
    <w:rsid w:val="00195FF0"/>
    <w:rsid w:val="001A32EA"/>
    <w:rsid w:val="001A35F4"/>
    <w:rsid w:val="001B178C"/>
    <w:rsid w:val="001C0F45"/>
    <w:rsid w:val="001C48BD"/>
    <w:rsid w:val="001D2839"/>
    <w:rsid w:val="001E2801"/>
    <w:rsid w:val="001E656A"/>
    <w:rsid w:val="001F1853"/>
    <w:rsid w:val="002010C7"/>
    <w:rsid w:val="00206438"/>
    <w:rsid w:val="0022322B"/>
    <w:rsid w:val="0022788A"/>
    <w:rsid w:val="00232977"/>
    <w:rsid w:val="00232A8D"/>
    <w:rsid w:val="00241F53"/>
    <w:rsid w:val="0025282B"/>
    <w:rsid w:val="00265B0E"/>
    <w:rsid w:val="00270869"/>
    <w:rsid w:val="0028087F"/>
    <w:rsid w:val="00281982"/>
    <w:rsid w:val="002B1042"/>
    <w:rsid w:val="002D1A12"/>
    <w:rsid w:val="002E5BA3"/>
    <w:rsid w:val="002F0399"/>
    <w:rsid w:val="00300E04"/>
    <w:rsid w:val="00301A14"/>
    <w:rsid w:val="00301EA2"/>
    <w:rsid w:val="003051AA"/>
    <w:rsid w:val="003239E8"/>
    <w:rsid w:val="0032639E"/>
    <w:rsid w:val="00330683"/>
    <w:rsid w:val="00373D4D"/>
    <w:rsid w:val="00381857"/>
    <w:rsid w:val="00385CB0"/>
    <w:rsid w:val="0039069B"/>
    <w:rsid w:val="003947A9"/>
    <w:rsid w:val="00396E63"/>
    <w:rsid w:val="003A077F"/>
    <w:rsid w:val="003A639B"/>
    <w:rsid w:val="003C5D82"/>
    <w:rsid w:val="003C5F79"/>
    <w:rsid w:val="003C64A4"/>
    <w:rsid w:val="003D0C7F"/>
    <w:rsid w:val="003D49A2"/>
    <w:rsid w:val="003E3D7C"/>
    <w:rsid w:val="003F5E66"/>
    <w:rsid w:val="00403984"/>
    <w:rsid w:val="00416E76"/>
    <w:rsid w:val="004219D4"/>
    <w:rsid w:val="0042620E"/>
    <w:rsid w:val="00432F49"/>
    <w:rsid w:val="00433B15"/>
    <w:rsid w:val="00440247"/>
    <w:rsid w:val="0044425E"/>
    <w:rsid w:val="00460B37"/>
    <w:rsid w:val="0046180A"/>
    <w:rsid w:val="00464B27"/>
    <w:rsid w:val="00483B8C"/>
    <w:rsid w:val="004A24A4"/>
    <w:rsid w:val="004B15B4"/>
    <w:rsid w:val="004B3B60"/>
    <w:rsid w:val="004C232E"/>
    <w:rsid w:val="004C3B41"/>
    <w:rsid w:val="004C56B6"/>
    <w:rsid w:val="004E63D1"/>
    <w:rsid w:val="004F2B32"/>
    <w:rsid w:val="004F4E04"/>
    <w:rsid w:val="00501A08"/>
    <w:rsid w:val="0050604D"/>
    <w:rsid w:val="00507581"/>
    <w:rsid w:val="00532F86"/>
    <w:rsid w:val="00535B2E"/>
    <w:rsid w:val="005436FA"/>
    <w:rsid w:val="00543F89"/>
    <w:rsid w:val="00547EDE"/>
    <w:rsid w:val="00560476"/>
    <w:rsid w:val="0056504D"/>
    <w:rsid w:val="0058239D"/>
    <w:rsid w:val="00585611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59C6"/>
    <w:rsid w:val="005F6A01"/>
    <w:rsid w:val="00601FAE"/>
    <w:rsid w:val="0060283D"/>
    <w:rsid w:val="00616EF6"/>
    <w:rsid w:val="00630D02"/>
    <w:rsid w:val="00631BA7"/>
    <w:rsid w:val="00654DBE"/>
    <w:rsid w:val="00661AB0"/>
    <w:rsid w:val="006638C8"/>
    <w:rsid w:val="00677774"/>
    <w:rsid w:val="006804BC"/>
    <w:rsid w:val="00683573"/>
    <w:rsid w:val="006947F2"/>
    <w:rsid w:val="00697065"/>
    <w:rsid w:val="006A059C"/>
    <w:rsid w:val="006A4235"/>
    <w:rsid w:val="006B3829"/>
    <w:rsid w:val="006C1AEE"/>
    <w:rsid w:val="006C3267"/>
    <w:rsid w:val="006C6B00"/>
    <w:rsid w:val="006E06CC"/>
    <w:rsid w:val="006E6CDF"/>
    <w:rsid w:val="006F01C1"/>
    <w:rsid w:val="006F1E6C"/>
    <w:rsid w:val="006F40AB"/>
    <w:rsid w:val="007117B6"/>
    <w:rsid w:val="00713C79"/>
    <w:rsid w:val="007303C3"/>
    <w:rsid w:val="0073482F"/>
    <w:rsid w:val="00744188"/>
    <w:rsid w:val="00751B81"/>
    <w:rsid w:val="00751DEA"/>
    <w:rsid w:val="00761AFE"/>
    <w:rsid w:val="00766F59"/>
    <w:rsid w:val="00776B60"/>
    <w:rsid w:val="00787980"/>
    <w:rsid w:val="007902BB"/>
    <w:rsid w:val="0079191C"/>
    <w:rsid w:val="0079343A"/>
    <w:rsid w:val="007960DB"/>
    <w:rsid w:val="0079682C"/>
    <w:rsid w:val="00797DA4"/>
    <w:rsid w:val="00797F0F"/>
    <w:rsid w:val="007A423D"/>
    <w:rsid w:val="007C4797"/>
    <w:rsid w:val="007C5E23"/>
    <w:rsid w:val="007D24F5"/>
    <w:rsid w:val="007D28A6"/>
    <w:rsid w:val="007E00ED"/>
    <w:rsid w:val="007E6452"/>
    <w:rsid w:val="007F3458"/>
    <w:rsid w:val="007F3815"/>
    <w:rsid w:val="007F5E58"/>
    <w:rsid w:val="00805A26"/>
    <w:rsid w:val="00805EB5"/>
    <w:rsid w:val="00810E1A"/>
    <w:rsid w:val="008172CE"/>
    <w:rsid w:val="008253CA"/>
    <w:rsid w:val="008331AF"/>
    <w:rsid w:val="00833726"/>
    <w:rsid w:val="00843A05"/>
    <w:rsid w:val="00845352"/>
    <w:rsid w:val="00845A73"/>
    <w:rsid w:val="00847034"/>
    <w:rsid w:val="00852E3D"/>
    <w:rsid w:val="00854341"/>
    <w:rsid w:val="00860D7E"/>
    <w:rsid w:val="00863642"/>
    <w:rsid w:val="00863F6A"/>
    <w:rsid w:val="00872719"/>
    <w:rsid w:val="00874550"/>
    <w:rsid w:val="00880C79"/>
    <w:rsid w:val="008856C9"/>
    <w:rsid w:val="00886814"/>
    <w:rsid w:val="00892566"/>
    <w:rsid w:val="008A1761"/>
    <w:rsid w:val="008A36A9"/>
    <w:rsid w:val="008A3EB3"/>
    <w:rsid w:val="008A56A4"/>
    <w:rsid w:val="008B1831"/>
    <w:rsid w:val="008B5049"/>
    <w:rsid w:val="008B7628"/>
    <w:rsid w:val="008D61F0"/>
    <w:rsid w:val="008E6BD9"/>
    <w:rsid w:val="008F22EB"/>
    <w:rsid w:val="00905D5A"/>
    <w:rsid w:val="009105B6"/>
    <w:rsid w:val="00921881"/>
    <w:rsid w:val="00922E56"/>
    <w:rsid w:val="00937568"/>
    <w:rsid w:val="00944EE0"/>
    <w:rsid w:val="00944F27"/>
    <w:rsid w:val="00952A8E"/>
    <w:rsid w:val="00957579"/>
    <w:rsid w:val="009619AC"/>
    <w:rsid w:val="009677FE"/>
    <w:rsid w:val="00971040"/>
    <w:rsid w:val="00975EA7"/>
    <w:rsid w:val="009844E1"/>
    <w:rsid w:val="00993994"/>
    <w:rsid w:val="009A633C"/>
    <w:rsid w:val="009B4CE0"/>
    <w:rsid w:val="009C3151"/>
    <w:rsid w:val="009C640E"/>
    <w:rsid w:val="009E3816"/>
    <w:rsid w:val="009E41A3"/>
    <w:rsid w:val="009F53A9"/>
    <w:rsid w:val="00A028EA"/>
    <w:rsid w:val="00A0396E"/>
    <w:rsid w:val="00A04A30"/>
    <w:rsid w:val="00A105FE"/>
    <w:rsid w:val="00A17E76"/>
    <w:rsid w:val="00A257A5"/>
    <w:rsid w:val="00A3698B"/>
    <w:rsid w:val="00A4075B"/>
    <w:rsid w:val="00A544BD"/>
    <w:rsid w:val="00A60410"/>
    <w:rsid w:val="00A64008"/>
    <w:rsid w:val="00A66331"/>
    <w:rsid w:val="00A7301D"/>
    <w:rsid w:val="00A7693D"/>
    <w:rsid w:val="00A93EBB"/>
    <w:rsid w:val="00A96342"/>
    <w:rsid w:val="00A97B6C"/>
    <w:rsid w:val="00AB2DA4"/>
    <w:rsid w:val="00AE2F62"/>
    <w:rsid w:val="00AF24C9"/>
    <w:rsid w:val="00B05205"/>
    <w:rsid w:val="00B07CD6"/>
    <w:rsid w:val="00B1733D"/>
    <w:rsid w:val="00B36478"/>
    <w:rsid w:val="00B40FE1"/>
    <w:rsid w:val="00B50701"/>
    <w:rsid w:val="00B52447"/>
    <w:rsid w:val="00B619A8"/>
    <w:rsid w:val="00B63C8E"/>
    <w:rsid w:val="00B64C6F"/>
    <w:rsid w:val="00B73CA2"/>
    <w:rsid w:val="00B810A5"/>
    <w:rsid w:val="00B85846"/>
    <w:rsid w:val="00B92A5C"/>
    <w:rsid w:val="00BB014C"/>
    <w:rsid w:val="00BB0466"/>
    <w:rsid w:val="00BB1BC2"/>
    <w:rsid w:val="00BC616F"/>
    <w:rsid w:val="00BC690F"/>
    <w:rsid w:val="00BD217B"/>
    <w:rsid w:val="00BD22D3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76AA1"/>
    <w:rsid w:val="00C77A72"/>
    <w:rsid w:val="00CA1202"/>
    <w:rsid w:val="00CC3123"/>
    <w:rsid w:val="00CD05B3"/>
    <w:rsid w:val="00CF28F2"/>
    <w:rsid w:val="00CF465F"/>
    <w:rsid w:val="00D00440"/>
    <w:rsid w:val="00D047D9"/>
    <w:rsid w:val="00D04F9C"/>
    <w:rsid w:val="00D06500"/>
    <w:rsid w:val="00D10091"/>
    <w:rsid w:val="00D1245B"/>
    <w:rsid w:val="00D152CB"/>
    <w:rsid w:val="00D24F4B"/>
    <w:rsid w:val="00D2787C"/>
    <w:rsid w:val="00D27D8C"/>
    <w:rsid w:val="00D44B9C"/>
    <w:rsid w:val="00D4730B"/>
    <w:rsid w:val="00D51C36"/>
    <w:rsid w:val="00D562AE"/>
    <w:rsid w:val="00D64C53"/>
    <w:rsid w:val="00D77153"/>
    <w:rsid w:val="00D90B2C"/>
    <w:rsid w:val="00DA5956"/>
    <w:rsid w:val="00DB1937"/>
    <w:rsid w:val="00DB43C7"/>
    <w:rsid w:val="00DC10A6"/>
    <w:rsid w:val="00DC5BE1"/>
    <w:rsid w:val="00DC7D71"/>
    <w:rsid w:val="00DD79F1"/>
    <w:rsid w:val="00DE2970"/>
    <w:rsid w:val="00DF09E7"/>
    <w:rsid w:val="00E07383"/>
    <w:rsid w:val="00E16942"/>
    <w:rsid w:val="00E20EF2"/>
    <w:rsid w:val="00E24929"/>
    <w:rsid w:val="00E437D5"/>
    <w:rsid w:val="00E4398F"/>
    <w:rsid w:val="00E45FDF"/>
    <w:rsid w:val="00E60943"/>
    <w:rsid w:val="00E62F77"/>
    <w:rsid w:val="00E66FBE"/>
    <w:rsid w:val="00E800E8"/>
    <w:rsid w:val="00E83E8E"/>
    <w:rsid w:val="00E91B7D"/>
    <w:rsid w:val="00E92B16"/>
    <w:rsid w:val="00E9420D"/>
    <w:rsid w:val="00E94B5C"/>
    <w:rsid w:val="00E96054"/>
    <w:rsid w:val="00E97F7A"/>
    <w:rsid w:val="00EA561D"/>
    <w:rsid w:val="00EA61E4"/>
    <w:rsid w:val="00EB62CD"/>
    <w:rsid w:val="00EB70AC"/>
    <w:rsid w:val="00EC5D1C"/>
    <w:rsid w:val="00ED000C"/>
    <w:rsid w:val="00ED1E10"/>
    <w:rsid w:val="00EF14A1"/>
    <w:rsid w:val="00EF227A"/>
    <w:rsid w:val="00EF47DA"/>
    <w:rsid w:val="00F27246"/>
    <w:rsid w:val="00F278AC"/>
    <w:rsid w:val="00F2792A"/>
    <w:rsid w:val="00F31104"/>
    <w:rsid w:val="00F42AEF"/>
    <w:rsid w:val="00F51E3F"/>
    <w:rsid w:val="00F60CD4"/>
    <w:rsid w:val="00F628EE"/>
    <w:rsid w:val="00F64434"/>
    <w:rsid w:val="00F65F1A"/>
    <w:rsid w:val="00F661DC"/>
    <w:rsid w:val="00F7038F"/>
    <w:rsid w:val="00F74F32"/>
    <w:rsid w:val="00F8291B"/>
    <w:rsid w:val="00F94F60"/>
    <w:rsid w:val="00FA0737"/>
    <w:rsid w:val="00FA0CB6"/>
    <w:rsid w:val="00FC35A7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iPriority w:val="99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uiPriority w:val="99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017D5F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styleId="DocumentMap">
    <w:name w:val="Document Map"/>
    <w:basedOn w:val="Normal"/>
    <w:link w:val="DocumentMapChar"/>
    <w:rsid w:val="000C666E"/>
    <w:pPr>
      <w:spacing w:after="0" w:line="240" w:lineRule="auto"/>
    </w:pPr>
    <w:rPr>
      <w:rFonts w:ascii="Tahoma" w:eastAsia="Times New Roman" w:hAnsi="Tahoma" w:cs="Times New Roman"/>
      <w:sz w:val="16"/>
      <w:szCs w:val="16"/>
    </w:rPr>
  </w:style>
  <w:style w:type="character" w:customStyle="1" w:styleId="DocumentMapChar">
    <w:name w:val="Document Map Char"/>
    <w:basedOn w:val="DefaultParagraphFont"/>
    <w:link w:val="DocumentMap"/>
    <w:rsid w:val="000C666E"/>
    <w:rPr>
      <w:rFonts w:ascii="Tahoma" w:eastAsia="Times New Roman" w:hAnsi="Tahoma" w:cs="Times New Roman"/>
      <w:sz w:val="16"/>
      <w:szCs w:val="16"/>
    </w:rPr>
  </w:style>
  <w:style w:type="paragraph" w:customStyle="1" w:styleId="msonormal0">
    <w:name w:val="msonormal"/>
    <w:basedOn w:val="Normal"/>
    <w:rsid w:val="003C64A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uiPriority w:val="34"/>
    <w:qFormat/>
    <w:rsid w:val="003C64A4"/>
    <w:pPr>
      <w:spacing w:before="60"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lang w:val="vi-VN" w:eastAsia="vi-VN"/>
    </w:rPr>
  </w:style>
  <w:style w:type="character" w:customStyle="1" w:styleId="Vnbnnidung">
    <w:name w:val="Văn bản nội dung_"/>
    <w:link w:val="Vnbnnidung0"/>
    <w:uiPriority w:val="99"/>
    <w:locked/>
    <w:rsid w:val="003C64A4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uiPriority w:val="99"/>
    <w:rsid w:val="003C64A4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  <w:style w:type="character" w:customStyle="1" w:styleId="NormalWebChar">
    <w:name w:val="Normal (Web) Char"/>
    <w:link w:val="NormalWeb"/>
    <w:uiPriority w:val="99"/>
    <w:semiHidden/>
    <w:locked/>
    <w:rsid w:val="006C3267"/>
    <w:rPr>
      <w:sz w:val="24"/>
      <w:szCs w:val="24"/>
    </w:rPr>
  </w:style>
  <w:style w:type="paragraph" w:styleId="NormalWeb">
    <w:name w:val="Normal (Web)"/>
    <w:basedOn w:val="Normal"/>
    <w:link w:val="NormalWebChar"/>
    <w:uiPriority w:val="99"/>
    <w:semiHidden/>
    <w:unhideWhenUsed/>
    <w:rsid w:val="006C3267"/>
    <w:pPr>
      <w:spacing w:before="100" w:beforeAutospacing="1" w:after="100" w:afterAutospacing="1" w:line="240" w:lineRule="auto"/>
    </w:pPr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61762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961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32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68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026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66.bin"/><Relationship Id="rId3182" Type="http://schemas.openxmlformats.org/officeDocument/2006/relationships/oleObject" Target="embeddings/oleObject1662.bin"/><Relationship Id="rId3042" Type="http://schemas.openxmlformats.org/officeDocument/2006/relationships/image" Target="media/image1446.wmf"/><Relationship Id="rId170" Type="http://schemas.openxmlformats.org/officeDocument/2006/relationships/oleObject" Target="embeddings/oleObject110.bin"/><Relationship Id="rId987" Type="http://schemas.openxmlformats.org/officeDocument/2006/relationships/image" Target="media/image454.wmf"/><Relationship Id="rId2668" Type="http://schemas.openxmlformats.org/officeDocument/2006/relationships/oleObject" Target="embeddings/oleObject1396.bin"/><Relationship Id="rId2875" Type="http://schemas.openxmlformats.org/officeDocument/2006/relationships/image" Target="media/image1360.wmf"/><Relationship Id="rId847" Type="http://schemas.openxmlformats.org/officeDocument/2006/relationships/oleObject" Target="embeddings/oleObject456.bin"/><Relationship Id="rId1477" Type="http://schemas.openxmlformats.org/officeDocument/2006/relationships/image" Target="media/image689.wmf"/><Relationship Id="rId1684" Type="http://schemas.openxmlformats.org/officeDocument/2006/relationships/image" Target="media/image788.wmf"/><Relationship Id="rId1891" Type="http://schemas.openxmlformats.org/officeDocument/2006/relationships/oleObject" Target="embeddings/oleObject998.bin"/><Relationship Id="rId2528" Type="http://schemas.openxmlformats.org/officeDocument/2006/relationships/oleObject" Target="embeddings/oleObject1320.bin"/><Relationship Id="rId2735" Type="http://schemas.openxmlformats.org/officeDocument/2006/relationships/image" Target="media/image1293.wmf"/><Relationship Id="rId2942" Type="http://schemas.openxmlformats.org/officeDocument/2006/relationships/image" Target="media/image1393.wmf"/><Relationship Id="rId707" Type="http://schemas.openxmlformats.org/officeDocument/2006/relationships/image" Target="media/image316.wmf"/><Relationship Id="rId914" Type="http://schemas.openxmlformats.org/officeDocument/2006/relationships/oleObject" Target="embeddings/oleObject490.bin"/><Relationship Id="rId1337" Type="http://schemas.openxmlformats.org/officeDocument/2006/relationships/image" Target="media/image618.wmf"/><Relationship Id="rId1544" Type="http://schemas.openxmlformats.org/officeDocument/2006/relationships/oleObject" Target="embeddings/oleObject815.bin"/><Relationship Id="rId1751" Type="http://schemas.openxmlformats.org/officeDocument/2006/relationships/oleObject" Target="embeddings/oleObject928.bin"/><Relationship Id="rId2802" Type="http://schemas.openxmlformats.org/officeDocument/2006/relationships/oleObject" Target="embeddings/oleObject1469.bin"/><Relationship Id="rId43" Type="http://schemas.openxmlformats.org/officeDocument/2006/relationships/image" Target="media/image16.png"/><Relationship Id="rId1404" Type="http://schemas.openxmlformats.org/officeDocument/2006/relationships/oleObject" Target="embeddings/oleObject745.bin"/><Relationship Id="rId1611" Type="http://schemas.openxmlformats.org/officeDocument/2006/relationships/oleObject" Target="embeddings/oleObject853.bin"/><Relationship Id="rId3369" Type="http://schemas.openxmlformats.org/officeDocument/2006/relationships/image" Target="media/image1603.wmf"/><Relationship Id="rId3576" Type="http://schemas.openxmlformats.org/officeDocument/2006/relationships/oleObject" Target="embeddings/oleObject1863.bin"/><Relationship Id="rId497" Type="http://schemas.openxmlformats.org/officeDocument/2006/relationships/oleObject" Target="embeddings/oleObject275.bin"/><Relationship Id="rId2178" Type="http://schemas.openxmlformats.org/officeDocument/2006/relationships/image" Target="media/image1029.wmf"/><Relationship Id="rId2385" Type="http://schemas.openxmlformats.org/officeDocument/2006/relationships/oleObject" Target="embeddings/oleObject1247.bin"/><Relationship Id="rId3229" Type="http://schemas.openxmlformats.org/officeDocument/2006/relationships/image" Target="media/image1537.wmf"/><Relationship Id="rId357" Type="http://schemas.openxmlformats.org/officeDocument/2006/relationships/image" Target="media/image146.wmf"/><Relationship Id="rId1194" Type="http://schemas.openxmlformats.org/officeDocument/2006/relationships/oleObject" Target="embeddings/oleObject638.bin"/><Relationship Id="rId2038" Type="http://schemas.openxmlformats.org/officeDocument/2006/relationships/oleObject" Target="embeddings/oleObject1072.bin"/><Relationship Id="rId2592" Type="http://schemas.openxmlformats.org/officeDocument/2006/relationships/image" Target="media/image1233.wmf"/><Relationship Id="rId3436" Type="http://schemas.openxmlformats.org/officeDocument/2006/relationships/oleObject" Target="embeddings/oleObject1793.bin"/><Relationship Id="rId217" Type="http://schemas.openxmlformats.org/officeDocument/2006/relationships/image" Target="media/image76.wmf"/><Relationship Id="rId564" Type="http://schemas.openxmlformats.org/officeDocument/2006/relationships/oleObject" Target="embeddings/oleObject304.bin"/><Relationship Id="rId771" Type="http://schemas.openxmlformats.org/officeDocument/2006/relationships/image" Target="media/image348.wmf"/><Relationship Id="rId2245" Type="http://schemas.openxmlformats.org/officeDocument/2006/relationships/oleObject" Target="embeddings/oleObject1176.bin"/><Relationship Id="rId2452" Type="http://schemas.openxmlformats.org/officeDocument/2006/relationships/image" Target="media/image1164.wmf"/><Relationship Id="rId3503" Type="http://schemas.openxmlformats.org/officeDocument/2006/relationships/image" Target="media/image1670.wmf"/><Relationship Id="rId424" Type="http://schemas.openxmlformats.org/officeDocument/2006/relationships/oleObject" Target="embeddings/oleObject238.bin"/><Relationship Id="rId631" Type="http://schemas.openxmlformats.org/officeDocument/2006/relationships/image" Target="media/image287.wmf"/><Relationship Id="rId1054" Type="http://schemas.openxmlformats.org/officeDocument/2006/relationships/oleObject" Target="embeddings/oleObject563.bin"/><Relationship Id="rId1261" Type="http://schemas.openxmlformats.org/officeDocument/2006/relationships/image" Target="media/image583.wmf"/><Relationship Id="rId2105" Type="http://schemas.openxmlformats.org/officeDocument/2006/relationships/image" Target="media/image993.wmf"/><Relationship Id="rId2312" Type="http://schemas.openxmlformats.org/officeDocument/2006/relationships/image" Target="media/image1095.wmf"/><Relationship Id="rId1121" Type="http://schemas.openxmlformats.org/officeDocument/2006/relationships/image" Target="media/image515.wmf"/><Relationship Id="rId3086" Type="http://schemas.openxmlformats.org/officeDocument/2006/relationships/oleObject" Target="embeddings/oleObject1612.bin"/><Relationship Id="rId3293" Type="http://schemas.openxmlformats.org/officeDocument/2006/relationships/image" Target="media/image1569.wmf"/><Relationship Id="rId1938" Type="http://schemas.openxmlformats.org/officeDocument/2006/relationships/image" Target="media/image910.wmf"/><Relationship Id="rId3153" Type="http://schemas.openxmlformats.org/officeDocument/2006/relationships/image" Target="media/image1499.wmf"/><Relationship Id="rId3360" Type="http://schemas.openxmlformats.org/officeDocument/2006/relationships/oleObject" Target="embeddings/oleObject1755.bin"/><Relationship Id="rId281" Type="http://schemas.openxmlformats.org/officeDocument/2006/relationships/image" Target="media/image108.wmf"/><Relationship Id="rId3013" Type="http://schemas.openxmlformats.org/officeDocument/2006/relationships/oleObject" Target="embeddings/oleObject1574.bin"/><Relationship Id="rId141" Type="http://schemas.openxmlformats.org/officeDocument/2006/relationships/oleObject" Target="embeddings/oleObject91.bin"/><Relationship Id="rId3220" Type="http://schemas.openxmlformats.org/officeDocument/2006/relationships/oleObject" Target="embeddings/oleObject1681.bin"/><Relationship Id="rId7" Type="http://schemas.openxmlformats.org/officeDocument/2006/relationships/endnotes" Target="endnotes.xml"/><Relationship Id="rId2779" Type="http://schemas.openxmlformats.org/officeDocument/2006/relationships/image" Target="media/image1315.wmf"/><Relationship Id="rId2986" Type="http://schemas.openxmlformats.org/officeDocument/2006/relationships/oleObject" Target="embeddings/oleObject1560.bin"/><Relationship Id="rId958" Type="http://schemas.openxmlformats.org/officeDocument/2006/relationships/oleObject" Target="embeddings/oleObject512.bin"/><Relationship Id="rId1588" Type="http://schemas.openxmlformats.org/officeDocument/2006/relationships/oleObject" Target="embeddings/oleObject837.bin"/><Relationship Id="rId1795" Type="http://schemas.openxmlformats.org/officeDocument/2006/relationships/oleObject" Target="embeddings/oleObject950.bin"/><Relationship Id="rId2639" Type="http://schemas.openxmlformats.org/officeDocument/2006/relationships/image" Target="media/image1252.wmf"/><Relationship Id="rId2846" Type="http://schemas.openxmlformats.org/officeDocument/2006/relationships/oleObject" Target="embeddings/oleObject1494.bin"/><Relationship Id="rId87" Type="http://schemas.openxmlformats.org/officeDocument/2006/relationships/image" Target="media/image29.wmf"/><Relationship Id="rId818" Type="http://schemas.openxmlformats.org/officeDocument/2006/relationships/image" Target="media/image370.wmf"/><Relationship Id="rId1448" Type="http://schemas.openxmlformats.org/officeDocument/2006/relationships/oleObject" Target="embeddings/oleObject767.bin"/><Relationship Id="rId1655" Type="http://schemas.openxmlformats.org/officeDocument/2006/relationships/oleObject" Target="embeddings/oleObject875.bin"/><Relationship Id="rId2706" Type="http://schemas.openxmlformats.org/officeDocument/2006/relationships/oleObject" Target="embeddings/oleObject1420.bin"/><Relationship Id="rId1308" Type="http://schemas.openxmlformats.org/officeDocument/2006/relationships/oleObject" Target="embeddings/oleObject698.bin"/><Relationship Id="rId1862" Type="http://schemas.openxmlformats.org/officeDocument/2006/relationships/image" Target="media/image872.wmf"/><Relationship Id="rId2913" Type="http://schemas.openxmlformats.org/officeDocument/2006/relationships/oleObject" Target="embeddings/oleObject1528.bin"/><Relationship Id="rId1515" Type="http://schemas.openxmlformats.org/officeDocument/2006/relationships/image" Target="media/image708.wmf"/><Relationship Id="rId1722" Type="http://schemas.openxmlformats.org/officeDocument/2006/relationships/image" Target="media/image802.wmf"/><Relationship Id="rId14" Type="http://schemas.openxmlformats.org/officeDocument/2006/relationships/oleObject" Target="embeddings/oleObject3.bin"/><Relationship Id="rId2289" Type="http://schemas.openxmlformats.org/officeDocument/2006/relationships/image" Target="media/image1084.wmf"/><Relationship Id="rId2496" Type="http://schemas.openxmlformats.org/officeDocument/2006/relationships/oleObject" Target="embeddings/oleObject1304.bin"/><Relationship Id="rId3547" Type="http://schemas.openxmlformats.org/officeDocument/2006/relationships/image" Target="media/image1692.wmf"/><Relationship Id="rId468" Type="http://schemas.openxmlformats.org/officeDocument/2006/relationships/oleObject" Target="embeddings/oleObject260.bin"/><Relationship Id="rId675" Type="http://schemas.openxmlformats.org/officeDocument/2006/relationships/oleObject" Target="embeddings/oleObject360.bin"/><Relationship Id="rId882" Type="http://schemas.openxmlformats.org/officeDocument/2006/relationships/image" Target="media/image402.wmf"/><Relationship Id="rId1098" Type="http://schemas.openxmlformats.org/officeDocument/2006/relationships/oleObject" Target="embeddings/oleObject587.bin"/><Relationship Id="rId2149" Type="http://schemas.openxmlformats.org/officeDocument/2006/relationships/oleObject" Target="embeddings/oleObject1128.bin"/><Relationship Id="rId2356" Type="http://schemas.openxmlformats.org/officeDocument/2006/relationships/image" Target="media/image1117.wmf"/><Relationship Id="rId2563" Type="http://schemas.openxmlformats.org/officeDocument/2006/relationships/oleObject" Target="embeddings/oleObject1338.bin"/><Relationship Id="rId2770" Type="http://schemas.openxmlformats.org/officeDocument/2006/relationships/oleObject" Target="embeddings/oleObject1453.bin"/><Relationship Id="rId3407" Type="http://schemas.openxmlformats.org/officeDocument/2006/relationships/image" Target="media/image1622.wmf"/><Relationship Id="rId3614" Type="http://schemas.openxmlformats.org/officeDocument/2006/relationships/image" Target="media/image1724.wmf"/><Relationship Id="rId328" Type="http://schemas.openxmlformats.org/officeDocument/2006/relationships/oleObject" Target="embeddings/oleObject190.bin"/><Relationship Id="rId535" Type="http://schemas.openxmlformats.org/officeDocument/2006/relationships/oleObject" Target="embeddings/oleObject294.bin"/><Relationship Id="rId742" Type="http://schemas.openxmlformats.org/officeDocument/2006/relationships/oleObject" Target="embeddings/oleObject402.bin"/><Relationship Id="rId1165" Type="http://schemas.openxmlformats.org/officeDocument/2006/relationships/oleObject" Target="embeddings/oleObject623.bin"/><Relationship Id="rId1372" Type="http://schemas.openxmlformats.org/officeDocument/2006/relationships/image" Target="media/image636.wmf"/><Relationship Id="rId2009" Type="http://schemas.openxmlformats.org/officeDocument/2006/relationships/image" Target="media/image945.wmf"/><Relationship Id="rId2216" Type="http://schemas.openxmlformats.org/officeDocument/2006/relationships/image" Target="media/image1048.wmf"/><Relationship Id="rId2423" Type="http://schemas.openxmlformats.org/officeDocument/2006/relationships/image" Target="media/image1150.wmf"/><Relationship Id="rId2630" Type="http://schemas.openxmlformats.org/officeDocument/2006/relationships/oleObject" Target="embeddings/oleObject1376.bin"/><Relationship Id="rId602" Type="http://schemas.openxmlformats.org/officeDocument/2006/relationships/oleObject" Target="embeddings/oleObject323.bin"/><Relationship Id="rId1025" Type="http://schemas.openxmlformats.org/officeDocument/2006/relationships/image" Target="media/image470.wmf"/><Relationship Id="rId1232" Type="http://schemas.openxmlformats.org/officeDocument/2006/relationships/oleObject" Target="embeddings/oleObject657.bin"/><Relationship Id="rId3197" Type="http://schemas.openxmlformats.org/officeDocument/2006/relationships/image" Target="media/image1521.wmf"/><Relationship Id="rId3057" Type="http://schemas.openxmlformats.org/officeDocument/2006/relationships/image" Target="media/image1453.wmf"/><Relationship Id="rId185" Type="http://schemas.openxmlformats.org/officeDocument/2006/relationships/oleObject" Target="embeddings/oleObject118.bin"/><Relationship Id="rId1909" Type="http://schemas.openxmlformats.org/officeDocument/2006/relationships/oleObject" Target="embeddings/oleObject1007.bin"/><Relationship Id="rId3264" Type="http://schemas.openxmlformats.org/officeDocument/2006/relationships/oleObject" Target="embeddings/oleObject1703.bin"/><Relationship Id="rId3471" Type="http://schemas.openxmlformats.org/officeDocument/2006/relationships/image" Target="media/image1654.wmf"/><Relationship Id="rId392" Type="http://schemas.openxmlformats.org/officeDocument/2006/relationships/oleObject" Target="embeddings/oleObject222.bin"/><Relationship Id="rId2073" Type="http://schemas.openxmlformats.org/officeDocument/2006/relationships/image" Target="media/image977.wmf"/><Relationship Id="rId2280" Type="http://schemas.openxmlformats.org/officeDocument/2006/relationships/oleObject" Target="embeddings/oleObject1194.bin"/><Relationship Id="rId3124" Type="http://schemas.openxmlformats.org/officeDocument/2006/relationships/oleObject" Target="embeddings/oleObject1633.bin"/><Relationship Id="rId3331" Type="http://schemas.openxmlformats.org/officeDocument/2006/relationships/image" Target="media/image1584.wmf"/><Relationship Id="rId252" Type="http://schemas.openxmlformats.org/officeDocument/2006/relationships/oleObject" Target="embeddings/oleObject152.bin"/><Relationship Id="rId2140" Type="http://schemas.openxmlformats.org/officeDocument/2006/relationships/image" Target="media/image1010.wmf"/><Relationship Id="rId112" Type="http://schemas.openxmlformats.org/officeDocument/2006/relationships/oleObject" Target="embeddings/oleObject65.bin"/><Relationship Id="rId1699" Type="http://schemas.openxmlformats.org/officeDocument/2006/relationships/oleObject" Target="embeddings/oleObject901.bin"/><Relationship Id="rId2000" Type="http://schemas.openxmlformats.org/officeDocument/2006/relationships/oleObject" Target="embeddings/oleObject1053.bin"/><Relationship Id="rId2957" Type="http://schemas.openxmlformats.org/officeDocument/2006/relationships/image" Target="media/image1404.wmf"/><Relationship Id="rId929" Type="http://schemas.openxmlformats.org/officeDocument/2006/relationships/image" Target="media/image425.wmf"/><Relationship Id="rId1559" Type="http://schemas.openxmlformats.org/officeDocument/2006/relationships/image" Target="media/image730.wmf"/><Relationship Id="rId1766" Type="http://schemas.openxmlformats.org/officeDocument/2006/relationships/image" Target="media/image824.wmf"/><Relationship Id="rId1973" Type="http://schemas.openxmlformats.org/officeDocument/2006/relationships/image" Target="media/image927.wmf"/><Relationship Id="rId2817" Type="http://schemas.openxmlformats.org/officeDocument/2006/relationships/image" Target="media/image1334.wmf"/><Relationship Id="rId58" Type="http://schemas.openxmlformats.org/officeDocument/2006/relationships/oleObject" Target="embeddings/oleObject35.bin"/><Relationship Id="rId1419" Type="http://schemas.openxmlformats.org/officeDocument/2006/relationships/image" Target="media/image660.wmf"/><Relationship Id="rId1626" Type="http://schemas.openxmlformats.org/officeDocument/2006/relationships/image" Target="media/image759.wmf"/><Relationship Id="rId1833" Type="http://schemas.openxmlformats.org/officeDocument/2006/relationships/oleObject" Target="embeddings/oleObject969.bin"/><Relationship Id="rId1900" Type="http://schemas.openxmlformats.org/officeDocument/2006/relationships/image" Target="media/image891.wmf"/><Relationship Id="rId579" Type="http://schemas.openxmlformats.org/officeDocument/2006/relationships/image" Target="media/image261.wmf"/><Relationship Id="rId786" Type="http://schemas.openxmlformats.org/officeDocument/2006/relationships/oleObject" Target="embeddings/oleObject424.bin"/><Relationship Id="rId993" Type="http://schemas.openxmlformats.org/officeDocument/2006/relationships/image" Target="media/image457.wmf"/><Relationship Id="rId2467" Type="http://schemas.openxmlformats.org/officeDocument/2006/relationships/image" Target="media/image1171.wmf"/><Relationship Id="rId2674" Type="http://schemas.openxmlformats.org/officeDocument/2006/relationships/oleObject" Target="embeddings/oleObject1399.bin"/><Relationship Id="rId3518" Type="http://schemas.openxmlformats.org/officeDocument/2006/relationships/oleObject" Target="embeddings/oleObject1834.bin"/><Relationship Id="rId439" Type="http://schemas.openxmlformats.org/officeDocument/2006/relationships/image" Target="media/image187.wmf"/><Relationship Id="rId646" Type="http://schemas.openxmlformats.org/officeDocument/2006/relationships/oleObject" Target="embeddings/oleObject345.bin"/><Relationship Id="rId1069" Type="http://schemas.openxmlformats.org/officeDocument/2006/relationships/image" Target="media/image490.wmf"/><Relationship Id="rId1276" Type="http://schemas.openxmlformats.org/officeDocument/2006/relationships/oleObject" Target="embeddings/oleObject682.bin"/><Relationship Id="rId1483" Type="http://schemas.openxmlformats.org/officeDocument/2006/relationships/image" Target="media/image692.wmf"/><Relationship Id="rId2327" Type="http://schemas.openxmlformats.org/officeDocument/2006/relationships/oleObject" Target="embeddings/oleObject1218.bin"/><Relationship Id="rId2881" Type="http://schemas.openxmlformats.org/officeDocument/2006/relationships/oleObject" Target="embeddings/oleObject1512.bin"/><Relationship Id="rId506" Type="http://schemas.openxmlformats.org/officeDocument/2006/relationships/image" Target="media/image220.wmf"/><Relationship Id="rId853" Type="http://schemas.openxmlformats.org/officeDocument/2006/relationships/oleObject" Target="embeddings/oleObject459.bin"/><Relationship Id="rId1136" Type="http://schemas.openxmlformats.org/officeDocument/2006/relationships/oleObject" Target="embeddings/oleObject607.bin"/><Relationship Id="rId1690" Type="http://schemas.openxmlformats.org/officeDocument/2006/relationships/image" Target="media/image791.wmf"/><Relationship Id="rId2534" Type="http://schemas.openxmlformats.org/officeDocument/2006/relationships/oleObject" Target="embeddings/oleObject1323.bin"/><Relationship Id="rId2741" Type="http://schemas.openxmlformats.org/officeDocument/2006/relationships/image" Target="media/image1296.wmf"/><Relationship Id="rId713" Type="http://schemas.openxmlformats.org/officeDocument/2006/relationships/image" Target="media/image319.wmf"/><Relationship Id="rId920" Type="http://schemas.openxmlformats.org/officeDocument/2006/relationships/oleObject" Target="embeddings/oleObject493.bin"/><Relationship Id="rId1343" Type="http://schemas.openxmlformats.org/officeDocument/2006/relationships/oleObject" Target="embeddings/oleObject715.bin"/><Relationship Id="rId1550" Type="http://schemas.openxmlformats.org/officeDocument/2006/relationships/oleObject" Target="embeddings/oleObject818.bin"/><Relationship Id="rId2601" Type="http://schemas.openxmlformats.org/officeDocument/2006/relationships/oleObject" Target="embeddings/oleObject1359.bin"/><Relationship Id="rId1203" Type="http://schemas.openxmlformats.org/officeDocument/2006/relationships/image" Target="media/image554.wmf"/><Relationship Id="rId1410" Type="http://schemas.openxmlformats.org/officeDocument/2006/relationships/oleObject" Target="embeddings/oleObject748.bin"/><Relationship Id="rId3168" Type="http://schemas.openxmlformats.org/officeDocument/2006/relationships/oleObject" Target="embeddings/oleObject1655.bin"/><Relationship Id="rId3375" Type="http://schemas.openxmlformats.org/officeDocument/2006/relationships/image" Target="media/image1606.wmf"/><Relationship Id="rId3582" Type="http://schemas.openxmlformats.org/officeDocument/2006/relationships/oleObject" Target="embeddings/oleObject1866.bin"/><Relationship Id="rId296" Type="http://schemas.openxmlformats.org/officeDocument/2006/relationships/oleObject" Target="embeddings/oleObject174.bin"/><Relationship Id="rId2184" Type="http://schemas.openxmlformats.org/officeDocument/2006/relationships/image" Target="media/image1032.wmf"/><Relationship Id="rId2391" Type="http://schemas.openxmlformats.org/officeDocument/2006/relationships/image" Target="media/image1134.wmf"/><Relationship Id="rId3028" Type="http://schemas.openxmlformats.org/officeDocument/2006/relationships/image" Target="media/image1439.wmf"/><Relationship Id="rId3235" Type="http://schemas.openxmlformats.org/officeDocument/2006/relationships/image" Target="media/image1540.wmf"/><Relationship Id="rId3442" Type="http://schemas.openxmlformats.org/officeDocument/2006/relationships/oleObject" Target="embeddings/oleObject1796.bin"/><Relationship Id="rId156" Type="http://schemas.openxmlformats.org/officeDocument/2006/relationships/image" Target="media/image51.wmf"/><Relationship Id="rId363" Type="http://schemas.openxmlformats.org/officeDocument/2006/relationships/image" Target="media/image149.wmf"/><Relationship Id="rId570" Type="http://schemas.openxmlformats.org/officeDocument/2006/relationships/oleObject" Target="embeddings/oleObject307.bin"/><Relationship Id="rId2044" Type="http://schemas.openxmlformats.org/officeDocument/2006/relationships/oleObject" Target="embeddings/oleObject1075.bin"/><Relationship Id="rId2251" Type="http://schemas.openxmlformats.org/officeDocument/2006/relationships/oleObject" Target="embeddings/oleObject1179.bin"/><Relationship Id="rId3302" Type="http://schemas.openxmlformats.org/officeDocument/2006/relationships/oleObject" Target="embeddings/oleObject1722.bin"/><Relationship Id="rId223" Type="http://schemas.openxmlformats.org/officeDocument/2006/relationships/image" Target="media/image79.wmf"/><Relationship Id="rId430" Type="http://schemas.openxmlformats.org/officeDocument/2006/relationships/oleObject" Target="embeddings/oleObject241.bin"/><Relationship Id="rId1060" Type="http://schemas.openxmlformats.org/officeDocument/2006/relationships/oleObject" Target="embeddings/oleObject568.bin"/><Relationship Id="rId2111" Type="http://schemas.openxmlformats.org/officeDocument/2006/relationships/image" Target="media/image996.wmf"/><Relationship Id="rId1877" Type="http://schemas.openxmlformats.org/officeDocument/2006/relationships/oleObject" Target="embeddings/oleObject991.bin"/><Relationship Id="rId2928" Type="http://schemas.openxmlformats.org/officeDocument/2006/relationships/image" Target="media/image1386.wmf"/><Relationship Id="rId1737" Type="http://schemas.openxmlformats.org/officeDocument/2006/relationships/oleObject" Target="embeddings/oleObject921.bin"/><Relationship Id="rId1944" Type="http://schemas.openxmlformats.org/officeDocument/2006/relationships/image" Target="media/image913.wmf"/><Relationship Id="rId3092" Type="http://schemas.openxmlformats.org/officeDocument/2006/relationships/oleObject" Target="embeddings/oleObject1615.bin"/><Relationship Id="rId29" Type="http://schemas.openxmlformats.org/officeDocument/2006/relationships/oleObject" Target="embeddings/oleObject14.bin"/><Relationship Id="rId1804" Type="http://schemas.openxmlformats.org/officeDocument/2006/relationships/image" Target="media/image843.wmf"/><Relationship Id="rId897" Type="http://schemas.openxmlformats.org/officeDocument/2006/relationships/oleObject" Target="embeddings/oleObject481.bin"/><Relationship Id="rId2578" Type="http://schemas.openxmlformats.org/officeDocument/2006/relationships/image" Target="media/image1226.wmf"/><Relationship Id="rId2785" Type="http://schemas.openxmlformats.org/officeDocument/2006/relationships/image" Target="media/image1318.wmf"/><Relationship Id="rId2992" Type="http://schemas.openxmlformats.org/officeDocument/2006/relationships/oleObject" Target="embeddings/oleObject1563.bin"/><Relationship Id="rId3629" Type="http://schemas.openxmlformats.org/officeDocument/2006/relationships/theme" Target="theme/theme1.xml"/><Relationship Id="rId757" Type="http://schemas.openxmlformats.org/officeDocument/2006/relationships/image" Target="media/image341.wmf"/><Relationship Id="rId964" Type="http://schemas.openxmlformats.org/officeDocument/2006/relationships/oleObject" Target="embeddings/oleObject515.bin"/><Relationship Id="rId1387" Type="http://schemas.openxmlformats.org/officeDocument/2006/relationships/oleObject" Target="embeddings/oleObject737.bin"/><Relationship Id="rId1594" Type="http://schemas.openxmlformats.org/officeDocument/2006/relationships/oleObject" Target="embeddings/oleObject840.bin"/><Relationship Id="rId2438" Type="http://schemas.openxmlformats.org/officeDocument/2006/relationships/oleObject" Target="embeddings/oleObject1274.bin"/><Relationship Id="rId2645" Type="http://schemas.openxmlformats.org/officeDocument/2006/relationships/image" Target="media/image1255.wmf"/><Relationship Id="rId2852" Type="http://schemas.openxmlformats.org/officeDocument/2006/relationships/oleObject" Target="embeddings/oleObject1497.bin"/><Relationship Id="rId93" Type="http://schemas.openxmlformats.org/officeDocument/2006/relationships/image" Target="media/image32.wmf"/><Relationship Id="rId617" Type="http://schemas.openxmlformats.org/officeDocument/2006/relationships/image" Target="media/image280.wmf"/><Relationship Id="rId824" Type="http://schemas.openxmlformats.org/officeDocument/2006/relationships/image" Target="media/image373.wmf"/><Relationship Id="rId1247" Type="http://schemas.openxmlformats.org/officeDocument/2006/relationships/image" Target="media/image576.wmf"/><Relationship Id="rId1454" Type="http://schemas.openxmlformats.org/officeDocument/2006/relationships/oleObject" Target="embeddings/oleObject770.bin"/><Relationship Id="rId1661" Type="http://schemas.openxmlformats.org/officeDocument/2006/relationships/oleObject" Target="embeddings/oleObject878.bin"/><Relationship Id="rId2505" Type="http://schemas.openxmlformats.org/officeDocument/2006/relationships/image" Target="media/image1190.wmf"/><Relationship Id="rId2712" Type="http://schemas.openxmlformats.org/officeDocument/2006/relationships/oleObject" Target="embeddings/oleObject1424.bin"/><Relationship Id="rId1107" Type="http://schemas.openxmlformats.org/officeDocument/2006/relationships/image" Target="media/image509.wmf"/><Relationship Id="rId1314" Type="http://schemas.openxmlformats.org/officeDocument/2006/relationships/oleObject" Target="embeddings/oleObject701.bin"/><Relationship Id="rId1521" Type="http://schemas.openxmlformats.org/officeDocument/2006/relationships/image" Target="media/image711.wmf"/><Relationship Id="rId3279" Type="http://schemas.openxmlformats.org/officeDocument/2006/relationships/image" Target="media/image1562.wmf"/><Relationship Id="rId3486" Type="http://schemas.openxmlformats.org/officeDocument/2006/relationships/oleObject" Target="embeddings/oleObject1818.bin"/><Relationship Id="rId20" Type="http://schemas.openxmlformats.org/officeDocument/2006/relationships/image" Target="media/image7.wmf"/><Relationship Id="rId2088" Type="http://schemas.openxmlformats.org/officeDocument/2006/relationships/oleObject" Target="embeddings/oleObject1097.bin"/><Relationship Id="rId2295" Type="http://schemas.openxmlformats.org/officeDocument/2006/relationships/image" Target="media/image1087.wmf"/><Relationship Id="rId3139" Type="http://schemas.openxmlformats.org/officeDocument/2006/relationships/image" Target="media/image1492.wmf"/><Relationship Id="rId3346" Type="http://schemas.openxmlformats.org/officeDocument/2006/relationships/oleObject" Target="embeddings/oleObject1748.bin"/><Relationship Id="rId267" Type="http://schemas.openxmlformats.org/officeDocument/2006/relationships/image" Target="media/image101.wmf"/><Relationship Id="rId474" Type="http://schemas.openxmlformats.org/officeDocument/2006/relationships/oleObject" Target="embeddings/oleObject263.bin"/><Relationship Id="rId2155" Type="http://schemas.openxmlformats.org/officeDocument/2006/relationships/oleObject" Target="embeddings/oleObject1131.bin"/><Relationship Id="rId3553" Type="http://schemas.openxmlformats.org/officeDocument/2006/relationships/image" Target="media/image1695.wmf"/><Relationship Id="rId127" Type="http://schemas.openxmlformats.org/officeDocument/2006/relationships/oleObject" Target="embeddings/oleObject78.bin"/><Relationship Id="rId681" Type="http://schemas.openxmlformats.org/officeDocument/2006/relationships/oleObject" Target="embeddings/oleObject363.bin"/><Relationship Id="rId2362" Type="http://schemas.openxmlformats.org/officeDocument/2006/relationships/image" Target="media/image1120.wmf"/><Relationship Id="rId3206" Type="http://schemas.openxmlformats.org/officeDocument/2006/relationships/oleObject" Target="embeddings/oleObject1674.bin"/><Relationship Id="rId3413" Type="http://schemas.openxmlformats.org/officeDocument/2006/relationships/image" Target="media/image1625.wmf"/><Relationship Id="rId3620" Type="http://schemas.openxmlformats.org/officeDocument/2006/relationships/image" Target="media/image1727.wmf"/><Relationship Id="rId334" Type="http://schemas.openxmlformats.org/officeDocument/2006/relationships/oleObject" Target="embeddings/oleObject193.bin"/><Relationship Id="rId541" Type="http://schemas.openxmlformats.org/officeDocument/2006/relationships/oleObject" Target="embeddings/oleObject297.bin"/><Relationship Id="rId1171" Type="http://schemas.openxmlformats.org/officeDocument/2006/relationships/image" Target="media/image538.wmf"/><Relationship Id="rId2015" Type="http://schemas.openxmlformats.org/officeDocument/2006/relationships/image" Target="media/image948.wmf"/><Relationship Id="rId2222" Type="http://schemas.openxmlformats.org/officeDocument/2006/relationships/image" Target="media/image1051.wmf"/><Relationship Id="rId401" Type="http://schemas.openxmlformats.org/officeDocument/2006/relationships/image" Target="media/image168.wmf"/><Relationship Id="rId1031" Type="http://schemas.openxmlformats.org/officeDocument/2006/relationships/image" Target="media/image473.wmf"/><Relationship Id="rId1988" Type="http://schemas.openxmlformats.org/officeDocument/2006/relationships/oleObject" Target="embeddings/oleObject1047.bin"/><Relationship Id="rId1848" Type="http://schemas.openxmlformats.org/officeDocument/2006/relationships/image" Target="media/image865.wmf"/><Relationship Id="rId3063" Type="http://schemas.openxmlformats.org/officeDocument/2006/relationships/image" Target="media/image1456.wmf"/><Relationship Id="rId3270" Type="http://schemas.openxmlformats.org/officeDocument/2006/relationships/oleObject" Target="embeddings/oleObject1706.bin"/><Relationship Id="rId191" Type="http://schemas.openxmlformats.org/officeDocument/2006/relationships/image" Target="media/image63.wmf"/><Relationship Id="rId1708" Type="http://schemas.openxmlformats.org/officeDocument/2006/relationships/oleObject" Target="embeddings/oleObject906.bin"/><Relationship Id="rId1915" Type="http://schemas.openxmlformats.org/officeDocument/2006/relationships/oleObject" Target="embeddings/oleObject1010.bin"/><Relationship Id="rId3130" Type="http://schemas.openxmlformats.org/officeDocument/2006/relationships/oleObject" Target="embeddings/oleObject1636.bin"/><Relationship Id="rId2689" Type="http://schemas.openxmlformats.org/officeDocument/2006/relationships/oleObject" Target="embeddings/oleObject1407.bin"/><Relationship Id="rId2896" Type="http://schemas.openxmlformats.org/officeDocument/2006/relationships/image" Target="media/image1370.wmf"/><Relationship Id="rId868" Type="http://schemas.openxmlformats.org/officeDocument/2006/relationships/image" Target="media/image395.wmf"/><Relationship Id="rId1498" Type="http://schemas.openxmlformats.org/officeDocument/2006/relationships/oleObject" Target="embeddings/oleObject792.bin"/><Relationship Id="rId2549" Type="http://schemas.openxmlformats.org/officeDocument/2006/relationships/oleObject" Target="embeddings/oleObject1331.bin"/><Relationship Id="rId2756" Type="http://schemas.openxmlformats.org/officeDocument/2006/relationships/oleObject" Target="embeddings/oleObject1446.bin"/><Relationship Id="rId2963" Type="http://schemas.openxmlformats.org/officeDocument/2006/relationships/image" Target="media/image1408.wmf"/><Relationship Id="rId728" Type="http://schemas.openxmlformats.org/officeDocument/2006/relationships/oleObject" Target="embeddings/oleObject395.bin"/><Relationship Id="rId935" Type="http://schemas.openxmlformats.org/officeDocument/2006/relationships/image" Target="media/image428.wmf"/><Relationship Id="rId1358" Type="http://schemas.openxmlformats.org/officeDocument/2006/relationships/image" Target="media/image629.wmf"/><Relationship Id="rId1565" Type="http://schemas.openxmlformats.org/officeDocument/2006/relationships/image" Target="media/image733.wmf"/><Relationship Id="rId1772" Type="http://schemas.openxmlformats.org/officeDocument/2006/relationships/image" Target="media/image827.wmf"/><Relationship Id="rId2409" Type="http://schemas.openxmlformats.org/officeDocument/2006/relationships/image" Target="media/image1143.wmf"/><Relationship Id="rId2616" Type="http://schemas.openxmlformats.org/officeDocument/2006/relationships/oleObject" Target="embeddings/oleObject1369.bin"/><Relationship Id="rId64" Type="http://schemas.openxmlformats.org/officeDocument/2006/relationships/image" Target="media/image17.wmf"/><Relationship Id="rId1218" Type="http://schemas.openxmlformats.org/officeDocument/2006/relationships/oleObject" Target="embeddings/oleObject650.bin"/><Relationship Id="rId1425" Type="http://schemas.openxmlformats.org/officeDocument/2006/relationships/image" Target="media/image663.wmf"/><Relationship Id="rId2823" Type="http://schemas.openxmlformats.org/officeDocument/2006/relationships/image" Target="media/image1337.wmf"/><Relationship Id="rId1632" Type="http://schemas.openxmlformats.org/officeDocument/2006/relationships/image" Target="media/image762.wmf"/><Relationship Id="rId2199" Type="http://schemas.openxmlformats.org/officeDocument/2006/relationships/oleObject" Target="embeddings/oleObject1153.bin"/><Relationship Id="rId3597" Type="http://schemas.openxmlformats.org/officeDocument/2006/relationships/image" Target="media/image1717.wmf"/><Relationship Id="rId3457" Type="http://schemas.openxmlformats.org/officeDocument/2006/relationships/image" Target="media/image1647.wmf"/><Relationship Id="rId378" Type="http://schemas.openxmlformats.org/officeDocument/2006/relationships/oleObject" Target="embeddings/oleObject215.bin"/><Relationship Id="rId585" Type="http://schemas.openxmlformats.org/officeDocument/2006/relationships/image" Target="media/image264.wmf"/><Relationship Id="rId792" Type="http://schemas.openxmlformats.org/officeDocument/2006/relationships/oleObject" Target="embeddings/oleObject427.bin"/><Relationship Id="rId2059" Type="http://schemas.openxmlformats.org/officeDocument/2006/relationships/image" Target="media/image970.wmf"/><Relationship Id="rId2266" Type="http://schemas.openxmlformats.org/officeDocument/2006/relationships/image" Target="media/image1073.wmf"/><Relationship Id="rId2473" Type="http://schemas.openxmlformats.org/officeDocument/2006/relationships/image" Target="media/image1174.wmf"/><Relationship Id="rId2680" Type="http://schemas.openxmlformats.org/officeDocument/2006/relationships/oleObject" Target="embeddings/oleObject1402.bin"/><Relationship Id="rId3317" Type="http://schemas.openxmlformats.org/officeDocument/2006/relationships/oleObject" Target="embeddings/oleObject1731.bin"/><Relationship Id="rId3524" Type="http://schemas.openxmlformats.org/officeDocument/2006/relationships/oleObject" Target="embeddings/oleObject1837.bin"/><Relationship Id="rId238" Type="http://schemas.openxmlformats.org/officeDocument/2006/relationships/oleObject" Target="embeddings/oleObject145.bin"/><Relationship Id="rId445" Type="http://schemas.openxmlformats.org/officeDocument/2006/relationships/image" Target="media/image190.wmf"/><Relationship Id="rId652" Type="http://schemas.openxmlformats.org/officeDocument/2006/relationships/oleObject" Target="embeddings/oleObject348.bin"/><Relationship Id="rId1075" Type="http://schemas.openxmlformats.org/officeDocument/2006/relationships/image" Target="media/image493.wmf"/><Relationship Id="rId1282" Type="http://schemas.openxmlformats.org/officeDocument/2006/relationships/oleObject" Target="embeddings/oleObject685.bin"/><Relationship Id="rId2126" Type="http://schemas.openxmlformats.org/officeDocument/2006/relationships/oleObject" Target="embeddings/oleObject1116.bin"/><Relationship Id="rId2333" Type="http://schemas.openxmlformats.org/officeDocument/2006/relationships/oleObject" Target="embeddings/oleObject1221.bin"/><Relationship Id="rId2540" Type="http://schemas.openxmlformats.org/officeDocument/2006/relationships/oleObject" Target="embeddings/oleObject1326.bin"/><Relationship Id="rId305" Type="http://schemas.openxmlformats.org/officeDocument/2006/relationships/image" Target="media/image120.wmf"/><Relationship Id="rId512" Type="http://schemas.openxmlformats.org/officeDocument/2006/relationships/image" Target="media/image223.wmf"/><Relationship Id="rId1142" Type="http://schemas.openxmlformats.org/officeDocument/2006/relationships/oleObject" Target="embeddings/oleObject610.bin"/><Relationship Id="rId2400" Type="http://schemas.openxmlformats.org/officeDocument/2006/relationships/oleObject" Target="embeddings/oleObject1255.bin"/><Relationship Id="rId1002" Type="http://schemas.openxmlformats.org/officeDocument/2006/relationships/oleObject" Target="embeddings/oleObject534.bin"/><Relationship Id="rId1959" Type="http://schemas.openxmlformats.org/officeDocument/2006/relationships/oleObject" Target="embeddings/oleObject1032.bin"/><Relationship Id="rId3174" Type="http://schemas.openxmlformats.org/officeDocument/2006/relationships/oleObject" Target="embeddings/oleObject1658.bin"/><Relationship Id="rId1819" Type="http://schemas.openxmlformats.org/officeDocument/2006/relationships/oleObject" Target="embeddings/oleObject962.bin"/><Relationship Id="rId3381" Type="http://schemas.openxmlformats.org/officeDocument/2006/relationships/image" Target="media/image1609.wmf"/><Relationship Id="rId2190" Type="http://schemas.openxmlformats.org/officeDocument/2006/relationships/image" Target="media/image1035.wmf"/><Relationship Id="rId3034" Type="http://schemas.openxmlformats.org/officeDocument/2006/relationships/image" Target="media/image1442.wmf"/><Relationship Id="rId3241" Type="http://schemas.openxmlformats.org/officeDocument/2006/relationships/image" Target="media/image1543.wmf"/><Relationship Id="rId162" Type="http://schemas.openxmlformats.org/officeDocument/2006/relationships/oleObject" Target="embeddings/oleObject102.bin"/><Relationship Id="rId2050" Type="http://schemas.openxmlformats.org/officeDocument/2006/relationships/oleObject" Target="embeddings/oleObject1078.bin"/><Relationship Id="rId3101" Type="http://schemas.openxmlformats.org/officeDocument/2006/relationships/image" Target="media/image1475.wmf"/><Relationship Id="rId979" Type="http://schemas.openxmlformats.org/officeDocument/2006/relationships/image" Target="media/image450.wmf"/><Relationship Id="rId839" Type="http://schemas.openxmlformats.org/officeDocument/2006/relationships/oleObject" Target="embeddings/oleObject452.bin"/><Relationship Id="rId1469" Type="http://schemas.openxmlformats.org/officeDocument/2006/relationships/image" Target="media/image685.wmf"/><Relationship Id="rId2867" Type="http://schemas.openxmlformats.org/officeDocument/2006/relationships/image" Target="media/image1356.wmf"/><Relationship Id="rId1676" Type="http://schemas.openxmlformats.org/officeDocument/2006/relationships/image" Target="media/image784.wmf"/><Relationship Id="rId1883" Type="http://schemas.openxmlformats.org/officeDocument/2006/relationships/oleObject" Target="embeddings/oleObject994.bin"/><Relationship Id="rId2727" Type="http://schemas.openxmlformats.org/officeDocument/2006/relationships/image" Target="media/image1289.wmf"/><Relationship Id="rId2934" Type="http://schemas.openxmlformats.org/officeDocument/2006/relationships/image" Target="media/image1389.wmf"/><Relationship Id="rId906" Type="http://schemas.openxmlformats.org/officeDocument/2006/relationships/oleObject" Target="embeddings/oleObject486.bin"/><Relationship Id="rId1329" Type="http://schemas.openxmlformats.org/officeDocument/2006/relationships/image" Target="media/image614.wmf"/><Relationship Id="rId1536" Type="http://schemas.openxmlformats.org/officeDocument/2006/relationships/oleObject" Target="embeddings/oleObject811.bin"/><Relationship Id="rId1743" Type="http://schemas.openxmlformats.org/officeDocument/2006/relationships/oleObject" Target="embeddings/oleObject924.bin"/><Relationship Id="rId1950" Type="http://schemas.openxmlformats.org/officeDocument/2006/relationships/image" Target="media/image916.wmf"/><Relationship Id="rId35" Type="http://schemas.openxmlformats.org/officeDocument/2006/relationships/oleObject" Target="embeddings/oleObject16.bin"/><Relationship Id="rId1603" Type="http://schemas.openxmlformats.org/officeDocument/2006/relationships/oleObject" Target="embeddings/oleObject845.bin"/><Relationship Id="rId1810" Type="http://schemas.openxmlformats.org/officeDocument/2006/relationships/image" Target="media/image846.wmf"/><Relationship Id="rId3568" Type="http://schemas.openxmlformats.org/officeDocument/2006/relationships/oleObject" Target="embeddings/oleObject1859.bin"/><Relationship Id="rId489" Type="http://schemas.openxmlformats.org/officeDocument/2006/relationships/oleObject" Target="embeddings/oleObject271.bin"/><Relationship Id="rId696" Type="http://schemas.openxmlformats.org/officeDocument/2006/relationships/oleObject" Target="embeddings/oleObject376.bin"/><Relationship Id="rId2377" Type="http://schemas.openxmlformats.org/officeDocument/2006/relationships/oleObject" Target="embeddings/oleObject1243.bin"/><Relationship Id="rId2584" Type="http://schemas.openxmlformats.org/officeDocument/2006/relationships/image" Target="media/image1229.wmf"/><Relationship Id="rId2791" Type="http://schemas.openxmlformats.org/officeDocument/2006/relationships/image" Target="media/image1321.wmf"/><Relationship Id="rId3428" Type="http://schemas.openxmlformats.org/officeDocument/2006/relationships/oleObject" Target="embeddings/oleObject1789.bin"/><Relationship Id="rId349" Type="http://schemas.openxmlformats.org/officeDocument/2006/relationships/image" Target="media/image142.wmf"/><Relationship Id="rId556" Type="http://schemas.openxmlformats.org/officeDocument/2006/relationships/image" Target="media/image249.wmf"/><Relationship Id="rId763" Type="http://schemas.openxmlformats.org/officeDocument/2006/relationships/image" Target="media/image344.wmf"/><Relationship Id="rId1186" Type="http://schemas.openxmlformats.org/officeDocument/2006/relationships/oleObject" Target="embeddings/oleObject634.bin"/><Relationship Id="rId1393" Type="http://schemas.openxmlformats.org/officeDocument/2006/relationships/oleObject" Target="embeddings/oleObject740.bin"/><Relationship Id="rId2237" Type="http://schemas.openxmlformats.org/officeDocument/2006/relationships/oleObject" Target="embeddings/oleObject1172.bin"/><Relationship Id="rId2444" Type="http://schemas.openxmlformats.org/officeDocument/2006/relationships/oleObject" Target="embeddings/oleObject1277.bin"/><Relationship Id="rId209" Type="http://schemas.openxmlformats.org/officeDocument/2006/relationships/image" Target="media/image72.wmf"/><Relationship Id="rId416" Type="http://schemas.openxmlformats.org/officeDocument/2006/relationships/oleObject" Target="embeddings/oleObject234.bin"/><Relationship Id="rId970" Type="http://schemas.openxmlformats.org/officeDocument/2006/relationships/oleObject" Target="embeddings/oleObject518.bin"/><Relationship Id="rId1046" Type="http://schemas.openxmlformats.org/officeDocument/2006/relationships/oleObject" Target="embeddings/oleObject559.bin"/><Relationship Id="rId1253" Type="http://schemas.openxmlformats.org/officeDocument/2006/relationships/image" Target="media/image579.wmf"/><Relationship Id="rId2651" Type="http://schemas.openxmlformats.org/officeDocument/2006/relationships/image" Target="media/image1258.wmf"/><Relationship Id="rId623" Type="http://schemas.openxmlformats.org/officeDocument/2006/relationships/image" Target="media/image283.wmf"/><Relationship Id="rId830" Type="http://schemas.openxmlformats.org/officeDocument/2006/relationships/image" Target="media/image376.wmf"/><Relationship Id="rId1460" Type="http://schemas.openxmlformats.org/officeDocument/2006/relationships/oleObject" Target="embeddings/oleObject773.bin"/><Relationship Id="rId2304" Type="http://schemas.openxmlformats.org/officeDocument/2006/relationships/oleObject" Target="embeddings/oleObject1206.bin"/><Relationship Id="rId2511" Type="http://schemas.openxmlformats.org/officeDocument/2006/relationships/image" Target="media/image1193.wmf"/><Relationship Id="rId1113" Type="http://schemas.openxmlformats.org/officeDocument/2006/relationships/image" Target="media/image511.wmf"/><Relationship Id="rId1320" Type="http://schemas.openxmlformats.org/officeDocument/2006/relationships/oleObject" Target="embeddings/oleObject704.bin"/><Relationship Id="rId3078" Type="http://schemas.openxmlformats.org/officeDocument/2006/relationships/oleObject" Target="embeddings/oleObject1608.bin"/><Relationship Id="rId3285" Type="http://schemas.openxmlformats.org/officeDocument/2006/relationships/image" Target="media/image1565.wmf"/><Relationship Id="rId3492" Type="http://schemas.openxmlformats.org/officeDocument/2006/relationships/oleObject" Target="embeddings/oleObject1821.bin"/><Relationship Id="rId2094" Type="http://schemas.openxmlformats.org/officeDocument/2006/relationships/oleObject" Target="embeddings/oleObject1100.bin"/><Relationship Id="rId3145" Type="http://schemas.openxmlformats.org/officeDocument/2006/relationships/image" Target="media/image1495.wmf"/><Relationship Id="rId3352" Type="http://schemas.openxmlformats.org/officeDocument/2006/relationships/oleObject" Target="embeddings/oleObject1751.bin"/><Relationship Id="rId273" Type="http://schemas.openxmlformats.org/officeDocument/2006/relationships/image" Target="media/image104.wmf"/><Relationship Id="rId480" Type="http://schemas.openxmlformats.org/officeDocument/2006/relationships/oleObject" Target="embeddings/oleObject266.bin"/><Relationship Id="rId2161" Type="http://schemas.openxmlformats.org/officeDocument/2006/relationships/oleObject" Target="embeddings/oleObject1134.bin"/><Relationship Id="rId3005" Type="http://schemas.openxmlformats.org/officeDocument/2006/relationships/image" Target="media/image1429.wmf"/><Relationship Id="rId3212" Type="http://schemas.openxmlformats.org/officeDocument/2006/relationships/oleObject" Target="embeddings/oleObject1677.bin"/><Relationship Id="rId133" Type="http://schemas.openxmlformats.org/officeDocument/2006/relationships/oleObject" Target="embeddings/oleObject84.bin"/><Relationship Id="rId340" Type="http://schemas.openxmlformats.org/officeDocument/2006/relationships/oleObject" Target="embeddings/oleObject196.bin"/><Relationship Id="rId2021" Type="http://schemas.openxmlformats.org/officeDocument/2006/relationships/image" Target="media/image951.wmf"/><Relationship Id="rId200" Type="http://schemas.openxmlformats.org/officeDocument/2006/relationships/oleObject" Target="embeddings/oleObject126.bin"/><Relationship Id="rId2978" Type="http://schemas.openxmlformats.org/officeDocument/2006/relationships/oleObject" Target="embeddings/oleObject1556.bin"/><Relationship Id="rId1787" Type="http://schemas.openxmlformats.org/officeDocument/2006/relationships/oleObject" Target="embeddings/oleObject946.bin"/><Relationship Id="rId1994" Type="http://schemas.openxmlformats.org/officeDocument/2006/relationships/oleObject" Target="embeddings/oleObject1050.bin"/><Relationship Id="rId2838" Type="http://schemas.openxmlformats.org/officeDocument/2006/relationships/oleObject" Target="embeddings/oleObject1488.bin"/><Relationship Id="rId79" Type="http://schemas.openxmlformats.org/officeDocument/2006/relationships/image" Target="media/image24.wmf"/><Relationship Id="rId1647" Type="http://schemas.openxmlformats.org/officeDocument/2006/relationships/oleObject" Target="embeddings/oleObject871.bin"/><Relationship Id="rId1854" Type="http://schemas.openxmlformats.org/officeDocument/2006/relationships/image" Target="media/image868.wmf"/><Relationship Id="rId2905" Type="http://schemas.openxmlformats.org/officeDocument/2006/relationships/oleObject" Target="embeddings/oleObject1524.bin"/><Relationship Id="rId1507" Type="http://schemas.openxmlformats.org/officeDocument/2006/relationships/image" Target="media/image704.wmf"/><Relationship Id="rId1714" Type="http://schemas.openxmlformats.org/officeDocument/2006/relationships/image" Target="media/image798.wmf"/><Relationship Id="rId1921" Type="http://schemas.openxmlformats.org/officeDocument/2006/relationships/oleObject" Target="embeddings/oleObject1013.bin"/><Relationship Id="rId2488" Type="http://schemas.openxmlformats.org/officeDocument/2006/relationships/oleObject" Target="embeddings/oleObject1300.bin"/><Relationship Id="rId1297" Type="http://schemas.openxmlformats.org/officeDocument/2006/relationships/image" Target="media/image598.wmf"/><Relationship Id="rId2695" Type="http://schemas.openxmlformats.org/officeDocument/2006/relationships/oleObject" Target="embeddings/oleObject1410.bin"/><Relationship Id="rId3539" Type="http://schemas.openxmlformats.org/officeDocument/2006/relationships/image" Target="media/image1688.wmf"/><Relationship Id="rId667" Type="http://schemas.openxmlformats.org/officeDocument/2006/relationships/oleObject" Target="embeddings/oleObject356.bin"/><Relationship Id="rId874" Type="http://schemas.openxmlformats.org/officeDocument/2006/relationships/image" Target="media/image398.wmf"/><Relationship Id="rId2348" Type="http://schemas.openxmlformats.org/officeDocument/2006/relationships/image" Target="media/image1113.wmf"/><Relationship Id="rId2555" Type="http://schemas.openxmlformats.org/officeDocument/2006/relationships/oleObject" Target="embeddings/oleObject1334.bin"/><Relationship Id="rId2762" Type="http://schemas.openxmlformats.org/officeDocument/2006/relationships/oleObject" Target="embeddings/oleObject1449.bin"/><Relationship Id="rId3606" Type="http://schemas.openxmlformats.org/officeDocument/2006/relationships/oleObject" Target="embeddings/oleObject1878.bin"/><Relationship Id="rId527" Type="http://schemas.openxmlformats.org/officeDocument/2006/relationships/oleObject" Target="embeddings/oleObject290.bin"/><Relationship Id="rId734" Type="http://schemas.openxmlformats.org/officeDocument/2006/relationships/oleObject" Target="embeddings/oleObject398.bin"/><Relationship Id="rId941" Type="http://schemas.openxmlformats.org/officeDocument/2006/relationships/image" Target="media/image431.wmf"/><Relationship Id="rId1157" Type="http://schemas.openxmlformats.org/officeDocument/2006/relationships/oleObject" Target="embeddings/oleObject618.bin"/><Relationship Id="rId1364" Type="http://schemas.openxmlformats.org/officeDocument/2006/relationships/image" Target="media/image632.wmf"/><Relationship Id="rId1571" Type="http://schemas.openxmlformats.org/officeDocument/2006/relationships/image" Target="media/image736.wmf"/><Relationship Id="rId2208" Type="http://schemas.openxmlformats.org/officeDocument/2006/relationships/image" Target="media/image1044.wmf"/><Relationship Id="rId2415" Type="http://schemas.openxmlformats.org/officeDocument/2006/relationships/image" Target="media/image1146.wmf"/><Relationship Id="rId2622" Type="http://schemas.openxmlformats.org/officeDocument/2006/relationships/oleObject" Target="embeddings/oleObject1372.bin"/><Relationship Id="rId70" Type="http://schemas.openxmlformats.org/officeDocument/2006/relationships/oleObject" Target="embeddings/oleObject44.bin"/><Relationship Id="rId801" Type="http://schemas.openxmlformats.org/officeDocument/2006/relationships/image" Target="media/image362.wmf"/><Relationship Id="rId1017" Type="http://schemas.openxmlformats.org/officeDocument/2006/relationships/oleObject" Target="embeddings/oleObject543.bin"/><Relationship Id="rId1224" Type="http://schemas.openxmlformats.org/officeDocument/2006/relationships/oleObject" Target="embeddings/oleObject653.bin"/><Relationship Id="rId1431" Type="http://schemas.openxmlformats.org/officeDocument/2006/relationships/image" Target="media/image666.wmf"/><Relationship Id="rId3189" Type="http://schemas.openxmlformats.org/officeDocument/2006/relationships/image" Target="media/image1517.wmf"/><Relationship Id="rId3396" Type="http://schemas.openxmlformats.org/officeDocument/2006/relationships/oleObject" Target="embeddings/oleObject1773.bin"/><Relationship Id="rId3049" Type="http://schemas.openxmlformats.org/officeDocument/2006/relationships/oleObject" Target="embeddings/oleObject1593.bin"/><Relationship Id="rId3256" Type="http://schemas.openxmlformats.org/officeDocument/2006/relationships/oleObject" Target="embeddings/oleObject1699.bin"/><Relationship Id="rId3463" Type="http://schemas.openxmlformats.org/officeDocument/2006/relationships/image" Target="media/image1650.wmf"/><Relationship Id="rId177" Type="http://schemas.openxmlformats.org/officeDocument/2006/relationships/oleObject" Target="embeddings/oleObject114.bin"/><Relationship Id="rId384" Type="http://schemas.openxmlformats.org/officeDocument/2006/relationships/oleObject" Target="embeddings/oleObject218.bin"/><Relationship Id="rId591" Type="http://schemas.openxmlformats.org/officeDocument/2006/relationships/image" Target="media/image267.wmf"/><Relationship Id="rId2065" Type="http://schemas.openxmlformats.org/officeDocument/2006/relationships/image" Target="media/image973.wmf"/><Relationship Id="rId2272" Type="http://schemas.openxmlformats.org/officeDocument/2006/relationships/image" Target="media/image1076.wmf"/><Relationship Id="rId3116" Type="http://schemas.openxmlformats.org/officeDocument/2006/relationships/oleObject" Target="embeddings/oleObject1628.bin"/><Relationship Id="rId244" Type="http://schemas.openxmlformats.org/officeDocument/2006/relationships/oleObject" Target="embeddings/oleObject148.bin"/><Relationship Id="rId1081" Type="http://schemas.openxmlformats.org/officeDocument/2006/relationships/image" Target="media/image496.wmf"/><Relationship Id="rId3323" Type="http://schemas.openxmlformats.org/officeDocument/2006/relationships/image" Target="media/image1580.wmf"/><Relationship Id="rId3530" Type="http://schemas.openxmlformats.org/officeDocument/2006/relationships/oleObject" Target="embeddings/oleObject1840.bin"/><Relationship Id="rId451" Type="http://schemas.openxmlformats.org/officeDocument/2006/relationships/image" Target="media/image193.wmf"/><Relationship Id="rId2132" Type="http://schemas.openxmlformats.org/officeDocument/2006/relationships/oleObject" Target="embeddings/oleObject1119.bin"/><Relationship Id="rId104" Type="http://schemas.openxmlformats.org/officeDocument/2006/relationships/image" Target="media/image36.wmf"/><Relationship Id="rId311" Type="http://schemas.openxmlformats.org/officeDocument/2006/relationships/image" Target="media/image123.wmf"/><Relationship Id="rId1898" Type="http://schemas.openxmlformats.org/officeDocument/2006/relationships/image" Target="media/image890.wmf"/><Relationship Id="rId2949" Type="http://schemas.openxmlformats.org/officeDocument/2006/relationships/oleObject" Target="embeddings/oleObject1546.bin"/><Relationship Id="rId1758" Type="http://schemas.openxmlformats.org/officeDocument/2006/relationships/image" Target="media/image820.wmf"/><Relationship Id="rId2809" Type="http://schemas.openxmlformats.org/officeDocument/2006/relationships/image" Target="media/image1330.wmf"/><Relationship Id="rId1965" Type="http://schemas.openxmlformats.org/officeDocument/2006/relationships/image" Target="media/image923.wmf"/><Relationship Id="rId3180" Type="http://schemas.openxmlformats.org/officeDocument/2006/relationships/oleObject" Target="embeddings/oleObject1661.bin"/><Relationship Id="rId1618" Type="http://schemas.openxmlformats.org/officeDocument/2006/relationships/image" Target="media/image755.wmf"/><Relationship Id="rId1825" Type="http://schemas.openxmlformats.org/officeDocument/2006/relationships/oleObject" Target="embeddings/oleObject965.bin"/><Relationship Id="rId3040" Type="http://schemas.openxmlformats.org/officeDocument/2006/relationships/image" Target="media/image1445.wmf"/><Relationship Id="rId2599" Type="http://schemas.openxmlformats.org/officeDocument/2006/relationships/oleObject" Target="embeddings/oleObject1357.bin"/><Relationship Id="rId778" Type="http://schemas.openxmlformats.org/officeDocument/2006/relationships/oleObject" Target="embeddings/oleObject420.bin"/><Relationship Id="rId985" Type="http://schemas.openxmlformats.org/officeDocument/2006/relationships/image" Target="media/image453.wmf"/><Relationship Id="rId2459" Type="http://schemas.openxmlformats.org/officeDocument/2006/relationships/image" Target="media/image1167.wmf"/><Relationship Id="rId2666" Type="http://schemas.openxmlformats.org/officeDocument/2006/relationships/oleObject" Target="embeddings/oleObject1395.bin"/><Relationship Id="rId2873" Type="http://schemas.openxmlformats.org/officeDocument/2006/relationships/image" Target="media/image1359.wmf"/><Relationship Id="rId638" Type="http://schemas.openxmlformats.org/officeDocument/2006/relationships/oleObject" Target="embeddings/oleObject341.bin"/><Relationship Id="rId845" Type="http://schemas.openxmlformats.org/officeDocument/2006/relationships/oleObject" Target="embeddings/oleObject455.bin"/><Relationship Id="rId1268" Type="http://schemas.openxmlformats.org/officeDocument/2006/relationships/oleObject" Target="embeddings/oleObject675.bin"/><Relationship Id="rId1475" Type="http://schemas.openxmlformats.org/officeDocument/2006/relationships/image" Target="media/image688.wmf"/><Relationship Id="rId1682" Type="http://schemas.openxmlformats.org/officeDocument/2006/relationships/image" Target="media/image787.wmf"/><Relationship Id="rId2319" Type="http://schemas.openxmlformats.org/officeDocument/2006/relationships/oleObject" Target="embeddings/oleObject1214.bin"/><Relationship Id="rId2526" Type="http://schemas.openxmlformats.org/officeDocument/2006/relationships/oleObject" Target="embeddings/oleObject1319.bin"/><Relationship Id="rId2733" Type="http://schemas.openxmlformats.org/officeDocument/2006/relationships/image" Target="media/image1292.wmf"/><Relationship Id="rId705" Type="http://schemas.openxmlformats.org/officeDocument/2006/relationships/image" Target="media/image315.wmf"/><Relationship Id="rId1128" Type="http://schemas.openxmlformats.org/officeDocument/2006/relationships/oleObject" Target="embeddings/oleObject603.bin"/><Relationship Id="rId1335" Type="http://schemas.openxmlformats.org/officeDocument/2006/relationships/image" Target="media/image617.wmf"/><Relationship Id="rId1542" Type="http://schemas.openxmlformats.org/officeDocument/2006/relationships/oleObject" Target="embeddings/oleObject814.bin"/><Relationship Id="rId2940" Type="http://schemas.openxmlformats.org/officeDocument/2006/relationships/image" Target="media/image1392.wmf"/><Relationship Id="rId912" Type="http://schemas.openxmlformats.org/officeDocument/2006/relationships/oleObject" Target="embeddings/oleObject489.bin"/><Relationship Id="rId2800" Type="http://schemas.openxmlformats.org/officeDocument/2006/relationships/oleObject" Target="embeddings/oleObject1468.bin"/><Relationship Id="rId41" Type="http://schemas.openxmlformats.org/officeDocument/2006/relationships/oleObject" Target="embeddings/oleObject19.bin"/><Relationship Id="rId1402" Type="http://schemas.openxmlformats.org/officeDocument/2006/relationships/image" Target="media/image651.emf"/><Relationship Id="rId288" Type="http://schemas.openxmlformats.org/officeDocument/2006/relationships/oleObject" Target="embeddings/oleObject170.bin"/><Relationship Id="rId3367" Type="http://schemas.openxmlformats.org/officeDocument/2006/relationships/image" Target="media/image1602.wmf"/><Relationship Id="rId3574" Type="http://schemas.openxmlformats.org/officeDocument/2006/relationships/oleObject" Target="embeddings/oleObject1862.bin"/><Relationship Id="rId495" Type="http://schemas.openxmlformats.org/officeDocument/2006/relationships/oleObject" Target="embeddings/oleObject274.bin"/><Relationship Id="rId2176" Type="http://schemas.openxmlformats.org/officeDocument/2006/relationships/image" Target="media/image1028.wmf"/><Relationship Id="rId2383" Type="http://schemas.openxmlformats.org/officeDocument/2006/relationships/oleObject" Target="embeddings/oleObject1246.bin"/><Relationship Id="rId2590" Type="http://schemas.openxmlformats.org/officeDocument/2006/relationships/image" Target="media/image1232.wmf"/><Relationship Id="rId3227" Type="http://schemas.openxmlformats.org/officeDocument/2006/relationships/image" Target="media/image1536.wmf"/><Relationship Id="rId3434" Type="http://schemas.openxmlformats.org/officeDocument/2006/relationships/oleObject" Target="embeddings/oleObject1792.bin"/><Relationship Id="rId148" Type="http://schemas.openxmlformats.org/officeDocument/2006/relationships/image" Target="media/image47.wmf"/><Relationship Id="rId355" Type="http://schemas.openxmlformats.org/officeDocument/2006/relationships/image" Target="media/image145.wmf"/><Relationship Id="rId562" Type="http://schemas.openxmlformats.org/officeDocument/2006/relationships/oleObject" Target="embeddings/oleObject303.bin"/><Relationship Id="rId1192" Type="http://schemas.openxmlformats.org/officeDocument/2006/relationships/oleObject" Target="embeddings/oleObject637.bin"/><Relationship Id="rId2036" Type="http://schemas.openxmlformats.org/officeDocument/2006/relationships/oleObject" Target="embeddings/oleObject1071.bin"/><Relationship Id="rId2243" Type="http://schemas.openxmlformats.org/officeDocument/2006/relationships/oleObject" Target="embeddings/oleObject1175.bin"/><Relationship Id="rId2450" Type="http://schemas.openxmlformats.org/officeDocument/2006/relationships/oleObject" Target="embeddings/oleObject1280.bin"/><Relationship Id="rId3501" Type="http://schemas.openxmlformats.org/officeDocument/2006/relationships/image" Target="media/image1669.wmf"/><Relationship Id="rId215" Type="http://schemas.openxmlformats.org/officeDocument/2006/relationships/image" Target="media/image75.wmf"/><Relationship Id="rId422" Type="http://schemas.openxmlformats.org/officeDocument/2006/relationships/oleObject" Target="embeddings/oleObject237.bin"/><Relationship Id="rId1052" Type="http://schemas.openxmlformats.org/officeDocument/2006/relationships/oleObject" Target="embeddings/oleObject562.bin"/><Relationship Id="rId2103" Type="http://schemas.openxmlformats.org/officeDocument/2006/relationships/image" Target="media/image992.wmf"/><Relationship Id="rId2310" Type="http://schemas.openxmlformats.org/officeDocument/2006/relationships/image" Target="media/image1094.wmf"/><Relationship Id="rId1869" Type="http://schemas.openxmlformats.org/officeDocument/2006/relationships/oleObject" Target="embeddings/oleObject987.bin"/><Relationship Id="rId3084" Type="http://schemas.openxmlformats.org/officeDocument/2006/relationships/oleObject" Target="embeddings/oleObject1611.bin"/><Relationship Id="rId3291" Type="http://schemas.openxmlformats.org/officeDocument/2006/relationships/image" Target="media/image1568.wmf"/><Relationship Id="rId1729" Type="http://schemas.openxmlformats.org/officeDocument/2006/relationships/oleObject" Target="embeddings/oleObject917.bin"/><Relationship Id="rId1936" Type="http://schemas.openxmlformats.org/officeDocument/2006/relationships/image" Target="media/image909.wmf"/><Relationship Id="rId3151" Type="http://schemas.openxmlformats.org/officeDocument/2006/relationships/image" Target="media/image1498.wmf"/><Relationship Id="rId3011" Type="http://schemas.openxmlformats.org/officeDocument/2006/relationships/oleObject" Target="embeddings/oleObject1573.bin"/><Relationship Id="rId5" Type="http://schemas.openxmlformats.org/officeDocument/2006/relationships/webSettings" Target="webSettings.xml"/><Relationship Id="rId889" Type="http://schemas.openxmlformats.org/officeDocument/2006/relationships/oleObject" Target="embeddings/oleObject477.bin"/><Relationship Id="rId2777" Type="http://schemas.openxmlformats.org/officeDocument/2006/relationships/image" Target="media/image1314.wmf"/><Relationship Id="rId749" Type="http://schemas.openxmlformats.org/officeDocument/2006/relationships/image" Target="media/image337.wmf"/><Relationship Id="rId1379" Type="http://schemas.openxmlformats.org/officeDocument/2006/relationships/oleObject" Target="embeddings/oleObject733.bin"/><Relationship Id="rId1586" Type="http://schemas.openxmlformats.org/officeDocument/2006/relationships/oleObject" Target="embeddings/oleObject836.bin"/><Relationship Id="rId2984" Type="http://schemas.openxmlformats.org/officeDocument/2006/relationships/oleObject" Target="embeddings/oleObject1559.bin"/><Relationship Id="rId609" Type="http://schemas.openxmlformats.org/officeDocument/2006/relationships/image" Target="media/image276.wmf"/><Relationship Id="rId956" Type="http://schemas.openxmlformats.org/officeDocument/2006/relationships/oleObject" Target="embeddings/oleObject511.bin"/><Relationship Id="rId1239" Type="http://schemas.openxmlformats.org/officeDocument/2006/relationships/image" Target="media/image572.wmf"/><Relationship Id="rId1793" Type="http://schemas.openxmlformats.org/officeDocument/2006/relationships/oleObject" Target="embeddings/oleObject949.bin"/><Relationship Id="rId2637" Type="http://schemas.openxmlformats.org/officeDocument/2006/relationships/image" Target="media/image1251.wmf"/><Relationship Id="rId2844" Type="http://schemas.openxmlformats.org/officeDocument/2006/relationships/oleObject" Target="embeddings/oleObject1493.bin"/><Relationship Id="rId85" Type="http://schemas.openxmlformats.org/officeDocument/2006/relationships/image" Target="media/image27.png"/><Relationship Id="rId816" Type="http://schemas.openxmlformats.org/officeDocument/2006/relationships/image" Target="media/image369.wmf"/><Relationship Id="rId1446" Type="http://schemas.openxmlformats.org/officeDocument/2006/relationships/oleObject" Target="embeddings/oleObject766.bin"/><Relationship Id="rId1653" Type="http://schemas.openxmlformats.org/officeDocument/2006/relationships/oleObject" Target="embeddings/oleObject874.bin"/><Relationship Id="rId1860" Type="http://schemas.openxmlformats.org/officeDocument/2006/relationships/image" Target="media/image871.wmf"/><Relationship Id="rId2704" Type="http://schemas.openxmlformats.org/officeDocument/2006/relationships/oleObject" Target="embeddings/oleObject1418.bin"/><Relationship Id="rId2911" Type="http://schemas.openxmlformats.org/officeDocument/2006/relationships/oleObject" Target="embeddings/oleObject1527.bin"/><Relationship Id="rId1306" Type="http://schemas.openxmlformats.org/officeDocument/2006/relationships/oleObject" Target="embeddings/oleObject697.bin"/><Relationship Id="rId1513" Type="http://schemas.openxmlformats.org/officeDocument/2006/relationships/image" Target="media/image707.wmf"/><Relationship Id="rId1720" Type="http://schemas.openxmlformats.org/officeDocument/2006/relationships/image" Target="media/image801.wmf"/><Relationship Id="rId12" Type="http://schemas.openxmlformats.org/officeDocument/2006/relationships/oleObject" Target="embeddings/oleObject2.bin"/><Relationship Id="rId3478" Type="http://schemas.openxmlformats.org/officeDocument/2006/relationships/oleObject" Target="embeddings/oleObject1814.bin"/><Relationship Id="rId399" Type="http://schemas.openxmlformats.org/officeDocument/2006/relationships/image" Target="media/image167.wmf"/><Relationship Id="rId2287" Type="http://schemas.openxmlformats.org/officeDocument/2006/relationships/image" Target="media/image1083.wmf"/><Relationship Id="rId2494" Type="http://schemas.openxmlformats.org/officeDocument/2006/relationships/oleObject" Target="embeddings/oleObject1303.bin"/><Relationship Id="rId3338" Type="http://schemas.openxmlformats.org/officeDocument/2006/relationships/oleObject" Target="embeddings/oleObject1744.bin"/><Relationship Id="rId3545" Type="http://schemas.openxmlformats.org/officeDocument/2006/relationships/image" Target="media/image1691.wmf"/><Relationship Id="rId259" Type="http://schemas.openxmlformats.org/officeDocument/2006/relationships/image" Target="media/image97.wmf"/><Relationship Id="rId466" Type="http://schemas.openxmlformats.org/officeDocument/2006/relationships/oleObject" Target="embeddings/oleObject259.bin"/><Relationship Id="rId673" Type="http://schemas.openxmlformats.org/officeDocument/2006/relationships/oleObject" Target="embeddings/oleObject359.bin"/><Relationship Id="rId880" Type="http://schemas.openxmlformats.org/officeDocument/2006/relationships/image" Target="media/image401.wmf"/><Relationship Id="rId1096" Type="http://schemas.openxmlformats.org/officeDocument/2006/relationships/oleObject" Target="embeddings/oleObject586.bin"/><Relationship Id="rId2147" Type="http://schemas.openxmlformats.org/officeDocument/2006/relationships/oleObject" Target="embeddings/oleObject1127.bin"/><Relationship Id="rId2354" Type="http://schemas.openxmlformats.org/officeDocument/2006/relationships/image" Target="media/image1116.wmf"/><Relationship Id="rId2561" Type="http://schemas.openxmlformats.org/officeDocument/2006/relationships/oleObject" Target="embeddings/oleObject1337.bin"/><Relationship Id="rId3405" Type="http://schemas.openxmlformats.org/officeDocument/2006/relationships/image" Target="media/image1621.wmf"/><Relationship Id="rId119" Type="http://schemas.openxmlformats.org/officeDocument/2006/relationships/oleObject" Target="embeddings/oleObject70.bin"/><Relationship Id="rId326" Type="http://schemas.openxmlformats.org/officeDocument/2006/relationships/oleObject" Target="embeddings/oleObject189.bin"/><Relationship Id="rId533" Type="http://schemas.openxmlformats.org/officeDocument/2006/relationships/oleObject" Target="embeddings/oleObject293.bin"/><Relationship Id="rId1163" Type="http://schemas.openxmlformats.org/officeDocument/2006/relationships/oleObject" Target="embeddings/oleObject621.bin"/><Relationship Id="rId1370" Type="http://schemas.openxmlformats.org/officeDocument/2006/relationships/image" Target="media/image635.wmf"/><Relationship Id="rId2007" Type="http://schemas.openxmlformats.org/officeDocument/2006/relationships/image" Target="media/image944.wmf"/><Relationship Id="rId2214" Type="http://schemas.openxmlformats.org/officeDocument/2006/relationships/image" Target="media/image1047.wmf"/><Relationship Id="rId3612" Type="http://schemas.openxmlformats.org/officeDocument/2006/relationships/image" Target="media/image1723.wmf"/><Relationship Id="rId740" Type="http://schemas.openxmlformats.org/officeDocument/2006/relationships/oleObject" Target="embeddings/oleObject401.bin"/><Relationship Id="rId1023" Type="http://schemas.openxmlformats.org/officeDocument/2006/relationships/image" Target="media/image469.wmf"/><Relationship Id="rId2421" Type="http://schemas.openxmlformats.org/officeDocument/2006/relationships/image" Target="media/image1149.wmf"/><Relationship Id="rId600" Type="http://schemas.openxmlformats.org/officeDocument/2006/relationships/oleObject" Target="embeddings/oleObject322.bin"/><Relationship Id="rId1230" Type="http://schemas.openxmlformats.org/officeDocument/2006/relationships/oleObject" Target="embeddings/oleObject656.bin"/><Relationship Id="rId3195" Type="http://schemas.openxmlformats.org/officeDocument/2006/relationships/image" Target="media/image1520.wmf"/><Relationship Id="rId3055" Type="http://schemas.openxmlformats.org/officeDocument/2006/relationships/image" Target="media/image1452.wmf"/><Relationship Id="rId3262" Type="http://schemas.openxmlformats.org/officeDocument/2006/relationships/oleObject" Target="embeddings/oleObject1702.bin"/><Relationship Id="rId183" Type="http://schemas.openxmlformats.org/officeDocument/2006/relationships/oleObject" Target="embeddings/oleObject117.bin"/><Relationship Id="rId390" Type="http://schemas.openxmlformats.org/officeDocument/2006/relationships/oleObject" Target="embeddings/oleObject221.bin"/><Relationship Id="rId1907" Type="http://schemas.openxmlformats.org/officeDocument/2006/relationships/oleObject" Target="embeddings/oleObject1006.bin"/><Relationship Id="rId2071" Type="http://schemas.openxmlformats.org/officeDocument/2006/relationships/image" Target="media/image976.wmf"/><Relationship Id="rId3122" Type="http://schemas.openxmlformats.org/officeDocument/2006/relationships/oleObject" Target="embeddings/oleObject1632.bin"/><Relationship Id="rId250" Type="http://schemas.openxmlformats.org/officeDocument/2006/relationships/oleObject" Target="embeddings/oleObject151.bin"/><Relationship Id="rId110" Type="http://schemas.openxmlformats.org/officeDocument/2006/relationships/oleObject" Target="embeddings/oleObject64.bin"/><Relationship Id="rId2888" Type="http://schemas.openxmlformats.org/officeDocument/2006/relationships/image" Target="media/image1366.wmf"/><Relationship Id="rId1697" Type="http://schemas.openxmlformats.org/officeDocument/2006/relationships/oleObject" Target="embeddings/oleObject899.bin"/><Relationship Id="rId2748" Type="http://schemas.openxmlformats.org/officeDocument/2006/relationships/oleObject" Target="embeddings/oleObject1442.bin"/><Relationship Id="rId2955" Type="http://schemas.openxmlformats.org/officeDocument/2006/relationships/image" Target="media/image1402.wmf"/><Relationship Id="rId927" Type="http://schemas.openxmlformats.org/officeDocument/2006/relationships/image" Target="media/image424.wmf"/><Relationship Id="rId1557" Type="http://schemas.openxmlformats.org/officeDocument/2006/relationships/image" Target="media/image729.wmf"/><Relationship Id="rId1764" Type="http://schemas.openxmlformats.org/officeDocument/2006/relationships/image" Target="media/image823.wmf"/><Relationship Id="rId1971" Type="http://schemas.openxmlformats.org/officeDocument/2006/relationships/image" Target="media/image926.wmf"/><Relationship Id="rId2608" Type="http://schemas.openxmlformats.org/officeDocument/2006/relationships/oleObject" Target="embeddings/oleObject1365.bin"/><Relationship Id="rId2815" Type="http://schemas.openxmlformats.org/officeDocument/2006/relationships/image" Target="media/image1333.wmf"/><Relationship Id="rId56" Type="http://schemas.openxmlformats.org/officeDocument/2006/relationships/oleObject" Target="embeddings/oleObject33.bin"/><Relationship Id="rId1417" Type="http://schemas.openxmlformats.org/officeDocument/2006/relationships/image" Target="media/image659.wmf"/><Relationship Id="rId1624" Type="http://schemas.openxmlformats.org/officeDocument/2006/relationships/image" Target="media/image758.wmf"/><Relationship Id="rId1831" Type="http://schemas.openxmlformats.org/officeDocument/2006/relationships/oleObject" Target="embeddings/oleObject968.bin"/><Relationship Id="rId3589" Type="http://schemas.openxmlformats.org/officeDocument/2006/relationships/image" Target="media/image1713.wmf"/><Relationship Id="rId2398" Type="http://schemas.openxmlformats.org/officeDocument/2006/relationships/oleObject" Target="embeddings/oleObject1254.bin"/><Relationship Id="rId3449" Type="http://schemas.openxmlformats.org/officeDocument/2006/relationships/image" Target="media/image1643.wmf"/><Relationship Id="rId577" Type="http://schemas.openxmlformats.org/officeDocument/2006/relationships/image" Target="media/image260.wmf"/><Relationship Id="rId2258" Type="http://schemas.openxmlformats.org/officeDocument/2006/relationships/image" Target="media/image1069.wmf"/><Relationship Id="rId784" Type="http://schemas.openxmlformats.org/officeDocument/2006/relationships/oleObject" Target="embeddings/oleObject423.bin"/><Relationship Id="rId991" Type="http://schemas.openxmlformats.org/officeDocument/2006/relationships/image" Target="media/image456.wmf"/><Relationship Id="rId1067" Type="http://schemas.openxmlformats.org/officeDocument/2006/relationships/image" Target="media/image489.wmf"/><Relationship Id="rId2465" Type="http://schemas.openxmlformats.org/officeDocument/2006/relationships/image" Target="media/image1170.wmf"/><Relationship Id="rId2672" Type="http://schemas.openxmlformats.org/officeDocument/2006/relationships/oleObject" Target="embeddings/oleObject1398.bin"/><Relationship Id="rId3309" Type="http://schemas.openxmlformats.org/officeDocument/2006/relationships/image" Target="media/image1577.wmf"/><Relationship Id="rId3516" Type="http://schemas.openxmlformats.org/officeDocument/2006/relationships/oleObject" Target="embeddings/oleObject1833.bin"/><Relationship Id="rId437" Type="http://schemas.openxmlformats.org/officeDocument/2006/relationships/image" Target="media/image186.wmf"/><Relationship Id="rId644" Type="http://schemas.openxmlformats.org/officeDocument/2006/relationships/oleObject" Target="embeddings/oleObject344.bin"/><Relationship Id="rId851" Type="http://schemas.openxmlformats.org/officeDocument/2006/relationships/oleObject" Target="embeddings/oleObject458.bin"/><Relationship Id="rId1274" Type="http://schemas.openxmlformats.org/officeDocument/2006/relationships/oleObject" Target="embeddings/oleObject680.bin"/><Relationship Id="rId1481" Type="http://schemas.openxmlformats.org/officeDocument/2006/relationships/image" Target="media/image691.wmf"/><Relationship Id="rId2118" Type="http://schemas.openxmlformats.org/officeDocument/2006/relationships/oleObject" Target="embeddings/oleObject1112.bin"/><Relationship Id="rId2325" Type="http://schemas.openxmlformats.org/officeDocument/2006/relationships/oleObject" Target="embeddings/oleObject1217.bin"/><Relationship Id="rId2532" Type="http://schemas.openxmlformats.org/officeDocument/2006/relationships/oleObject" Target="embeddings/oleObject1322.bin"/><Relationship Id="rId504" Type="http://schemas.openxmlformats.org/officeDocument/2006/relationships/image" Target="media/image219.wmf"/><Relationship Id="rId711" Type="http://schemas.openxmlformats.org/officeDocument/2006/relationships/image" Target="media/image318.wmf"/><Relationship Id="rId1134" Type="http://schemas.openxmlformats.org/officeDocument/2006/relationships/oleObject" Target="embeddings/oleObject606.bin"/><Relationship Id="rId1341" Type="http://schemas.openxmlformats.org/officeDocument/2006/relationships/oleObject" Target="embeddings/oleObject714.bin"/><Relationship Id="rId1201" Type="http://schemas.openxmlformats.org/officeDocument/2006/relationships/image" Target="media/image553.wmf"/><Relationship Id="rId3099" Type="http://schemas.openxmlformats.org/officeDocument/2006/relationships/image" Target="media/image1474.wmf"/><Relationship Id="rId3166" Type="http://schemas.openxmlformats.org/officeDocument/2006/relationships/oleObject" Target="embeddings/oleObject1654.bin"/><Relationship Id="rId3373" Type="http://schemas.openxmlformats.org/officeDocument/2006/relationships/image" Target="media/image1605.wmf"/><Relationship Id="rId3580" Type="http://schemas.openxmlformats.org/officeDocument/2006/relationships/oleObject" Target="embeddings/oleObject1865.bin"/><Relationship Id="rId294" Type="http://schemas.openxmlformats.org/officeDocument/2006/relationships/oleObject" Target="embeddings/oleObject173.bin"/><Relationship Id="rId2182" Type="http://schemas.openxmlformats.org/officeDocument/2006/relationships/image" Target="media/image1031.wmf"/><Relationship Id="rId3026" Type="http://schemas.openxmlformats.org/officeDocument/2006/relationships/image" Target="media/image1438.wmf"/><Relationship Id="rId3233" Type="http://schemas.openxmlformats.org/officeDocument/2006/relationships/image" Target="media/image1539.wmf"/><Relationship Id="rId154" Type="http://schemas.openxmlformats.org/officeDocument/2006/relationships/image" Target="media/image50.wmf"/><Relationship Id="rId361" Type="http://schemas.openxmlformats.org/officeDocument/2006/relationships/image" Target="media/image148.wmf"/><Relationship Id="rId2042" Type="http://schemas.openxmlformats.org/officeDocument/2006/relationships/oleObject" Target="embeddings/oleObject1074.bin"/><Relationship Id="rId3440" Type="http://schemas.openxmlformats.org/officeDocument/2006/relationships/oleObject" Target="embeddings/oleObject1795.bin"/><Relationship Id="rId2999" Type="http://schemas.openxmlformats.org/officeDocument/2006/relationships/image" Target="media/image1426.wmf"/><Relationship Id="rId3300" Type="http://schemas.openxmlformats.org/officeDocument/2006/relationships/oleObject" Target="embeddings/oleObject1721.bin"/><Relationship Id="rId221" Type="http://schemas.openxmlformats.org/officeDocument/2006/relationships/image" Target="media/image78.wmf"/><Relationship Id="rId2859" Type="http://schemas.openxmlformats.org/officeDocument/2006/relationships/image" Target="media/image1352.wmf"/><Relationship Id="rId1668" Type="http://schemas.openxmlformats.org/officeDocument/2006/relationships/image" Target="media/image780.wmf"/><Relationship Id="rId1875" Type="http://schemas.openxmlformats.org/officeDocument/2006/relationships/oleObject" Target="embeddings/oleObject990.bin"/><Relationship Id="rId2719" Type="http://schemas.openxmlformats.org/officeDocument/2006/relationships/image" Target="media/image1285.wmf"/><Relationship Id="rId1528" Type="http://schemas.openxmlformats.org/officeDocument/2006/relationships/oleObject" Target="embeddings/oleObject807.bin"/><Relationship Id="rId2926" Type="http://schemas.openxmlformats.org/officeDocument/2006/relationships/image" Target="media/image1385.wmf"/><Relationship Id="rId3090" Type="http://schemas.openxmlformats.org/officeDocument/2006/relationships/oleObject" Target="embeddings/oleObject1614.bin"/><Relationship Id="rId1735" Type="http://schemas.openxmlformats.org/officeDocument/2006/relationships/oleObject" Target="embeddings/oleObject920.bin"/><Relationship Id="rId1942" Type="http://schemas.openxmlformats.org/officeDocument/2006/relationships/image" Target="media/image912.wmf"/><Relationship Id="rId27" Type="http://schemas.openxmlformats.org/officeDocument/2006/relationships/oleObject" Target="embeddings/oleObject13.bin"/><Relationship Id="rId1802" Type="http://schemas.openxmlformats.org/officeDocument/2006/relationships/image" Target="media/image842.wmf"/><Relationship Id="rId688" Type="http://schemas.openxmlformats.org/officeDocument/2006/relationships/oleObject" Target="embeddings/oleObject368.bin"/><Relationship Id="rId895" Type="http://schemas.openxmlformats.org/officeDocument/2006/relationships/oleObject" Target="embeddings/oleObject480.bin"/><Relationship Id="rId2369" Type="http://schemas.openxmlformats.org/officeDocument/2006/relationships/oleObject" Target="embeddings/oleObject1239.bin"/><Relationship Id="rId2576" Type="http://schemas.openxmlformats.org/officeDocument/2006/relationships/image" Target="media/image1225.wmf"/><Relationship Id="rId2783" Type="http://schemas.openxmlformats.org/officeDocument/2006/relationships/image" Target="media/image1317.wmf"/><Relationship Id="rId2990" Type="http://schemas.openxmlformats.org/officeDocument/2006/relationships/oleObject" Target="embeddings/oleObject1562.bin"/><Relationship Id="rId3627" Type="http://schemas.openxmlformats.org/officeDocument/2006/relationships/footer" Target="footer1.xml"/><Relationship Id="rId548" Type="http://schemas.openxmlformats.org/officeDocument/2006/relationships/image" Target="media/image241.wmf"/><Relationship Id="rId755" Type="http://schemas.openxmlformats.org/officeDocument/2006/relationships/image" Target="media/image340.wmf"/><Relationship Id="rId962" Type="http://schemas.openxmlformats.org/officeDocument/2006/relationships/oleObject" Target="embeddings/oleObject514.bin"/><Relationship Id="rId1178" Type="http://schemas.openxmlformats.org/officeDocument/2006/relationships/oleObject" Target="embeddings/oleObject630.bin"/><Relationship Id="rId1385" Type="http://schemas.openxmlformats.org/officeDocument/2006/relationships/oleObject" Target="embeddings/oleObject736.bin"/><Relationship Id="rId1592" Type="http://schemas.openxmlformats.org/officeDocument/2006/relationships/oleObject" Target="embeddings/oleObject839.bin"/><Relationship Id="rId2229" Type="http://schemas.openxmlformats.org/officeDocument/2006/relationships/oleObject" Target="embeddings/oleObject1168.bin"/><Relationship Id="rId2436" Type="http://schemas.openxmlformats.org/officeDocument/2006/relationships/oleObject" Target="embeddings/oleObject1273.bin"/><Relationship Id="rId2643" Type="http://schemas.openxmlformats.org/officeDocument/2006/relationships/image" Target="media/image1254.wmf"/><Relationship Id="rId2850" Type="http://schemas.openxmlformats.org/officeDocument/2006/relationships/oleObject" Target="embeddings/oleObject1496.bin"/><Relationship Id="rId91" Type="http://schemas.openxmlformats.org/officeDocument/2006/relationships/image" Target="media/image31.wmf"/><Relationship Id="rId408" Type="http://schemas.openxmlformats.org/officeDocument/2006/relationships/oleObject" Target="embeddings/oleObject230.bin"/><Relationship Id="rId615" Type="http://schemas.openxmlformats.org/officeDocument/2006/relationships/image" Target="media/image279.wmf"/><Relationship Id="rId822" Type="http://schemas.openxmlformats.org/officeDocument/2006/relationships/image" Target="media/image372.wmf"/><Relationship Id="rId1038" Type="http://schemas.openxmlformats.org/officeDocument/2006/relationships/oleObject" Target="embeddings/oleObject555.bin"/><Relationship Id="rId1245" Type="http://schemas.openxmlformats.org/officeDocument/2006/relationships/image" Target="media/image575.wmf"/><Relationship Id="rId1452" Type="http://schemas.openxmlformats.org/officeDocument/2006/relationships/oleObject" Target="embeddings/oleObject769.bin"/><Relationship Id="rId2503" Type="http://schemas.openxmlformats.org/officeDocument/2006/relationships/image" Target="media/image1189.wmf"/><Relationship Id="rId1105" Type="http://schemas.openxmlformats.org/officeDocument/2006/relationships/image" Target="media/image508.wmf"/><Relationship Id="rId1312" Type="http://schemas.openxmlformats.org/officeDocument/2006/relationships/oleObject" Target="embeddings/oleObject700.bin"/><Relationship Id="rId2710" Type="http://schemas.openxmlformats.org/officeDocument/2006/relationships/oleObject" Target="embeddings/oleObject1423.bin"/><Relationship Id="rId3277" Type="http://schemas.openxmlformats.org/officeDocument/2006/relationships/image" Target="media/image1561.wmf"/><Relationship Id="rId198" Type="http://schemas.openxmlformats.org/officeDocument/2006/relationships/oleObject" Target="embeddings/oleObject125.bin"/><Relationship Id="rId2086" Type="http://schemas.openxmlformats.org/officeDocument/2006/relationships/oleObject" Target="embeddings/oleObject1096.bin"/><Relationship Id="rId3484" Type="http://schemas.openxmlformats.org/officeDocument/2006/relationships/oleObject" Target="embeddings/oleObject1817.bin"/><Relationship Id="rId2293" Type="http://schemas.openxmlformats.org/officeDocument/2006/relationships/image" Target="media/image1086.wmf"/><Relationship Id="rId3137" Type="http://schemas.openxmlformats.org/officeDocument/2006/relationships/image" Target="media/image1491.wmf"/><Relationship Id="rId3344" Type="http://schemas.openxmlformats.org/officeDocument/2006/relationships/oleObject" Target="embeddings/oleObject1747.bin"/><Relationship Id="rId3551" Type="http://schemas.openxmlformats.org/officeDocument/2006/relationships/image" Target="media/image1694.wmf"/><Relationship Id="rId265" Type="http://schemas.openxmlformats.org/officeDocument/2006/relationships/image" Target="media/image100.wmf"/><Relationship Id="rId472" Type="http://schemas.openxmlformats.org/officeDocument/2006/relationships/oleObject" Target="embeddings/oleObject262.bin"/><Relationship Id="rId2153" Type="http://schemas.openxmlformats.org/officeDocument/2006/relationships/oleObject" Target="embeddings/oleObject1130.bin"/><Relationship Id="rId2360" Type="http://schemas.openxmlformats.org/officeDocument/2006/relationships/image" Target="media/image1119.wmf"/><Relationship Id="rId3204" Type="http://schemas.openxmlformats.org/officeDocument/2006/relationships/oleObject" Target="embeddings/oleObject1673.bin"/><Relationship Id="rId3411" Type="http://schemas.openxmlformats.org/officeDocument/2006/relationships/image" Target="media/image1624.wmf"/><Relationship Id="rId125" Type="http://schemas.openxmlformats.org/officeDocument/2006/relationships/oleObject" Target="embeddings/oleObject76.bin"/><Relationship Id="rId332" Type="http://schemas.openxmlformats.org/officeDocument/2006/relationships/oleObject" Target="embeddings/oleObject192.bin"/><Relationship Id="rId2013" Type="http://schemas.openxmlformats.org/officeDocument/2006/relationships/image" Target="media/image947.wmf"/><Relationship Id="rId2220" Type="http://schemas.openxmlformats.org/officeDocument/2006/relationships/image" Target="media/image1050.wmf"/><Relationship Id="rId1779" Type="http://schemas.openxmlformats.org/officeDocument/2006/relationships/oleObject" Target="embeddings/oleObject942.bin"/><Relationship Id="rId1986" Type="http://schemas.openxmlformats.org/officeDocument/2006/relationships/oleObject" Target="embeddings/oleObject1046.bin"/><Relationship Id="rId1639" Type="http://schemas.openxmlformats.org/officeDocument/2006/relationships/oleObject" Target="embeddings/oleObject867.bin"/><Relationship Id="rId1846" Type="http://schemas.openxmlformats.org/officeDocument/2006/relationships/image" Target="media/image864.wmf"/><Relationship Id="rId3061" Type="http://schemas.openxmlformats.org/officeDocument/2006/relationships/image" Target="media/image1455.wmf"/><Relationship Id="rId1706" Type="http://schemas.openxmlformats.org/officeDocument/2006/relationships/oleObject" Target="embeddings/oleObject905.bin"/><Relationship Id="rId1913" Type="http://schemas.openxmlformats.org/officeDocument/2006/relationships/oleObject" Target="embeddings/oleObject1009.bin"/><Relationship Id="rId799" Type="http://schemas.openxmlformats.org/officeDocument/2006/relationships/oleObject" Target="embeddings/oleObject431.bin"/><Relationship Id="rId2687" Type="http://schemas.openxmlformats.org/officeDocument/2006/relationships/oleObject" Target="embeddings/oleObject1406.bin"/><Relationship Id="rId2894" Type="http://schemas.openxmlformats.org/officeDocument/2006/relationships/image" Target="media/image1369.wmf"/><Relationship Id="rId659" Type="http://schemas.openxmlformats.org/officeDocument/2006/relationships/image" Target="media/image301.wmf"/><Relationship Id="rId866" Type="http://schemas.openxmlformats.org/officeDocument/2006/relationships/image" Target="media/image394.wmf"/><Relationship Id="rId1289" Type="http://schemas.openxmlformats.org/officeDocument/2006/relationships/image" Target="media/image594.wmf"/><Relationship Id="rId1496" Type="http://schemas.openxmlformats.org/officeDocument/2006/relationships/oleObject" Target="embeddings/oleObject791.bin"/><Relationship Id="rId2547" Type="http://schemas.openxmlformats.org/officeDocument/2006/relationships/oleObject" Target="embeddings/oleObject1330.bin"/><Relationship Id="rId519" Type="http://schemas.openxmlformats.org/officeDocument/2006/relationships/oleObject" Target="embeddings/oleObject286.bin"/><Relationship Id="rId1149" Type="http://schemas.openxmlformats.org/officeDocument/2006/relationships/image" Target="media/image529.wmf"/><Relationship Id="rId1356" Type="http://schemas.openxmlformats.org/officeDocument/2006/relationships/image" Target="media/image628.wmf"/><Relationship Id="rId2754" Type="http://schemas.openxmlformats.org/officeDocument/2006/relationships/oleObject" Target="embeddings/oleObject1445.bin"/><Relationship Id="rId2961" Type="http://schemas.openxmlformats.org/officeDocument/2006/relationships/image" Target="media/image1407.wmf"/><Relationship Id="rId726" Type="http://schemas.openxmlformats.org/officeDocument/2006/relationships/oleObject" Target="embeddings/oleObject394.bin"/><Relationship Id="rId933" Type="http://schemas.openxmlformats.org/officeDocument/2006/relationships/image" Target="media/image427.wmf"/><Relationship Id="rId1009" Type="http://schemas.openxmlformats.org/officeDocument/2006/relationships/image" Target="media/image465.wmf"/><Relationship Id="rId1563" Type="http://schemas.openxmlformats.org/officeDocument/2006/relationships/image" Target="media/image732.wmf"/><Relationship Id="rId1770" Type="http://schemas.openxmlformats.org/officeDocument/2006/relationships/image" Target="media/image826.wmf"/><Relationship Id="rId2407" Type="http://schemas.openxmlformats.org/officeDocument/2006/relationships/image" Target="media/image1142.wmf"/><Relationship Id="rId2614" Type="http://schemas.openxmlformats.org/officeDocument/2006/relationships/oleObject" Target="embeddings/oleObject1368.bin"/><Relationship Id="rId2821" Type="http://schemas.openxmlformats.org/officeDocument/2006/relationships/image" Target="media/image1336.wmf"/><Relationship Id="rId62" Type="http://schemas.openxmlformats.org/officeDocument/2006/relationships/oleObject" Target="embeddings/oleObject39.bin"/><Relationship Id="rId1216" Type="http://schemas.openxmlformats.org/officeDocument/2006/relationships/oleObject" Target="embeddings/oleObject649.bin"/><Relationship Id="rId1423" Type="http://schemas.openxmlformats.org/officeDocument/2006/relationships/image" Target="media/image662.wmf"/><Relationship Id="rId1630" Type="http://schemas.openxmlformats.org/officeDocument/2006/relationships/image" Target="media/image761.wmf"/><Relationship Id="rId3388" Type="http://schemas.openxmlformats.org/officeDocument/2006/relationships/oleObject" Target="embeddings/oleObject1769.bin"/><Relationship Id="rId3595" Type="http://schemas.openxmlformats.org/officeDocument/2006/relationships/image" Target="media/image1716.wmf"/><Relationship Id="rId2197" Type="http://schemas.openxmlformats.org/officeDocument/2006/relationships/oleObject" Target="embeddings/oleObject1152.bin"/><Relationship Id="rId3248" Type="http://schemas.openxmlformats.org/officeDocument/2006/relationships/oleObject" Target="embeddings/oleObject1695.bin"/><Relationship Id="rId3455" Type="http://schemas.openxmlformats.org/officeDocument/2006/relationships/image" Target="media/image1646.wmf"/><Relationship Id="rId169" Type="http://schemas.openxmlformats.org/officeDocument/2006/relationships/oleObject" Target="embeddings/oleObject109.bin"/><Relationship Id="rId376" Type="http://schemas.openxmlformats.org/officeDocument/2006/relationships/oleObject" Target="embeddings/oleObject214.bin"/><Relationship Id="rId583" Type="http://schemas.openxmlformats.org/officeDocument/2006/relationships/image" Target="media/image263.wmf"/><Relationship Id="rId790" Type="http://schemas.openxmlformats.org/officeDocument/2006/relationships/oleObject" Target="embeddings/oleObject426.bin"/><Relationship Id="rId2057" Type="http://schemas.openxmlformats.org/officeDocument/2006/relationships/image" Target="media/image969.wmf"/><Relationship Id="rId2264" Type="http://schemas.openxmlformats.org/officeDocument/2006/relationships/image" Target="media/image1072.wmf"/><Relationship Id="rId2471" Type="http://schemas.openxmlformats.org/officeDocument/2006/relationships/image" Target="media/image1173.wmf"/><Relationship Id="rId3108" Type="http://schemas.openxmlformats.org/officeDocument/2006/relationships/oleObject" Target="embeddings/oleObject1623.bin"/><Relationship Id="rId3315" Type="http://schemas.openxmlformats.org/officeDocument/2006/relationships/oleObject" Target="embeddings/oleObject1729.bin"/><Relationship Id="rId3522" Type="http://schemas.openxmlformats.org/officeDocument/2006/relationships/oleObject" Target="embeddings/oleObject1836.bin"/><Relationship Id="rId236" Type="http://schemas.openxmlformats.org/officeDocument/2006/relationships/oleObject" Target="embeddings/oleObject144.bin"/><Relationship Id="rId443" Type="http://schemas.openxmlformats.org/officeDocument/2006/relationships/image" Target="media/image189.wmf"/><Relationship Id="rId650" Type="http://schemas.openxmlformats.org/officeDocument/2006/relationships/oleObject" Target="embeddings/oleObject347.bin"/><Relationship Id="rId1073" Type="http://schemas.openxmlformats.org/officeDocument/2006/relationships/image" Target="media/image492.wmf"/><Relationship Id="rId1280" Type="http://schemas.openxmlformats.org/officeDocument/2006/relationships/oleObject" Target="embeddings/oleObject684.bin"/><Relationship Id="rId2124" Type="http://schemas.openxmlformats.org/officeDocument/2006/relationships/oleObject" Target="embeddings/oleObject1115.bin"/><Relationship Id="rId2331" Type="http://schemas.openxmlformats.org/officeDocument/2006/relationships/oleObject" Target="embeddings/oleObject1220.bin"/><Relationship Id="rId303" Type="http://schemas.openxmlformats.org/officeDocument/2006/relationships/image" Target="media/image119.wmf"/><Relationship Id="rId1140" Type="http://schemas.openxmlformats.org/officeDocument/2006/relationships/oleObject" Target="embeddings/oleObject609.bin"/><Relationship Id="rId510" Type="http://schemas.openxmlformats.org/officeDocument/2006/relationships/image" Target="media/image222.wmf"/><Relationship Id="rId1000" Type="http://schemas.openxmlformats.org/officeDocument/2006/relationships/oleObject" Target="embeddings/oleObject533.bin"/><Relationship Id="rId1957" Type="http://schemas.openxmlformats.org/officeDocument/2006/relationships/oleObject" Target="embeddings/oleObject1031.bin"/><Relationship Id="rId1817" Type="http://schemas.openxmlformats.org/officeDocument/2006/relationships/oleObject" Target="embeddings/oleObject961.bin"/><Relationship Id="rId3172" Type="http://schemas.openxmlformats.org/officeDocument/2006/relationships/oleObject" Target="embeddings/oleObject1657.bin"/><Relationship Id="rId3032" Type="http://schemas.openxmlformats.org/officeDocument/2006/relationships/image" Target="media/image1441.wmf"/><Relationship Id="rId160" Type="http://schemas.openxmlformats.org/officeDocument/2006/relationships/image" Target="media/image53.wmf"/><Relationship Id="rId2798" Type="http://schemas.openxmlformats.org/officeDocument/2006/relationships/oleObject" Target="embeddings/oleObject1467.bin"/><Relationship Id="rId977" Type="http://schemas.openxmlformats.org/officeDocument/2006/relationships/image" Target="media/image449.wmf"/><Relationship Id="rId2658" Type="http://schemas.openxmlformats.org/officeDocument/2006/relationships/oleObject" Target="embeddings/oleObject1390.bin"/><Relationship Id="rId2865" Type="http://schemas.openxmlformats.org/officeDocument/2006/relationships/image" Target="media/image1355.wmf"/><Relationship Id="rId837" Type="http://schemas.openxmlformats.org/officeDocument/2006/relationships/oleObject" Target="embeddings/oleObject451.bin"/><Relationship Id="rId1467" Type="http://schemas.openxmlformats.org/officeDocument/2006/relationships/image" Target="media/image684.wmf"/><Relationship Id="rId1674" Type="http://schemas.openxmlformats.org/officeDocument/2006/relationships/image" Target="media/image783.wmf"/><Relationship Id="rId1881" Type="http://schemas.openxmlformats.org/officeDocument/2006/relationships/oleObject" Target="embeddings/oleObject993.bin"/><Relationship Id="rId2518" Type="http://schemas.openxmlformats.org/officeDocument/2006/relationships/oleObject" Target="embeddings/oleObject1315.bin"/><Relationship Id="rId2725" Type="http://schemas.openxmlformats.org/officeDocument/2006/relationships/image" Target="media/image1288.wmf"/><Relationship Id="rId2932" Type="http://schemas.openxmlformats.org/officeDocument/2006/relationships/image" Target="media/image1388.wmf"/><Relationship Id="rId904" Type="http://schemas.openxmlformats.org/officeDocument/2006/relationships/oleObject" Target="embeddings/oleObject485.bin"/><Relationship Id="rId1327" Type="http://schemas.openxmlformats.org/officeDocument/2006/relationships/image" Target="media/image613.wmf"/><Relationship Id="rId1534" Type="http://schemas.openxmlformats.org/officeDocument/2006/relationships/oleObject" Target="embeddings/oleObject810.bin"/><Relationship Id="rId1741" Type="http://schemas.openxmlformats.org/officeDocument/2006/relationships/oleObject" Target="embeddings/oleObject923.bin"/><Relationship Id="rId33" Type="http://schemas.openxmlformats.org/officeDocument/2006/relationships/image" Target="media/image11.png"/><Relationship Id="rId1601" Type="http://schemas.openxmlformats.org/officeDocument/2006/relationships/image" Target="media/image751.wmf"/><Relationship Id="rId3499" Type="http://schemas.openxmlformats.org/officeDocument/2006/relationships/image" Target="media/image1668.wmf"/><Relationship Id="rId3359" Type="http://schemas.openxmlformats.org/officeDocument/2006/relationships/image" Target="media/image1598.wmf"/><Relationship Id="rId3566" Type="http://schemas.openxmlformats.org/officeDocument/2006/relationships/oleObject" Target="embeddings/oleObject1858.bin"/><Relationship Id="rId487" Type="http://schemas.openxmlformats.org/officeDocument/2006/relationships/oleObject" Target="embeddings/oleObject270.bin"/><Relationship Id="rId694" Type="http://schemas.openxmlformats.org/officeDocument/2006/relationships/oleObject" Target="embeddings/oleObject374.bin"/><Relationship Id="rId2168" Type="http://schemas.openxmlformats.org/officeDocument/2006/relationships/image" Target="media/image1024.wmf"/><Relationship Id="rId2375" Type="http://schemas.openxmlformats.org/officeDocument/2006/relationships/oleObject" Target="embeddings/oleObject1242.bin"/><Relationship Id="rId3219" Type="http://schemas.openxmlformats.org/officeDocument/2006/relationships/image" Target="media/image1532.wmf"/><Relationship Id="rId347" Type="http://schemas.openxmlformats.org/officeDocument/2006/relationships/image" Target="media/image141.wmf"/><Relationship Id="rId1184" Type="http://schemas.openxmlformats.org/officeDocument/2006/relationships/oleObject" Target="embeddings/oleObject633.bin"/><Relationship Id="rId2028" Type="http://schemas.openxmlformats.org/officeDocument/2006/relationships/oleObject" Target="embeddings/oleObject1067.bin"/><Relationship Id="rId2582" Type="http://schemas.openxmlformats.org/officeDocument/2006/relationships/image" Target="media/image1228.wmf"/><Relationship Id="rId3426" Type="http://schemas.openxmlformats.org/officeDocument/2006/relationships/oleObject" Target="embeddings/oleObject1788.bin"/><Relationship Id="rId554" Type="http://schemas.openxmlformats.org/officeDocument/2006/relationships/image" Target="media/image247.wmf"/><Relationship Id="rId761" Type="http://schemas.openxmlformats.org/officeDocument/2006/relationships/image" Target="media/image343.wmf"/><Relationship Id="rId1391" Type="http://schemas.openxmlformats.org/officeDocument/2006/relationships/oleObject" Target="embeddings/oleObject739.bin"/><Relationship Id="rId2235" Type="http://schemas.openxmlformats.org/officeDocument/2006/relationships/oleObject" Target="embeddings/oleObject1171.bin"/><Relationship Id="rId2442" Type="http://schemas.openxmlformats.org/officeDocument/2006/relationships/oleObject" Target="embeddings/oleObject1276.bin"/><Relationship Id="rId207" Type="http://schemas.openxmlformats.org/officeDocument/2006/relationships/image" Target="media/image71.wmf"/><Relationship Id="rId414" Type="http://schemas.openxmlformats.org/officeDocument/2006/relationships/oleObject" Target="embeddings/oleObject233.bin"/><Relationship Id="rId621" Type="http://schemas.openxmlformats.org/officeDocument/2006/relationships/image" Target="media/image282.wmf"/><Relationship Id="rId1044" Type="http://schemas.openxmlformats.org/officeDocument/2006/relationships/oleObject" Target="embeddings/oleObject558.bin"/><Relationship Id="rId1251" Type="http://schemas.openxmlformats.org/officeDocument/2006/relationships/image" Target="media/image578.wmf"/><Relationship Id="rId2302" Type="http://schemas.openxmlformats.org/officeDocument/2006/relationships/oleObject" Target="embeddings/oleObject1205.bin"/><Relationship Id="rId1111" Type="http://schemas.openxmlformats.org/officeDocument/2006/relationships/oleObject" Target="embeddings/oleObject594.bin"/><Relationship Id="rId3076" Type="http://schemas.openxmlformats.org/officeDocument/2006/relationships/oleObject" Target="embeddings/oleObject1607.bin"/><Relationship Id="rId3283" Type="http://schemas.openxmlformats.org/officeDocument/2006/relationships/image" Target="media/image1564.wmf"/><Relationship Id="rId3490" Type="http://schemas.openxmlformats.org/officeDocument/2006/relationships/oleObject" Target="embeddings/oleObject1820.bin"/><Relationship Id="rId1928" Type="http://schemas.openxmlformats.org/officeDocument/2006/relationships/image" Target="media/image905.wmf"/><Relationship Id="rId2092" Type="http://schemas.openxmlformats.org/officeDocument/2006/relationships/oleObject" Target="embeddings/oleObject1099.bin"/><Relationship Id="rId3143" Type="http://schemas.openxmlformats.org/officeDocument/2006/relationships/image" Target="media/image1494.wmf"/><Relationship Id="rId3350" Type="http://schemas.openxmlformats.org/officeDocument/2006/relationships/oleObject" Target="embeddings/oleObject1750.bin"/><Relationship Id="rId271" Type="http://schemas.openxmlformats.org/officeDocument/2006/relationships/image" Target="media/image103.wmf"/><Relationship Id="rId3003" Type="http://schemas.openxmlformats.org/officeDocument/2006/relationships/image" Target="media/image1428.wmf"/><Relationship Id="rId131" Type="http://schemas.openxmlformats.org/officeDocument/2006/relationships/oleObject" Target="embeddings/oleObject82.bin"/><Relationship Id="rId3210" Type="http://schemas.openxmlformats.org/officeDocument/2006/relationships/oleObject" Target="embeddings/oleObject1676.bin"/><Relationship Id="rId2769" Type="http://schemas.openxmlformats.org/officeDocument/2006/relationships/image" Target="media/image1310.wmf"/><Relationship Id="rId2976" Type="http://schemas.openxmlformats.org/officeDocument/2006/relationships/oleObject" Target="embeddings/oleObject1555.bin"/><Relationship Id="rId948" Type="http://schemas.openxmlformats.org/officeDocument/2006/relationships/oleObject" Target="embeddings/oleObject507.bin"/><Relationship Id="rId1578" Type="http://schemas.openxmlformats.org/officeDocument/2006/relationships/oleObject" Target="embeddings/oleObject832.bin"/><Relationship Id="rId1785" Type="http://schemas.openxmlformats.org/officeDocument/2006/relationships/oleObject" Target="embeddings/oleObject945.bin"/><Relationship Id="rId1992" Type="http://schemas.openxmlformats.org/officeDocument/2006/relationships/oleObject" Target="embeddings/oleObject1049.bin"/><Relationship Id="rId2629" Type="http://schemas.openxmlformats.org/officeDocument/2006/relationships/image" Target="media/image1247.wmf"/><Relationship Id="rId2836" Type="http://schemas.openxmlformats.org/officeDocument/2006/relationships/oleObject" Target="embeddings/oleObject1486.bin"/><Relationship Id="rId77" Type="http://schemas.openxmlformats.org/officeDocument/2006/relationships/image" Target="media/image23.wmf"/><Relationship Id="rId808" Type="http://schemas.openxmlformats.org/officeDocument/2006/relationships/image" Target="media/image365.wmf"/><Relationship Id="rId1438" Type="http://schemas.openxmlformats.org/officeDocument/2006/relationships/oleObject" Target="embeddings/oleObject762.bin"/><Relationship Id="rId1645" Type="http://schemas.openxmlformats.org/officeDocument/2006/relationships/oleObject" Target="embeddings/oleObject870.bin"/><Relationship Id="rId1852" Type="http://schemas.openxmlformats.org/officeDocument/2006/relationships/image" Target="media/image867.wmf"/><Relationship Id="rId2903" Type="http://schemas.openxmlformats.org/officeDocument/2006/relationships/oleObject" Target="embeddings/oleObject1523.bin"/><Relationship Id="rId1505" Type="http://schemas.openxmlformats.org/officeDocument/2006/relationships/image" Target="media/image703.wmf"/><Relationship Id="rId1712" Type="http://schemas.openxmlformats.org/officeDocument/2006/relationships/image" Target="media/image797.wmf"/><Relationship Id="rId598" Type="http://schemas.openxmlformats.org/officeDocument/2006/relationships/oleObject" Target="embeddings/oleObject321.bin"/><Relationship Id="rId2279" Type="http://schemas.openxmlformats.org/officeDocument/2006/relationships/oleObject" Target="embeddings/oleObject1193.bin"/><Relationship Id="rId2486" Type="http://schemas.openxmlformats.org/officeDocument/2006/relationships/oleObject" Target="embeddings/oleObject1299.bin"/><Relationship Id="rId2693" Type="http://schemas.openxmlformats.org/officeDocument/2006/relationships/oleObject" Target="embeddings/oleObject1409.bin"/><Relationship Id="rId3537" Type="http://schemas.openxmlformats.org/officeDocument/2006/relationships/image" Target="media/image1687.wmf"/><Relationship Id="rId458" Type="http://schemas.openxmlformats.org/officeDocument/2006/relationships/oleObject" Target="embeddings/oleObject255.bin"/><Relationship Id="rId665" Type="http://schemas.openxmlformats.org/officeDocument/2006/relationships/oleObject" Target="embeddings/oleObject355.bin"/><Relationship Id="rId872" Type="http://schemas.openxmlformats.org/officeDocument/2006/relationships/image" Target="media/image397.wmf"/><Relationship Id="rId1088" Type="http://schemas.openxmlformats.org/officeDocument/2006/relationships/oleObject" Target="embeddings/oleObject582.bin"/><Relationship Id="rId1295" Type="http://schemas.openxmlformats.org/officeDocument/2006/relationships/image" Target="media/image597.wmf"/><Relationship Id="rId2139" Type="http://schemas.openxmlformats.org/officeDocument/2006/relationships/oleObject" Target="embeddings/oleObject1123.bin"/><Relationship Id="rId2346" Type="http://schemas.openxmlformats.org/officeDocument/2006/relationships/image" Target="media/image1112.wmf"/><Relationship Id="rId2553" Type="http://schemas.openxmlformats.org/officeDocument/2006/relationships/oleObject" Target="embeddings/oleObject1333.bin"/><Relationship Id="rId2760" Type="http://schemas.openxmlformats.org/officeDocument/2006/relationships/oleObject" Target="embeddings/oleObject1448.bin"/><Relationship Id="rId3604" Type="http://schemas.openxmlformats.org/officeDocument/2006/relationships/oleObject" Target="embeddings/oleObject1877.bin"/><Relationship Id="rId318" Type="http://schemas.openxmlformats.org/officeDocument/2006/relationships/oleObject" Target="embeddings/oleObject185.bin"/><Relationship Id="rId525" Type="http://schemas.openxmlformats.org/officeDocument/2006/relationships/oleObject" Target="embeddings/oleObject289.bin"/><Relationship Id="rId732" Type="http://schemas.openxmlformats.org/officeDocument/2006/relationships/oleObject" Target="embeddings/oleObject397.bin"/><Relationship Id="rId1155" Type="http://schemas.openxmlformats.org/officeDocument/2006/relationships/oleObject" Target="embeddings/oleObject617.bin"/><Relationship Id="rId1362" Type="http://schemas.openxmlformats.org/officeDocument/2006/relationships/image" Target="media/image631.wmf"/><Relationship Id="rId2206" Type="http://schemas.openxmlformats.org/officeDocument/2006/relationships/image" Target="media/image1043.wmf"/><Relationship Id="rId2413" Type="http://schemas.openxmlformats.org/officeDocument/2006/relationships/image" Target="media/image1145.wmf"/><Relationship Id="rId2620" Type="http://schemas.openxmlformats.org/officeDocument/2006/relationships/oleObject" Target="embeddings/oleObject1371.bin"/><Relationship Id="rId1015" Type="http://schemas.openxmlformats.org/officeDocument/2006/relationships/oleObject" Target="embeddings/oleObject541.bin"/><Relationship Id="rId1222" Type="http://schemas.openxmlformats.org/officeDocument/2006/relationships/oleObject" Target="embeddings/oleObject652.bin"/><Relationship Id="rId3187" Type="http://schemas.openxmlformats.org/officeDocument/2006/relationships/image" Target="media/image1516.wmf"/><Relationship Id="rId3394" Type="http://schemas.openxmlformats.org/officeDocument/2006/relationships/oleObject" Target="embeddings/oleObject1772.bin"/><Relationship Id="rId3047" Type="http://schemas.openxmlformats.org/officeDocument/2006/relationships/oleObject" Target="embeddings/oleObject1592.bin"/><Relationship Id="rId175" Type="http://schemas.openxmlformats.org/officeDocument/2006/relationships/oleObject" Target="embeddings/oleObject113.bin"/><Relationship Id="rId3254" Type="http://schemas.openxmlformats.org/officeDocument/2006/relationships/oleObject" Target="embeddings/oleObject1698.bin"/><Relationship Id="rId3461" Type="http://schemas.openxmlformats.org/officeDocument/2006/relationships/image" Target="media/image1649.wmf"/><Relationship Id="rId382" Type="http://schemas.openxmlformats.org/officeDocument/2006/relationships/oleObject" Target="embeddings/oleObject217.bin"/><Relationship Id="rId2063" Type="http://schemas.openxmlformats.org/officeDocument/2006/relationships/image" Target="media/image972.wmf"/><Relationship Id="rId2270" Type="http://schemas.openxmlformats.org/officeDocument/2006/relationships/image" Target="media/image1075.wmf"/><Relationship Id="rId3114" Type="http://schemas.openxmlformats.org/officeDocument/2006/relationships/oleObject" Target="embeddings/oleObject1626.bin"/><Relationship Id="rId3321" Type="http://schemas.openxmlformats.org/officeDocument/2006/relationships/oleObject" Target="embeddings/oleObject1735.bin"/><Relationship Id="rId242" Type="http://schemas.openxmlformats.org/officeDocument/2006/relationships/oleObject" Target="embeddings/oleObject147.bin"/><Relationship Id="rId2130" Type="http://schemas.openxmlformats.org/officeDocument/2006/relationships/oleObject" Target="embeddings/oleObject1118.bin"/><Relationship Id="rId102" Type="http://schemas.openxmlformats.org/officeDocument/2006/relationships/image" Target="media/image35.wmf"/><Relationship Id="rId1689" Type="http://schemas.openxmlformats.org/officeDocument/2006/relationships/oleObject" Target="embeddings/oleObject892.bin"/><Relationship Id="rId1896" Type="http://schemas.openxmlformats.org/officeDocument/2006/relationships/image" Target="media/image889.wmf"/><Relationship Id="rId2947" Type="http://schemas.openxmlformats.org/officeDocument/2006/relationships/oleObject" Target="embeddings/oleObject1545.bin"/><Relationship Id="rId919" Type="http://schemas.openxmlformats.org/officeDocument/2006/relationships/image" Target="media/image420.wmf"/><Relationship Id="rId1549" Type="http://schemas.openxmlformats.org/officeDocument/2006/relationships/image" Target="media/image725.wmf"/><Relationship Id="rId1756" Type="http://schemas.openxmlformats.org/officeDocument/2006/relationships/image" Target="media/image819.wmf"/><Relationship Id="rId1963" Type="http://schemas.openxmlformats.org/officeDocument/2006/relationships/image" Target="media/image922.wmf"/><Relationship Id="rId2807" Type="http://schemas.openxmlformats.org/officeDocument/2006/relationships/image" Target="media/image1329.wmf"/><Relationship Id="rId48" Type="http://schemas.openxmlformats.org/officeDocument/2006/relationships/oleObject" Target="embeddings/oleObject25.bin"/><Relationship Id="rId1409" Type="http://schemas.openxmlformats.org/officeDocument/2006/relationships/image" Target="media/image655.wmf"/><Relationship Id="rId1616" Type="http://schemas.openxmlformats.org/officeDocument/2006/relationships/image" Target="media/image754.wmf"/><Relationship Id="rId1823" Type="http://schemas.openxmlformats.org/officeDocument/2006/relationships/oleObject" Target="embeddings/oleObject964.bin"/><Relationship Id="rId2597" Type="http://schemas.openxmlformats.org/officeDocument/2006/relationships/oleObject" Target="embeddings/oleObject1355.bin"/><Relationship Id="rId569" Type="http://schemas.openxmlformats.org/officeDocument/2006/relationships/image" Target="media/image256.wmf"/><Relationship Id="rId776" Type="http://schemas.openxmlformats.org/officeDocument/2006/relationships/oleObject" Target="embeddings/oleObject419.bin"/><Relationship Id="rId983" Type="http://schemas.openxmlformats.org/officeDocument/2006/relationships/image" Target="media/image452.wmf"/><Relationship Id="rId1199" Type="http://schemas.openxmlformats.org/officeDocument/2006/relationships/image" Target="media/image552.wmf"/><Relationship Id="rId2457" Type="http://schemas.openxmlformats.org/officeDocument/2006/relationships/image" Target="media/image1166.wmf"/><Relationship Id="rId2664" Type="http://schemas.openxmlformats.org/officeDocument/2006/relationships/image" Target="media/image1264.wmf"/><Relationship Id="rId3508" Type="http://schemas.openxmlformats.org/officeDocument/2006/relationships/oleObject" Target="embeddings/oleObject1829.bin"/><Relationship Id="rId429" Type="http://schemas.openxmlformats.org/officeDocument/2006/relationships/image" Target="media/image182.wmf"/><Relationship Id="rId636" Type="http://schemas.openxmlformats.org/officeDocument/2006/relationships/oleObject" Target="embeddings/oleObject340.bin"/><Relationship Id="rId1059" Type="http://schemas.openxmlformats.org/officeDocument/2006/relationships/image" Target="media/image485.wmf"/><Relationship Id="rId1266" Type="http://schemas.openxmlformats.org/officeDocument/2006/relationships/oleObject" Target="embeddings/oleObject674.bin"/><Relationship Id="rId1473" Type="http://schemas.openxmlformats.org/officeDocument/2006/relationships/image" Target="media/image687.wmf"/><Relationship Id="rId2317" Type="http://schemas.openxmlformats.org/officeDocument/2006/relationships/oleObject" Target="embeddings/oleObject1213.bin"/><Relationship Id="rId2871" Type="http://schemas.openxmlformats.org/officeDocument/2006/relationships/image" Target="media/image1358.wmf"/><Relationship Id="rId843" Type="http://schemas.openxmlformats.org/officeDocument/2006/relationships/oleObject" Target="embeddings/oleObject454.bin"/><Relationship Id="rId1126" Type="http://schemas.openxmlformats.org/officeDocument/2006/relationships/oleObject" Target="embeddings/oleObject602.bin"/><Relationship Id="rId1680" Type="http://schemas.openxmlformats.org/officeDocument/2006/relationships/image" Target="media/image786.wmf"/><Relationship Id="rId2524" Type="http://schemas.openxmlformats.org/officeDocument/2006/relationships/oleObject" Target="embeddings/oleObject1318.bin"/><Relationship Id="rId2731" Type="http://schemas.openxmlformats.org/officeDocument/2006/relationships/image" Target="media/image1291.wmf"/><Relationship Id="rId703" Type="http://schemas.openxmlformats.org/officeDocument/2006/relationships/image" Target="media/image314.wmf"/><Relationship Id="rId910" Type="http://schemas.openxmlformats.org/officeDocument/2006/relationships/oleObject" Target="embeddings/oleObject488.bin"/><Relationship Id="rId1333" Type="http://schemas.openxmlformats.org/officeDocument/2006/relationships/image" Target="media/image616.wmf"/><Relationship Id="rId1540" Type="http://schemas.openxmlformats.org/officeDocument/2006/relationships/oleObject" Target="embeddings/oleObject813.bin"/><Relationship Id="rId1400" Type="http://schemas.openxmlformats.org/officeDocument/2006/relationships/image" Target="media/image650.wmf"/><Relationship Id="rId3298" Type="http://schemas.openxmlformats.org/officeDocument/2006/relationships/oleObject" Target="embeddings/oleObject1720.bin"/><Relationship Id="rId3158" Type="http://schemas.openxmlformats.org/officeDocument/2006/relationships/oleObject" Target="embeddings/oleObject1650.bin"/><Relationship Id="rId3365" Type="http://schemas.openxmlformats.org/officeDocument/2006/relationships/image" Target="media/image1601.wmf"/><Relationship Id="rId3572" Type="http://schemas.openxmlformats.org/officeDocument/2006/relationships/oleObject" Target="embeddings/oleObject1861.bin"/><Relationship Id="rId286" Type="http://schemas.openxmlformats.org/officeDocument/2006/relationships/oleObject" Target="embeddings/oleObject169.bin"/><Relationship Id="rId493" Type="http://schemas.openxmlformats.org/officeDocument/2006/relationships/oleObject" Target="embeddings/oleObject273.bin"/><Relationship Id="rId2174" Type="http://schemas.openxmlformats.org/officeDocument/2006/relationships/image" Target="media/image1027.wmf"/><Relationship Id="rId2381" Type="http://schemas.openxmlformats.org/officeDocument/2006/relationships/oleObject" Target="embeddings/oleObject1245.bin"/><Relationship Id="rId3018" Type="http://schemas.openxmlformats.org/officeDocument/2006/relationships/oleObject" Target="embeddings/oleObject1577.bin"/><Relationship Id="rId3225" Type="http://schemas.openxmlformats.org/officeDocument/2006/relationships/image" Target="media/image1535.wmf"/><Relationship Id="rId3432" Type="http://schemas.openxmlformats.org/officeDocument/2006/relationships/oleObject" Target="embeddings/oleObject1791.bin"/><Relationship Id="rId146" Type="http://schemas.openxmlformats.org/officeDocument/2006/relationships/image" Target="media/image46.wmf"/><Relationship Id="rId353" Type="http://schemas.openxmlformats.org/officeDocument/2006/relationships/image" Target="media/image144.wmf"/><Relationship Id="rId560" Type="http://schemas.openxmlformats.org/officeDocument/2006/relationships/oleObject" Target="embeddings/oleObject302.bin"/><Relationship Id="rId1190" Type="http://schemas.openxmlformats.org/officeDocument/2006/relationships/oleObject" Target="embeddings/oleObject636.bin"/><Relationship Id="rId2034" Type="http://schemas.openxmlformats.org/officeDocument/2006/relationships/oleObject" Target="embeddings/oleObject1070.bin"/><Relationship Id="rId2241" Type="http://schemas.openxmlformats.org/officeDocument/2006/relationships/oleObject" Target="embeddings/oleObject1174.bin"/><Relationship Id="rId213" Type="http://schemas.openxmlformats.org/officeDocument/2006/relationships/image" Target="media/image74.wmf"/><Relationship Id="rId420" Type="http://schemas.openxmlformats.org/officeDocument/2006/relationships/oleObject" Target="embeddings/oleObject236.bin"/><Relationship Id="rId1050" Type="http://schemas.openxmlformats.org/officeDocument/2006/relationships/oleObject" Target="embeddings/oleObject561.bin"/><Relationship Id="rId2101" Type="http://schemas.openxmlformats.org/officeDocument/2006/relationships/image" Target="media/image991.wmf"/><Relationship Id="rId1867" Type="http://schemas.openxmlformats.org/officeDocument/2006/relationships/oleObject" Target="embeddings/oleObject986.bin"/><Relationship Id="rId2918" Type="http://schemas.openxmlformats.org/officeDocument/2006/relationships/image" Target="media/image1381.wmf"/><Relationship Id="rId1727" Type="http://schemas.openxmlformats.org/officeDocument/2006/relationships/oleObject" Target="embeddings/oleObject916.bin"/><Relationship Id="rId1934" Type="http://schemas.openxmlformats.org/officeDocument/2006/relationships/image" Target="media/image908.wmf"/><Relationship Id="rId3082" Type="http://schemas.openxmlformats.org/officeDocument/2006/relationships/oleObject" Target="embeddings/oleObject1610.bin"/><Relationship Id="rId19" Type="http://schemas.openxmlformats.org/officeDocument/2006/relationships/oleObject" Target="embeddings/oleObject6.bin"/><Relationship Id="rId3" Type="http://schemas.openxmlformats.org/officeDocument/2006/relationships/styles" Target="styles.xml"/><Relationship Id="rId887" Type="http://schemas.openxmlformats.org/officeDocument/2006/relationships/oleObject" Target="embeddings/oleObject476.bin"/><Relationship Id="rId2568" Type="http://schemas.openxmlformats.org/officeDocument/2006/relationships/image" Target="media/image1221.wmf"/><Relationship Id="rId2775" Type="http://schemas.openxmlformats.org/officeDocument/2006/relationships/image" Target="media/image1313.wmf"/><Relationship Id="rId2982" Type="http://schemas.openxmlformats.org/officeDocument/2006/relationships/oleObject" Target="embeddings/oleObject1558.bin"/><Relationship Id="rId3619" Type="http://schemas.openxmlformats.org/officeDocument/2006/relationships/oleObject" Target="embeddings/oleObject1886.bin"/><Relationship Id="rId747" Type="http://schemas.openxmlformats.org/officeDocument/2006/relationships/image" Target="media/image336.wmf"/><Relationship Id="rId954" Type="http://schemas.openxmlformats.org/officeDocument/2006/relationships/oleObject" Target="embeddings/oleObject510.bin"/><Relationship Id="rId1377" Type="http://schemas.openxmlformats.org/officeDocument/2006/relationships/oleObject" Target="embeddings/oleObject732.bin"/><Relationship Id="rId1584" Type="http://schemas.openxmlformats.org/officeDocument/2006/relationships/oleObject" Target="embeddings/oleObject835.bin"/><Relationship Id="rId1791" Type="http://schemas.openxmlformats.org/officeDocument/2006/relationships/oleObject" Target="embeddings/oleObject948.bin"/><Relationship Id="rId2428" Type="http://schemas.openxmlformats.org/officeDocument/2006/relationships/oleObject" Target="embeddings/oleObject1269.bin"/><Relationship Id="rId2635" Type="http://schemas.openxmlformats.org/officeDocument/2006/relationships/image" Target="media/image1250.wmf"/><Relationship Id="rId2842" Type="http://schemas.openxmlformats.org/officeDocument/2006/relationships/oleObject" Target="embeddings/oleObject1492.bin"/><Relationship Id="rId83" Type="http://schemas.openxmlformats.org/officeDocument/2006/relationships/image" Target="media/image26.wmf"/><Relationship Id="rId607" Type="http://schemas.openxmlformats.org/officeDocument/2006/relationships/image" Target="media/image275.wmf"/><Relationship Id="rId814" Type="http://schemas.openxmlformats.org/officeDocument/2006/relationships/image" Target="media/image368.wmf"/><Relationship Id="rId1237" Type="http://schemas.openxmlformats.org/officeDocument/2006/relationships/image" Target="media/image571.wmf"/><Relationship Id="rId1444" Type="http://schemas.openxmlformats.org/officeDocument/2006/relationships/oleObject" Target="embeddings/oleObject765.bin"/><Relationship Id="rId1651" Type="http://schemas.openxmlformats.org/officeDocument/2006/relationships/oleObject" Target="embeddings/oleObject873.bin"/><Relationship Id="rId2702" Type="http://schemas.openxmlformats.org/officeDocument/2006/relationships/oleObject" Target="embeddings/oleObject1416.bin"/><Relationship Id="rId1304" Type="http://schemas.openxmlformats.org/officeDocument/2006/relationships/oleObject" Target="embeddings/oleObject696.bin"/><Relationship Id="rId1511" Type="http://schemas.openxmlformats.org/officeDocument/2006/relationships/image" Target="media/image706.wmf"/><Relationship Id="rId3269" Type="http://schemas.openxmlformats.org/officeDocument/2006/relationships/image" Target="media/image1557.wmf"/><Relationship Id="rId3476" Type="http://schemas.openxmlformats.org/officeDocument/2006/relationships/oleObject" Target="embeddings/oleObject1813.bin"/><Relationship Id="rId10" Type="http://schemas.openxmlformats.org/officeDocument/2006/relationships/image" Target="media/image3.wmf"/><Relationship Id="rId397" Type="http://schemas.openxmlformats.org/officeDocument/2006/relationships/image" Target="media/image166.wmf"/><Relationship Id="rId2078" Type="http://schemas.openxmlformats.org/officeDocument/2006/relationships/oleObject" Target="embeddings/oleObject1092.bin"/><Relationship Id="rId2285" Type="http://schemas.openxmlformats.org/officeDocument/2006/relationships/image" Target="media/image1082.wmf"/><Relationship Id="rId2492" Type="http://schemas.openxmlformats.org/officeDocument/2006/relationships/oleObject" Target="embeddings/oleObject1302.bin"/><Relationship Id="rId3129" Type="http://schemas.openxmlformats.org/officeDocument/2006/relationships/image" Target="media/image1487.wmf"/><Relationship Id="rId3336" Type="http://schemas.openxmlformats.org/officeDocument/2006/relationships/oleObject" Target="embeddings/oleObject1743.bin"/><Relationship Id="rId257" Type="http://schemas.openxmlformats.org/officeDocument/2006/relationships/image" Target="media/image96.wmf"/><Relationship Id="rId464" Type="http://schemas.openxmlformats.org/officeDocument/2006/relationships/oleObject" Target="embeddings/oleObject258.bin"/><Relationship Id="rId1094" Type="http://schemas.openxmlformats.org/officeDocument/2006/relationships/oleObject" Target="embeddings/oleObject585.bin"/><Relationship Id="rId2145" Type="http://schemas.openxmlformats.org/officeDocument/2006/relationships/oleObject" Target="embeddings/oleObject1126.bin"/><Relationship Id="rId3543" Type="http://schemas.openxmlformats.org/officeDocument/2006/relationships/image" Target="media/image1690.wmf"/><Relationship Id="rId117" Type="http://schemas.openxmlformats.org/officeDocument/2006/relationships/oleObject" Target="embeddings/oleObject68.bin"/><Relationship Id="rId671" Type="http://schemas.openxmlformats.org/officeDocument/2006/relationships/oleObject" Target="embeddings/oleObject358.bin"/><Relationship Id="rId2352" Type="http://schemas.openxmlformats.org/officeDocument/2006/relationships/image" Target="media/image1115.wmf"/><Relationship Id="rId3403" Type="http://schemas.openxmlformats.org/officeDocument/2006/relationships/image" Target="media/image1620.wmf"/><Relationship Id="rId3610" Type="http://schemas.openxmlformats.org/officeDocument/2006/relationships/oleObject" Target="embeddings/oleObject1881.bin"/><Relationship Id="rId324" Type="http://schemas.openxmlformats.org/officeDocument/2006/relationships/oleObject" Target="embeddings/oleObject188.bin"/><Relationship Id="rId531" Type="http://schemas.openxmlformats.org/officeDocument/2006/relationships/oleObject" Target="embeddings/oleObject292.bin"/><Relationship Id="rId1161" Type="http://schemas.openxmlformats.org/officeDocument/2006/relationships/oleObject" Target="embeddings/oleObject620.bin"/><Relationship Id="rId2005" Type="http://schemas.openxmlformats.org/officeDocument/2006/relationships/image" Target="media/image943.wmf"/><Relationship Id="rId2212" Type="http://schemas.openxmlformats.org/officeDocument/2006/relationships/image" Target="media/image1046.wmf"/><Relationship Id="rId1021" Type="http://schemas.openxmlformats.org/officeDocument/2006/relationships/image" Target="media/image468.wmf"/><Relationship Id="rId1978" Type="http://schemas.openxmlformats.org/officeDocument/2006/relationships/oleObject" Target="embeddings/oleObject1042.bin"/><Relationship Id="rId3193" Type="http://schemas.openxmlformats.org/officeDocument/2006/relationships/image" Target="media/image1519.wmf"/><Relationship Id="rId1838" Type="http://schemas.openxmlformats.org/officeDocument/2006/relationships/image" Target="media/image860.wmf"/><Relationship Id="rId3053" Type="http://schemas.openxmlformats.org/officeDocument/2006/relationships/image" Target="media/image1451.wmf"/><Relationship Id="rId3260" Type="http://schemas.openxmlformats.org/officeDocument/2006/relationships/oleObject" Target="embeddings/oleObject1701.bin"/><Relationship Id="rId181" Type="http://schemas.openxmlformats.org/officeDocument/2006/relationships/oleObject" Target="embeddings/oleObject116.bin"/><Relationship Id="rId1905" Type="http://schemas.openxmlformats.org/officeDocument/2006/relationships/oleObject" Target="embeddings/oleObject1005.bin"/><Relationship Id="rId3120" Type="http://schemas.openxmlformats.org/officeDocument/2006/relationships/oleObject" Target="embeddings/oleObject1631.bin"/><Relationship Id="rId998" Type="http://schemas.openxmlformats.org/officeDocument/2006/relationships/oleObject" Target="embeddings/oleObject532.bin"/><Relationship Id="rId2679" Type="http://schemas.openxmlformats.org/officeDocument/2006/relationships/image" Target="media/image1271.wmf"/><Relationship Id="rId2886" Type="http://schemas.openxmlformats.org/officeDocument/2006/relationships/image" Target="media/image1365.wmf"/><Relationship Id="rId858" Type="http://schemas.openxmlformats.org/officeDocument/2006/relationships/image" Target="media/image390.wmf"/><Relationship Id="rId1488" Type="http://schemas.openxmlformats.org/officeDocument/2006/relationships/oleObject" Target="embeddings/oleObject787.bin"/><Relationship Id="rId1695" Type="http://schemas.openxmlformats.org/officeDocument/2006/relationships/oleObject" Target="embeddings/oleObject897.bin"/><Relationship Id="rId2539" Type="http://schemas.openxmlformats.org/officeDocument/2006/relationships/image" Target="media/image1207.wmf"/><Relationship Id="rId2746" Type="http://schemas.openxmlformats.org/officeDocument/2006/relationships/oleObject" Target="embeddings/oleObject1441.bin"/><Relationship Id="rId2953" Type="http://schemas.openxmlformats.org/officeDocument/2006/relationships/image" Target="media/image1400.wmf"/><Relationship Id="rId718" Type="http://schemas.openxmlformats.org/officeDocument/2006/relationships/oleObject" Target="embeddings/oleObject390.bin"/><Relationship Id="rId925" Type="http://schemas.openxmlformats.org/officeDocument/2006/relationships/image" Target="media/image423.wmf"/><Relationship Id="rId1348" Type="http://schemas.openxmlformats.org/officeDocument/2006/relationships/image" Target="media/image624.wmf"/><Relationship Id="rId1555" Type="http://schemas.openxmlformats.org/officeDocument/2006/relationships/image" Target="media/image728.wmf"/><Relationship Id="rId1762" Type="http://schemas.openxmlformats.org/officeDocument/2006/relationships/image" Target="media/image822.wmf"/><Relationship Id="rId2606" Type="http://schemas.openxmlformats.org/officeDocument/2006/relationships/oleObject" Target="embeddings/oleObject1364.bin"/><Relationship Id="rId1208" Type="http://schemas.openxmlformats.org/officeDocument/2006/relationships/oleObject" Target="embeddings/oleObject645.bin"/><Relationship Id="rId1415" Type="http://schemas.openxmlformats.org/officeDocument/2006/relationships/image" Target="media/image658.wmf"/><Relationship Id="rId2813" Type="http://schemas.openxmlformats.org/officeDocument/2006/relationships/image" Target="media/image1332.wmf"/><Relationship Id="rId54" Type="http://schemas.openxmlformats.org/officeDocument/2006/relationships/oleObject" Target="embeddings/oleObject31.bin"/><Relationship Id="rId1622" Type="http://schemas.openxmlformats.org/officeDocument/2006/relationships/image" Target="media/image757.wmf"/><Relationship Id="rId2189" Type="http://schemas.openxmlformats.org/officeDocument/2006/relationships/oleObject" Target="embeddings/oleObject1148.bin"/><Relationship Id="rId3587" Type="http://schemas.openxmlformats.org/officeDocument/2006/relationships/image" Target="media/image1712.wmf"/><Relationship Id="rId2396" Type="http://schemas.openxmlformats.org/officeDocument/2006/relationships/oleObject" Target="embeddings/oleObject1253.bin"/><Relationship Id="rId3447" Type="http://schemas.openxmlformats.org/officeDocument/2006/relationships/image" Target="media/image1642.wmf"/><Relationship Id="rId368" Type="http://schemas.openxmlformats.org/officeDocument/2006/relationships/oleObject" Target="embeddings/oleObject210.bin"/><Relationship Id="rId575" Type="http://schemas.openxmlformats.org/officeDocument/2006/relationships/image" Target="media/image259.wmf"/><Relationship Id="rId782" Type="http://schemas.openxmlformats.org/officeDocument/2006/relationships/oleObject" Target="embeddings/oleObject422.bin"/><Relationship Id="rId2049" Type="http://schemas.openxmlformats.org/officeDocument/2006/relationships/image" Target="media/image965.wmf"/><Relationship Id="rId2256" Type="http://schemas.openxmlformats.org/officeDocument/2006/relationships/image" Target="media/image1068.wmf"/><Relationship Id="rId2463" Type="http://schemas.openxmlformats.org/officeDocument/2006/relationships/image" Target="media/image1169.wmf"/><Relationship Id="rId2670" Type="http://schemas.openxmlformats.org/officeDocument/2006/relationships/oleObject" Target="embeddings/oleObject1397.bin"/><Relationship Id="rId3307" Type="http://schemas.openxmlformats.org/officeDocument/2006/relationships/image" Target="media/image1576.wmf"/><Relationship Id="rId3514" Type="http://schemas.openxmlformats.org/officeDocument/2006/relationships/oleObject" Target="embeddings/oleObject1832.bin"/><Relationship Id="rId228" Type="http://schemas.openxmlformats.org/officeDocument/2006/relationships/oleObject" Target="embeddings/oleObject140.bin"/><Relationship Id="rId435" Type="http://schemas.openxmlformats.org/officeDocument/2006/relationships/image" Target="media/image185.wmf"/><Relationship Id="rId642" Type="http://schemas.openxmlformats.org/officeDocument/2006/relationships/oleObject" Target="embeddings/oleObject343.bin"/><Relationship Id="rId1065" Type="http://schemas.openxmlformats.org/officeDocument/2006/relationships/image" Target="media/image488.wmf"/><Relationship Id="rId1272" Type="http://schemas.openxmlformats.org/officeDocument/2006/relationships/oleObject" Target="embeddings/oleObject678.bin"/><Relationship Id="rId2116" Type="http://schemas.openxmlformats.org/officeDocument/2006/relationships/oleObject" Target="embeddings/oleObject1111.bin"/><Relationship Id="rId2323" Type="http://schemas.openxmlformats.org/officeDocument/2006/relationships/oleObject" Target="embeddings/oleObject1216.bin"/><Relationship Id="rId2530" Type="http://schemas.openxmlformats.org/officeDocument/2006/relationships/oleObject" Target="embeddings/oleObject1321.bin"/><Relationship Id="rId502" Type="http://schemas.openxmlformats.org/officeDocument/2006/relationships/image" Target="media/image218.wmf"/><Relationship Id="rId1132" Type="http://schemas.openxmlformats.org/officeDocument/2006/relationships/oleObject" Target="embeddings/oleObject605.bin"/><Relationship Id="rId3097" Type="http://schemas.openxmlformats.org/officeDocument/2006/relationships/image" Target="media/image1473.wmf"/><Relationship Id="rId1949" Type="http://schemas.openxmlformats.org/officeDocument/2006/relationships/oleObject" Target="embeddings/oleObject1027.bin"/><Relationship Id="rId3164" Type="http://schemas.openxmlformats.org/officeDocument/2006/relationships/oleObject" Target="embeddings/oleObject1653.bin"/><Relationship Id="rId292" Type="http://schemas.openxmlformats.org/officeDocument/2006/relationships/oleObject" Target="embeddings/oleObject172.bin"/><Relationship Id="rId1809" Type="http://schemas.openxmlformats.org/officeDocument/2006/relationships/oleObject" Target="embeddings/oleObject957.bin"/><Relationship Id="rId3371" Type="http://schemas.openxmlformats.org/officeDocument/2006/relationships/image" Target="media/image1604.wmf"/><Relationship Id="rId2180" Type="http://schemas.openxmlformats.org/officeDocument/2006/relationships/image" Target="media/image1030.wmf"/><Relationship Id="rId3024" Type="http://schemas.openxmlformats.org/officeDocument/2006/relationships/oleObject" Target="embeddings/oleObject1580.bin"/><Relationship Id="rId3231" Type="http://schemas.openxmlformats.org/officeDocument/2006/relationships/image" Target="media/image1538.wmf"/><Relationship Id="rId152" Type="http://schemas.openxmlformats.org/officeDocument/2006/relationships/image" Target="media/image49.wmf"/><Relationship Id="rId2040" Type="http://schemas.openxmlformats.org/officeDocument/2006/relationships/oleObject" Target="embeddings/oleObject1073.bin"/><Relationship Id="rId2997" Type="http://schemas.openxmlformats.org/officeDocument/2006/relationships/image" Target="media/image1425.wmf"/><Relationship Id="rId969" Type="http://schemas.openxmlformats.org/officeDocument/2006/relationships/image" Target="media/image445.wmf"/><Relationship Id="rId1599" Type="http://schemas.openxmlformats.org/officeDocument/2006/relationships/image" Target="media/image750.wmf"/><Relationship Id="rId1459" Type="http://schemas.openxmlformats.org/officeDocument/2006/relationships/image" Target="media/image680.wmf"/><Relationship Id="rId2857" Type="http://schemas.openxmlformats.org/officeDocument/2006/relationships/image" Target="media/image1351.wmf"/><Relationship Id="rId98" Type="http://schemas.openxmlformats.org/officeDocument/2006/relationships/oleObject" Target="embeddings/oleObject57.bin"/><Relationship Id="rId829" Type="http://schemas.openxmlformats.org/officeDocument/2006/relationships/oleObject" Target="embeddings/oleObject447.bin"/><Relationship Id="rId1666" Type="http://schemas.openxmlformats.org/officeDocument/2006/relationships/image" Target="media/image779.wmf"/><Relationship Id="rId1873" Type="http://schemas.openxmlformats.org/officeDocument/2006/relationships/oleObject" Target="embeddings/oleObject989.bin"/><Relationship Id="rId2717" Type="http://schemas.openxmlformats.org/officeDocument/2006/relationships/image" Target="media/image1284.wmf"/><Relationship Id="rId2924" Type="http://schemas.openxmlformats.org/officeDocument/2006/relationships/image" Target="media/image1384.wmf"/><Relationship Id="rId1319" Type="http://schemas.openxmlformats.org/officeDocument/2006/relationships/image" Target="media/image609.wmf"/><Relationship Id="rId1526" Type="http://schemas.openxmlformats.org/officeDocument/2006/relationships/oleObject" Target="embeddings/oleObject806.bin"/><Relationship Id="rId1733" Type="http://schemas.openxmlformats.org/officeDocument/2006/relationships/oleObject" Target="embeddings/oleObject919.bin"/><Relationship Id="rId1940" Type="http://schemas.openxmlformats.org/officeDocument/2006/relationships/image" Target="media/image911.wmf"/><Relationship Id="rId25" Type="http://schemas.openxmlformats.org/officeDocument/2006/relationships/oleObject" Target="embeddings/oleObject11.bin"/><Relationship Id="rId1800" Type="http://schemas.openxmlformats.org/officeDocument/2006/relationships/image" Target="media/image841.wmf"/><Relationship Id="rId3558" Type="http://schemas.openxmlformats.org/officeDocument/2006/relationships/oleObject" Target="embeddings/oleObject1854.bin"/><Relationship Id="rId479" Type="http://schemas.openxmlformats.org/officeDocument/2006/relationships/image" Target="media/image207.wmf"/><Relationship Id="rId686" Type="http://schemas.openxmlformats.org/officeDocument/2006/relationships/oleObject" Target="embeddings/oleObject366.bin"/><Relationship Id="rId893" Type="http://schemas.openxmlformats.org/officeDocument/2006/relationships/oleObject" Target="embeddings/oleObject479.bin"/><Relationship Id="rId2367" Type="http://schemas.openxmlformats.org/officeDocument/2006/relationships/oleObject" Target="embeddings/oleObject1238.bin"/><Relationship Id="rId2574" Type="http://schemas.openxmlformats.org/officeDocument/2006/relationships/image" Target="media/image1224.wmf"/><Relationship Id="rId2781" Type="http://schemas.openxmlformats.org/officeDocument/2006/relationships/image" Target="media/image1316.wmf"/><Relationship Id="rId3418" Type="http://schemas.openxmlformats.org/officeDocument/2006/relationships/oleObject" Target="embeddings/oleObject1784.bin"/><Relationship Id="rId3625" Type="http://schemas.openxmlformats.org/officeDocument/2006/relationships/oleObject" Target="embeddings/oleObject1889.bin"/><Relationship Id="rId339" Type="http://schemas.openxmlformats.org/officeDocument/2006/relationships/image" Target="media/image137.wmf"/><Relationship Id="rId546" Type="http://schemas.openxmlformats.org/officeDocument/2006/relationships/image" Target="media/image240.wmf"/><Relationship Id="rId753" Type="http://schemas.openxmlformats.org/officeDocument/2006/relationships/image" Target="media/image339.wmf"/><Relationship Id="rId1176" Type="http://schemas.openxmlformats.org/officeDocument/2006/relationships/oleObject" Target="embeddings/oleObject629.bin"/><Relationship Id="rId1383" Type="http://schemas.openxmlformats.org/officeDocument/2006/relationships/oleObject" Target="embeddings/oleObject735.bin"/><Relationship Id="rId2227" Type="http://schemas.openxmlformats.org/officeDocument/2006/relationships/oleObject" Target="embeddings/oleObject1167.bin"/><Relationship Id="rId2434" Type="http://schemas.openxmlformats.org/officeDocument/2006/relationships/oleObject" Target="embeddings/oleObject1272.bin"/><Relationship Id="rId406" Type="http://schemas.openxmlformats.org/officeDocument/2006/relationships/oleObject" Target="embeddings/oleObject229.bin"/><Relationship Id="rId960" Type="http://schemas.openxmlformats.org/officeDocument/2006/relationships/oleObject" Target="embeddings/oleObject513.bin"/><Relationship Id="rId1036" Type="http://schemas.openxmlformats.org/officeDocument/2006/relationships/oleObject" Target="embeddings/oleObject554.bin"/><Relationship Id="rId1243" Type="http://schemas.openxmlformats.org/officeDocument/2006/relationships/image" Target="media/image574.wmf"/><Relationship Id="rId1590" Type="http://schemas.openxmlformats.org/officeDocument/2006/relationships/oleObject" Target="embeddings/oleObject838.bin"/><Relationship Id="rId2641" Type="http://schemas.openxmlformats.org/officeDocument/2006/relationships/image" Target="media/image1253.wmf"/><Relationship Id="rId613" Type="http://schemas.openxmlformats.org/officeDocument/2006/relationships/image" Target="media/image278.wmf"/><Relationship Id="rId820" Type="http://schemas.openxmlformats.org/officeDocument/2006/relationships/image" Target="media/image371.wmf"/><Relationship Id="rId1450" Type="http://schemas.openxmlformats.org/officeDocument/2006/relationships/oleObject" Target="embeddings/oleObject768.bin"/><Relationship Id="rId2501" Type="http://schemas.openxmlformats.org/officeDocument/2006/relationships/image" Target="media/image1188.wmf"/><Relationship Id="rId1103" Type="http://schemas.openxmlformats.org/officeDocument/2006/relationships/image" Target="media/image507.wmf"/><Relationship Id="rId1310" Type="http://schemas.openxmlformats.org/officeDocument/2006/relationships/oleObject" Target="embeddings/oleObject699.bin"/><Relationship Id="rId3068" Type="http://schemas.openxmlformats.org/officeDocument/2006/relationships/oleObject" Target="embeddings/oleObject1603.bin"/><Relationship Id="rId3275" Type="http://schemas.openxmlformats.org/officeDocument/2006/relationships/image" Target="media/image1560.wmf"/><Relationship Id="rId3482" Type="http://schemas.openxmlformats.org/officeDocument/2006/relationships/oleObject" Target="embeddings/oleObject1816.bin"/><Relationship Id="rId196" Type="http://schemas.openxmlformats.org/officeDocument/2006/relationships/oleObject" Target="embeddings/oleObject124.bin"/><Relationship Id="rId2084" Type="http://schemas.openxmlformats.org/officeDocument/2006/relationships/oleObject" Target="embeddings/oleObject1095.bin"/><Relationship Id="rId2291" Type="http://schemas.openxmlformats.org/officeDocument/2006/relationships/image" Target="media/image1085.wmf"/><Relationship Id="rId3135" Type="http://schemas.openxmlformats.org/officeDocument/2006/relationships/image" Target="media/image1490.wmf"/><Relationship Id="rId3342" Type="http://schemas.openxmlformats.org/officeDocument/2006/relationships/oleObject" Target="embeddings/oleObject1746.bin"/><Relationship Id="rId263" Type="http://schemas.openxmlformats.org/officeDocument/2006/relationships/image" Target="media/image99.wmf"/><Relationship Id="rId470" Type="http://schemas.openxmlformats.org/officeDocument/2006/relationships/oleObject" Target="embeddings/oleObject261.bin"/><Relationship Id="rId2151" Type="http://schemas.openxmlformats.org/officeDocument/2006/relationships/oleObject" Target="embeddings/oleObject1129.bin"/><Relationship Id="rId3202" Type="http://schemas.openxmlformats.org/officeDocument/2006/relationships/oleObject" Target="embeddings/oleObject1672.bin"/><Relationship Id="rId123" Type="http://schemas.openxmlformats.org/officeDocument/2006/relationships/oleObject" Target="embeddings/oleObject74.bin"/><Relationship Id="rId330" Type="http://schemas.openxmlformats.org/officeDocument/2006/relationships/oleObject" Target="embeddings/oleObject191.bin"/><Relationship Id="rId2011" Type="http://schemas.openxmlformats.org/officeDocument/2006/relationships/image" Target="media/image946.wmf"/><Relationship Id="rId2968" Type="http://schemas.openxmlformats.org/officeDocument/2006/relationships/oleObject" Target="embeddings/oleObject1551.bin"/><Relationship Id="rId1777" Type="http://schemas.openxmlformats.org/officeDocument/2006/relationships/oleObject" Target="embeddings/oleObject941.bin"/><Relationship Id="rId1984" Type="http://schemas.openxmlformats.org/officeDocument/2006/relationships/oleObject" Target="embeddings/oleObject1045.bin"/><Relationship Id="rId2828" Type="http://schemas.openxmlformats.org/officeDocument/2006/relationships/oleObject" Target="embeddings/oleObject1482.bin"/><Relationship Id="rId69" Type="http://schemas.openxmlformats.org/officeDocument/2006/relationships/image" Target="media/image19.wmf"/><Relationship Id="rId1637" Type="http://schemas.openxmlformats.org/officeDocument/2006/relationships/oleObject" Target="embeddings/oleObject866.bin"/><Relationship Id="rId1844" Type="http://schemas.openxmlformats.org/officeDocument/2006/relationships/image" Target="media/image863.wmf"/><Relationship Id="rId1704" Type="http://schemas.openxmlformats.org/officeDocument/2006/relationships/oleObject" Target="embeddings/oleObject904.bin"/><Relationship Id="rId1911" Type="http://schemas.openxmlformats.org/officeDocument/2006/relationships/oleObject" Target="embeddings/oleObject1008.bin"/><Relationship Id="rId797" Type="http://schemas.openxmlformats.org/officeDocument/2006/relationships/oleObject" Target="embeddings/oleObject430.bin"/><Relationship Id="rId2478" Type="http://schemas.openxmlformats.org/officeDocument/2006/relationships/oleObject" Target="embeddings/oleObject1295.bin"/><Relationship Id="rId1287" Type="http://schemas.openxmlformats.org/officeDocument/2006/relationships/image" Target="media/image593.wmf"/><Relationship Id="rId2685" Type="http://schemas.openxmlformats.org/officeDocument/2006/relationships/image" Target="media/image1274.wmf"/><Relationship Id="rId2892" Type="http://schemas.openxmlformats.org/officeDocument/2006/relationships/image" Target="media/image1368.wmf"/><Relationship Id="rId3529" Type="http://schemas.openxmlformats.org/officeDocument/2006/relationships/image" Target="media/image1683.wmf"/><Relationship Id="rId657" Type="http://schemas.openxmlformats.org/officeDocument/2006/relationships/image" Target="media/image300.wmf"/><Relationship Id="rId864" Type="http://schemas.openxmlformats.org/officeDocument/2006/relationships/image" Target="media/image393.wmf"/><Relationship Id="rId1494" Type="http://schemas.openxmlformats.org/officeDocument/2006/relationships/oleObject" Target="embeddings/oleObject790.bin"/><Relationship Id="rId2338" Type="http://schemas.openxmlformats.org/officeDocument/2006/relationships/image" Target="media/image1108.wmf"/><Relationship Id="rId2545" Type="http://schemas.openxmlformats.org/officeDocument/2006/relationships/image" Target="media/image1210.wmf"/><Relationship Id="rId2752" Type="http://schemas.openxmlformats.org/officeDocument/2006/relationships/oleObject" Target="embeddings/oleObject1444.bin"/><Relationship Id="rId517" Type="http://schemas.openxmlformats.org/officeDocument/2006/relationships/oleObject" Target="embeddings/oleObject285.bin"/><Relationship Id="rId724" Type="http://schemas.openxmlformats.org/officeDocument/2006/relationships/oleObject" Target="embeddings/oleObject393.bin"/><Relationship Id="rId931" Type="http://schemas.openxmlformats.org/officeDocument/2006/relationships/image" Target="media/image426.wmf"/><Relationship Id="rId1147" Type="http://schemas.openxmlformats.org/officeDocument/2006/relationships/image" Target="media/image528.wmf"/><Relationship Id="rId1354" Type="http://schemas.openxmlformats.org/officeDocument/2006/relationships/image" Target="media/image627.wmf"/><Relationship Id="rId1561" Type="http://schemas.openxmlformats.org/officeDocument/2006/relationships/image" Target="media/image731.wmf"/><Relationship Id="rId2405" Type="http://schemas.openxmlformats.org/officeDocument/2006/relationships/image" Target="media/image1141.wmf"/><Relationship Id="rId2612" Type="http://schemas.openxmlformats.org/officeDocument/2006/relationships/oleObject" Target="embeddings/oleObject1367.bin"/><Relationship Id="rId60" Type="http://schemas.openxmlformats.org/officeDocument/2006/relationships/oleObject" Target="embeddings/oleObject37.bin"/><Relationship Id="rId1007" Type="http://schemas.openxmlformats.org/officeDocument/2006/relationships/image" Target="media/image464.wmf"/><Relationship Id="rId1214" Type="http://schemas.openxmlformats.org/officeDocument/2006/relationships/oleObject" Target="embeddings/oleObject648.bin"/><Relationship Id="rId1421" Type="http://schemas.openxmlformats.org/officeDocument/2006/relationships/image" Target="media/image661.wmf"/><Relationship Id="rId3179" Type="http://schemas.openxmlformats.org/officeDocument/2006/relationships/image" Target="media/image1512.wmf"/><Relationship Id="rId3386" Type="http://schemas.openxmlformats.org/officeDocument/2006/relationships/oleObject" Target="embeddings/oleObject1768.bin"/><Relationship Id="rId3593" Type="http://schemas.openxmlformats.org/officeDocument/2006/relationships/image" Target="media/image1715.wmf"/><Relationship Id="rId2195" Type="http://schemas.openxmlformats.org/officeDocument/2006/relationships/oleObject" Target="embeddings/oleObject1151.bin"/><Relationship Id="rId3039" Type="http://schemas.openxmlformats.org/officeDocument/2006/relationships/oleObject" Target="embeddings/oleObject1588.bin"/><Relationship Id="rId3246" Type="http://schemas.openxmlformats.org/officeDocument/2006/relationships/oleObject" Target="embeddings/oleObject1694.bin"/><Relationship Id="rId3453" Type="http://schemas.openxmlformats.org/officeDocument/2006/relationships/image" Target="media/image1645.wmf"/><Relationship Id="rId167" Type="http://schemas.openxmlformats.org/officeDocument/2006/relationships/oleObject" Target="embeddings/oleObject107.bin"/><Relationship Id="rId374" Type="http://schemas.openxmlformats.org/officeDocument/2006/relationships/oleObject" Target="embeddings/oleObject213.bin"/><Relationship Id="rId581" Type="http://schemas.openxmlformats.org/officeDocument/2006/relationships/image" Target="media/image262.wmf"/><Relationship Id="rId2055" Type="http://schemas.openxmlformats.org/officeDocument/2006/relationships/image" Target="media/image968.wmf"/><Relationship Id="rId2262" Type="http://schemas.openxmlformats.org/officeDocument/2006/relationships/image" Target="media/image1071.wmf"/><Relationship Id="rId3106" Type="http://schemas.openxmlformats.org/officeDocument/2006/relationships/oleObject" Target="embeddings/oleObject1622.bin"/><Relationship Id="rId234" Type="http://schemas.openxmlformats.org/officeDocument/2006/relationships/oleObject" Target="embeddings/oleObject143.bin"/><Relationship Id="rId3313" Type="http://schemas.openxmlformats.org/officeDocument/2006/relationships/image" Target="media/image1579.wmf"/><Relationship Id="rId3520" Type="http://schemas.openxmlformats.org/officeDocument/2006/relationships/oleObject" Target="embeddings/oleObject1835.bin"/><Relationship Id="rId441" Type="http://schemas.openxmlformats.org/officeDocument/2006/relationships/image" Target="media/image188.wmf"/><Relationship Id="rId1071" Type="http://schemas.openxmlformats.org/officeDocument/2006/relationships/image" Target="media/image491.wmf"/><Relationship Id="rId2122" Type="http://schemas.openxmlformats.org/officeDocument/2006/relationships/oleObject" Target="embeddings/oleObject1114.bin"/><Relationship Id="rId301" Type="http://schemas.openxmlformats.org/officeDocument/2006/relationships/image" Target="media/image118.wmf"/><Relationship Id="rId1888" Type="http://schemas.openxmlformats.org/officeDocument/2006/relationships/image" Target="media/image885.wmf"/><Relationship Id="rId2939" Type="http://schemas.openxmlformats.org/officeDocument/2006/relationships/oleObject" Target="embeddings/oleObject1541.bin"/><Relationship Id="rId1748" Type="http://schemas.openxmlformats.org/officeDocument/2006/relationships/image" Target="media/image815.wmf"/><Relationship Id="rId1955" Type="http://schemas.openxmlformats.org/officeDocument/2006/relationships/oleObject" Target="embeddings/oleObject1030.bin"/><Relationship Id="rId3170" Type="http://schemas.openxmlformats.org/officeDocument/2006/relationships/oleObject" Target="embeddings/oleObject1656.bin"/><Relationship Id="rId1608" Type="http://schemas.openxmlformats.org/officeDocument/2006/relationships/oleObject" Target="embeddings/oleObject850.bin"/><Relationship Id="rId1815" Type="http://schemas.openxmlformats.org/officeDocument/2006/relationships/oleObject" Target="embeddings/oleObject960.bin"/><Relationship Id="rId3030" Type="http://schemas.openxmlformats.org/officeDocument/2006/relationships/image" Target="media/image1440.wmf"/><Relationship Id="rId2589" Type="http://schemas.openxmlformats.org/officeDocument/2006/relationships/oleObject" Target="embeddings/oleObject1351.bin"/><Relationship Id="rId2796" Type="http://schemas.openxmlformats.org/officeDocument/2006/relationships/oleObject" Target="embeddings/oleObject1466.bin"/><Relationship Id="rId768" Type="http://schemas.openxmlformats.org/officeDocument/2006/relationships/oleObject" Target="embeddings/oleObject415.bin"/><Relationship Id="rId975" Type="http://schemas.openxmlformats.org/officeDocument/2006/relationships/image" Target="media/image448.wmf"/><Relationship Id="rId1398" Type="http://schemas.openxmlformats.org/officeDocument/2006/relationships/image" Target="media/image649.wmf"/><Relationship Id="rId2449" Type="http://schemas.openxmlformats.org/officeDocument/2006/relationships/image" Target="media/image1163.wmf"/><Relationship Id="rId2656" Type="http://schemas.openxmlformats.org/officeDocument/2006/relationships/oleObject" Target="embeddings/oleObject1389.bin"/><Relationship Id="rId2863" Type="http://schemas.openxmlformats.org/officeDocument/2006/relationships/image" Target="media/image1354.wmf"/><Relationship Id="rId628" Type="http://schemas.openxmlformats.org/officeDocument/2006/relationships/oleObject" Target="embeddings/oleObject336.bin"/><Relationship Id="rId835" Type="http://schemas.openxmlformats.org/officeDocument/2006/relationships/oleObject" Target="embeddings/oleObject450.bin"/><Relationship Id="rId1258" Type="http://schemas.openxmlformats.org/officeDocument/2006/relationships/oleObject" Target="embeddings/oleObject670.bin"/><Relationship Id="rId1465" Type="http://schemas.openxmlformats.org/officeDocument/2006/relationships/image" Target="media/image683.wmf"/><Relationship Id="rId1672" Type="http://schemas.openxmlformats.org/officeDocument/2006/relationships/image" Target="media/image782.wmf"/><Relationship Id="rId2309" Type="http://schemas.openxmlformats.org/officeDocument/2006/relationships/oleObject" Target="embeddings/oleObject1209.bin"/><Relationship Id="rId2516" Type="http://schemas.openxmlformats.org/officeDocument/2006/relationships/oleObject" Target="embeddings/oleObject1314.bin"/><Relationship Id="rId2723" Type="http://schemas.openxmlformats.org/officeDocument/2006/relationships/image" Target="media/image1287.wmf"/><Relationship Id="rId1118" Type="http://schemas.openxmlformats.org/officeDocument/2006/relationships/oleObject" Target="embeddings/oleObject598.bin"/><Relationship Id="rId1325" Type="http://schemas.openxmlformats.org/officeDocument/2006/relationships/image" Target="media/image612.wmf"/><Relationship Id="rId1532" Type="http://schemas.openxmlformats.org/officeDocument/2006/relationships/oleObject" Target="embeddings/oleObject809.bin"/><Relationship Id="rId2930" Type="http://schemas.openxmlformats.org/officeDocument/2006/relationships/image" Target="media/image1387.wmf"/><Relationship Id="rId902" Type="http://schemas.openxmlformats.org/officeDocument/2006/relationships/oleObject" Target="embeddings/oleObject484.bin"/><Relationship Id="rId3497" Type="http://schemas.openxmlformats.org/officeDocument/2006/relationships/image" Target="media/image1667.wmf"/><Relationship Id="rId31" Type="http://schemas.openxmlformats.org/officeDocument/2006/relationships/oleObject" Target="embeddings/oleObject15.bin"/><Relationship Id="rId2099" Type="http://schemas.openxmlformats.org/officeDocument/2006/relationships/image" Target="media/image990.wmf"/><Relationship Id="rId278" Type="http://schemas.openxmlformats.org/officeDocument/2006/relationships/oleObject" Target="embeddings/oleObject165.bin"/><Relationship Id="rId3357" Type="http://schemas.openxmlformats.org/officeDocument/2006/relationships/image" Target="media/image1597.wmf"/><Relationship Id="rId3564" Type="http://schemas.openxmlformats.org/officeDocument/2006/relationships/oleObject" Target="embeddings/oleObject1857.bin"/><Relationship Id="rId485" Type="http://schemas.openxmlformats.org/officeDocument/2006/relationships/oleObject" Target="embeddings/oleObject269.bin"/><Relationship Id="rId692" Type="http://schemas.openxmlformats.org/officeDocument/2006/relationships/oleObject" Target="embeddings/oleObject372.bin"/><Relationship Id="rId2166" Type="http://schemas.openxmlformats.org/officeDocument/2006/relationships/image" Target="media/image1023.wmf"/><Relationship Id="rId2373" Type="http://schemas.openxmlformats.org/officeDocument/2006/relationships/oleObject" Target="embeddings/oleObject1241.bin"/><Relationship Id="rId2580" Type="http://schemas.openxmlformats.org/officeDocument/2006/relationships/image" Target="media/image1227.wmf"/><Relationship Id="rId3217" Type="http://schemas.openxmlformats.org/officeDocument/2006/relationships/image" Target="media/image1531.wmf"/><Relationship Id="rId3424" Type="http://schemas.openxmlformats.org/officeDocument/2006/relationships/oleObject" Target="embeddings/oleObject1787.bin"/><Relationship Id="rId138" Type="http://schemas.openxmlformats.org/officeDocument/2006/relationships/oleObject" Target="embeddings/oleObject89.bin"/><Relationship Id="rId345" Type="http://schemas.openxmlformats.org/officeDocument/2006/relationships/image" Target="media/image140.wmf"/><Relationship Id="rId552" Type="http://schemas.openxmlformats.org/officeDocument/2006/relationships/image" Target="media/image245.wmf"/><Relationship Id="rId1182" Type="http://schemas.openxmlformats.org/officeDocument/2006/relationships/oleObject" Target="embeddings/oleObject632.bin"/><Relationship Id="rId2026" Type="http://schemas.openxmlformats.org/officeDocument/2006/relationships/oleObject" Target="embeddings/oleObject1066.bin"/><Relationship Id="rId2233" Type="http://schemas.openxmlformats.org/officeDocument/2006/relationships/oleObject" Target="embeddings/oleObject1170.bin"/><Relationship Id="rId2440" Type="http://schemas.openxmlformats.org/officeDocument/2006/relationships/oleObject" Target="embeddings/oleObject1275.bin"/><Relationship Id="rId205" Type="http://schemas.openxmlformats.org/officeDocument/2006/relationships/image" Target="media/image70.wmf"/><Relationship Id="rId412" Type="http://schemas.openxmlformats.org/officeDocument/2006/relationships/oleObject" Target="embeddings/oleObject232.bin"/><Relationship Id="rId1042" Type="http://schemas.openxmlformats.org/officeDocument/2006/relationships/oleObject" Target="embeddings/oleObject557.bin"/><Relationship Id="rId2300" Type="http://schemas.openxmlformats.org/officeDocument/2006/relationships/oleObject" Target="embeddings/oleObject1204.bin"/><Relationship Id="rId1999" Type="http://schemas.openxmlformats.org/officeDocument/2006/relationships/image" Target="media/image940.wmf"/><Relationship Id="rId1859" Type="http://schemas.openxmlformats.org/officeDocument/2006/relationships/oleObject" Target="embeddings/oleObject982.bin"/><Relationship Id="rId3074" Type="http://schemas.openxmlformats.org/officeDocument/2006/relationships/oleObject" Target="embeddings/oleObject1606.bin"/><Relationship Id="rId1719" Type="http://schemas.openxmlformats.org/officeDocument/2006/relationships/oleObject" Target="embeddings/oleObject912.bin"/><Relationship Id="rId1926" Type="http://schemas.openxmlformats.org/officeDocument/2006/relationships/image" Target="media/image904.wmf"/><Relationship Id="rId3281" Type="http://schemas.openxmlformats.org/officeDocument/2006/relationships/image" Target="media/image1563.wmf"/><Relationship Id="rId2090" Type="http://schemas.openxmlformats.org/officeDocument/2006/relationships/oleObject" Target="embeddings/oleObject1098.bin"/><Relationship Id="rId3141" Type="http://schemas.openxmlformats.org/officeDocument/2006/relationships/image" Target="media/image1493.wmf"/><Relationship Id="rId3001" Type="http://schemas.openxmlformats.org/officeDocument/2006/relationships/image" Target="media/image1427.wmf"/><Relationship Id="rId879" Type="http://schemas.openxmlformats.org/officeDocument/2006/relationships/oleObject" Target="embeddings/oleObject472.bin"/><Relationship Id="rId2767" Type="http://schemas.openxmlformats.org/officeDocument/2006/relationships/image" Target="media/image1309.wmf"/><Relationship Id="rId739" Type="http://schemas.openxmlformats.org/officeDocument/2006/relationships/image" Target="media/image332.wmf"/><Relationship Id="rId1369" Type="http://schemas.openxmlformats.org/officeDocument/2006/relationships/oleObject" Target="embeddings/oleObject728.bin"/><Relationship Id="rId1576" Type="http://schemas.openxmlformats.org/officeDocument/2006/relationships/oleObject" Target="embeddings/oleObject831.bin"/><Relationship Id="rId2974" Type="http://schemas.openxmlformats.org/officeDocument/2006/relationships/oleObject" Target="embeddings/oleObject1554.bin"/><Relationship Id="rId946" Type="http://schemas.openxmlformats.org/officeDocument/2006/relationships/oleObject" Target="embeddings/oleObject506.bin"/><Relationship Id="rId1229" Type="http://schemas.openxmlformats.org/officeDocument/2006/relationships/image" Target="media/image567.wmf"/><Relationship Id="rId1783" Type="http://schemas.openxmlformats.org/officeDocument/2006/relationships/oleObject" Target="embeddings/oleObject944.bin"/><Relationship Id="rId1990" Type="http://schemas.openxmlformats.org/officeDocument/2006/relationships/oleObject" Target="embeddings/oleObject1048.bin"/><Relationship Id="rId2627" Type="http://schemas.openxmlformats.org/officeDocument/2006/relationships/image" Target="media/image1246.wmf"/><Relationship Id="rId2834" Type="http://schemas.openxmlformats.org/officeDocument/2006/relationships/oleObject" Target="embeddings/oleObject1485.bin"/><Relationship Id="rId75" Type="http://schemas.openxmlformats.org/officeDocument/2006/relationships/image" Target="media/image22.wmf"/><Relationship Id="rId806" Type="http://schemas.openxmlformats.org/officeDocument/2006/relationships/image" Target="media/image364.wmf"/><Relationship Id="rId1436" Type="http://schemas.openxmlformats.org/officeDocument/2006/relationships/oleObject" Target="embeddings/oleObject761.bin"/><Relationship Id="rId1643" Type="http://schemas.openxmlformats.org/officeDocument/2006/relationships/oleObject" Target="embeddings/oleObject869.bin"/><Relationship Id="rId1850" Type="http://schemas.openxmlformats.org/officeDocument/2006/relationships/image" Target="media/image866.wmf"/><Relationship Id="rId2901" Type="http://schemas.openxmlformats.org/officeDocument/2006/relationships/oleObject" Target="embeddings/oleObject1522.bin"/><Relationship Id="rId1503" Type="http://schemas.openxmlformats.org/officeDocument/2006/relationships/image" Target="media/image702.wmf"/><Relationship Id="rId1710" Type="http://schemas.openxmlformats.org/officeDocument/2006/relationships/image" Target="media/image796.wmf"/><Relationship Id="rId3468" Type="http://schemas.openxmlformats.org/officeDocument/2006/relationships/oleObject" Target="embeddings/oleObject1809.bin"/><Relationship Id="rId389" Type="http://schemas.openxmlformats.org/officeDocument/2006/relationships/image" Target="media/image162.wmf"/><Relationship Id="rId596" Type="http://schemas.openxmlformats.org/officeDocument/2006/relationships/oleObject" Target="embeddings/oleObject320.bin"/><Relationship Id="rId2277" Type="http://schemas.openxmlformats.org/officeDocument/2006/relationships/oleObject" Target="embeddings/oleObject1192.bin"/><Relationship Id="rId2484" Type="http://schemas.openxmlformats.org/officeDocument/2006/relationships/oleObject" Target="embeddings/oleObject1298.bin"/><Relationship Id="rId2691" Type="http://schemas.openxmlformats.org/officeDocument/2006/relationships/oleObject" Target="embeddings/oleObject1408.bin"/><Relationship Id="rId3328" Type="http://schemas.openxmlformats.org/officeDocument/2006/relationships/oleObject" Target="embeddings/oleObject1739.bin"/><Relationship Id="rId3535" Type="http://schemas.openxmlformats.org/officeDocument/2006/relationships/image" Target="media/image1686.wmf"/><Relationship Id="rId249" Type="http://schemas.openxmlformats.org/officeDocument/2006/relationships/image" Target="media/image92.wmf"/><Relationship Id="rId456" Type="http://schemas.openxmlformats.org/officeDocument/2006/relationships/oleObject" Target="embeddings/oleObject254.bin"/><Relationship Id="rId663" Type="http://schemas.openxmlformats.org/officeDocument/2006/relationships/image" Target="media/image303.wmf"/><Relationship Id="rId870" Type="http://schemas.openxmlformats.org/officeDocument/2006/relationships/image" Target="media/image396.wmf"/><Relationship Id="rId1086" Type="http://schemas.openxmlformats.org/officeDocument/2006/relationships/oleObject" Target="embeddings/oleObject581.bin"/><Relationship Id="rId1293" Type="http://schemas.openxmlformats.org/officeDocument/2006/relationships/image" Target="media/image596.wmf"/><Relationship Id="rId2137" Type="http://schemas.openxmlformats.org/officeDocument/2006/relationships/oleObject" Target="embeddings/oleObject1122.bin"/><Relationship Id="rId2344" Type="http://schemas.openxmlformats.org/officeDocument/2006/relationships/image" Target="media/image1111.wmf"/><Relationship Id="rId2551" Type="http://schemas.openxmlformats.org/officeDocument/2006/relationships/oleObject" Target="embeddings/oleObject1332.bin"/><Relationship Id="rId109" Type="http://schemas.openxmlformats.org/officeDocument/2006/relationships/image" Target="media/image39.wmf"/><Relationship Id="rId316" Type="http://schemas.openxmlformats.org/officeDocument/2006/relationships/oleObject" Target="embeddings/oleObject184.bin"/><Relationship Id="rId523" Type="http://schemas.openxmlformats.org/officeDocument/2006/relationships/oleObject" Target="embeddings/oleObject288.bin"/><Relationship Id="rId1153" Type="http://schemas.openxmlformats.org/officeDocument/2006/relationships/image" Target="media/image531.wmf"/><Relationship Id="rId2204" Type="http://schemas.openxmlformats.org/officeDocument/2006/relationships/image" Target="media/image1042.wmf"/><Relationship Id="rId3602" Type="http://schemas.openxmlformats.org/officeDocument/2006/relationships/oleObject" Target="embeddings/oleObject1876.bin"/><Relationship Id="rId730" Type="http://schemas.openxmlformats.org/officeDocument/2006/relationships/oleObject" Target="embeddings/oleObject396.bin"/><Relationship Id="rId1013" Type="http://schemas.openxmlformats.org/officeDocument/2006/relationships/image" Target="media/image467.wmf"/><Relationship Id="rId1360" Type="http://schemas.openxmlformats.org/officeDocument/2006/relationships/image" Target="media/image630.wmf"/><Relationship Id="rId2411" Type="http://schemas.openxmlformats.org/officeDocument/2006/relationships/image" Target="media/image1144.wmf"/><Relationship Id="rId1220" Type="http://schemas.openxmlformats.org/officeDocument/2006/relationships/oleObject" Target="embeddings/oleObject651.bin"/><Relationship Id="rId3185" Type="http://schemas.openxmlformats.org/officeDocument/2006/relationships/image" Target="media/image1515.wmf"/><Relationship Id="rId3392" Type="http://schemas.openxmlformats.org/officeDocument/2006/relationships/oleObject" Target="embeddings/oleObject1771.bin"/><Relationship Id="rId3045" Type="http://schemas.openxmlformats.org/officeDocument/2006/relationships/oleObject" Target="embeddings/oleObject1591.bin"/><Relationship Id="rId3252" Type="http://schemas.openxmlformats.org/officeDocument/2006/relationships/oleObject" Target="embeddings/oleObject1697.bin"/><Relationship Id="rId173" Type="http://schemas.openxmlformats.org/officeDocument/2006/relationships/image" Target="media/image54.gif"/><Relationship Id="rId380" Type="http://schemas.openxmlformats.org/officeDocument/2006/relationships/oleObject" Target="embeddings/oleObject216.bin"/><Relationship Id="rId2061" Type="http://schemas.openxmlformats.org/officeDocument/2006/relationships/image" Target="media/image971.wmf"/><Relationship Id="rId3112" Type="http://schemas.openxmlformats.org/officeDocument/2006/relationships/oleObject" Target="embeddings/oleObject1625.bin"/><Relationship Id="rId240" Type="http://schemas.openxmlformats.org/officeDocument/2006/relationships/oleObject" Target="embeddings/oleObject146.bin"/><Relationship Id="rId100" Type="http://schemas.openxmlformats.org/officeDocument/2006/relationships/oleObject" Target="embeddings/oleObject59.bin"/><Relationship Id="rId2878" Type="http://schemas.openxmlformats.org/officeDocument/2006/relationships/oleObject" Target="embeddings/oleObject1510.bin"/><Relationship Id="rId1687" Type="http://schemas.openxmlformats.org/officeDocument/2006/relationships/oleObject" Target="embeddings/oleObject891.bin"/><Relationship Id="rId1894" Type="http://schemas.openxmlformats.org/officeDocument/2006/relationships/image" Target="media/image888.wmf"/><Relationship Id="rId2738" Type="http://schemas.openxmlformats.org/officeDocument/2006/relationships/oleObject" Target="embeddings/oleObject1437.bin"/><Relationship Id="rId2945" Type="http://schemas.openxmlformats.org/officeDocument/2006/relationships/oleObject" Target="embeddings/oleObject1544.bin"/><Relationship Id="rId917" Type="http://schemas.openxmlformats.org/officeDocument/2006/relationships/image" Target="media/image419.wmf"/><Relationship Id="rId1547" Type="http://schemas.openxmlformats.org/officeDocument/2006/relationships/image" Target="media/image724.wmf"/><Relationship Id="rId1754" Type="http://schemas.openxmlformats.org/officeDocument/2006/relationships/image" Target="media/image818.wmf"/><Relationship Id="rId1961" Type="http://schemas.openxmlformats.org/officeDocument/2006/relationships/image" Target="media/image921.wmf"/><Relationship Id="rId2805" Type="http://schemas.openxmlformats.org/officeDocument/2006/relationships/image" Target="media/image1328.wmf"/><Relationship Id="rId46" Type="http://schemas.openxmlformats.org/officeDocument/2006/relationships/oleObject" Target="embeddings/oleObject23.bin"/><Relationship Id="rId1407" Type="http://schemas.openxmlformats.org/officeDocument/2006/relationships/image" Target="media/image654.wmf"/><Relationship Id="rId1614" Type="http://schemas.openxmlformats.org/officeDocument/2006/relationships/image" Target="media/image753.wmf"/><Relationship Id="rId1821" Type="http://schemas.openxmlformats.org/officeDocument/2006/relationships/oleObject" Target="embeddings/oleObject963.bin"/><Relationship Id="rId3579" Type="http://schemas.openxmlformats.org/officeDocument/2006/relationships/image" Target="media/image1708.wmf"/><Relationship Id="rId2388" Type="http://schemas.openxmlformats.org/officeDocument/2006/relationships/oleObject" Target="embeddings/oleObject1249.bin"/><Relationship Id="rId2595" Type="http://schemas.openxmlformats.org/officeDocument/2006/relationships/oleObject" Target="embeddings/oleObject1354.bin"/><Relationship Id="rId3439" Type="http://schemas.openxmlformats.org/officeDocument/2006/relationships/image" Target="media/image1638.wmf"/><Relationship Id="rId567" Type="http://schemas.openxmlformats.org/officeDocument/2006/relationships/image" Target="media/image255.wmf"/><Relationship Id="rId1197" Type="http://schemas.openxmlformats.org/officeDocument/2006/relationships/image" Target="media/image551.wmf"/><Relationship Id="rId2248" Type="http://schemas.openxmlformats.org/officeDocument/2006/relationships/image" Target="media/image1064.wmf"/><Relationship Id="rId774" Type="http://schemas.openxmlformats.org/officeDocument/2006/relationships/oleObject" Target="embeddings/oleObject418.bin"/><Relationship Id="rId981" Type="http://schemas.openxmlformats.org/officeDocument/2006/relationships/image" Target="media/image451.wmf"/><Relationship Id="rId1057" Type="http://schemas.openxmlformats.org/officeDocument/2006/relationships/oleObject" Target="embeddings/oleObject566.bin"/><Relationship Id="rId2455" Type="http://schemas.openxmlformats.org/officeDocument/2006/relationships/image" Target="media/image1165.wmf"/><Relationship Id="rId2662" Type="http://schemas.openxmlformats.org/officeDocument/2006/relationships/image" Target="media/image1263.wmf"/><Relationship Id="rId3506" Type="http://schemas.openxmlformats.org/officeDocument/2006/relationships/oleObject" Target="embeddings/oleObject1828.bin"/><Relationship Id="rId427" Type="http://schemas.openxmlformats.org/officeDocument/2006/relationships/image" Target="media/image181.wmf"/><Relationship Id="rId634" Type="http://schemas.openxmlformats.org/officeDocument/2006/relationships/oleObject" Target="embeddings/oleObject339.bin"/><Relationship Id="rId841" Type="http://schemas.openxmlformats.org/officeDocument/2006/relationships/oleObject" Target="embeddings/oleObject453.bin"/><Relationship Id="rId1264" Type="http://schemas.openxmlformats.org/officeDocument/2006/relationships/oleObject" Target="embeddings/oleObject673.bin"/><Relationship Id="rId1471" Type="http://schemas.openxmlformats.org/officeDocument/2006/relationships/image" Target="media/image686.wmf"/><Relationship Id="rId2108" Type="http://schemas.openxmlformats.org/officeDocument/2006/relationships/oleObject" Target="embeddings/oleObject1107.bin"/><Relationship Id="rId2315" Type="http://schemas.openxmlformats.org/officeDocument/2006/relationships/oleObject" Target="embeddings/oleObject1212.bin"/><Relationship Id="rId2522" Type="http://schemas.openxmlformats.org/officeDocument/2006/relationships/oleObject" Target="embeddings/oleObject1317.bin"/><Relationship Id="rId701" Type="http://schemas.openxmlformats.org/officeDocument/2006/relationships/oleObject" Target="embeddings/oleObject381.bin"/><Relationship Id="rId1124" Type="http://schemas.openxmlformats.org/officeDocument/2006/relationships/oleObject" Target="embeddings/oleObject601.bin"/><Relationship Id="rId1331" Type="http://schemas.openxmlformats.org/officeDocument/2006/relationships/image" Target="media/image615.wmf"/><Relationship Id="rId3089" Type="http://schemas.openxmlformats.org/officeDocument/2006/relationships/image" Target="media/image1469.wmf"/><Relationship Id="rId3296" Type="http://schemas.openxmlformats.org/officeDocument/2006/relationships/oleObject" Target="embeddings/oleObject1719.bin"/><Relationship Id="rId3156" Type="http://schemas.openxmlformats.org/officeDocument/2006/relationships/oleObject" Target="embeddings/oleObject1649.bin"/><Relationship Id="rId3363" Type="http://schemas.openxmlformats.org/officeDocument/2006/relationships/image" Target="media/image1600.wmf"/><Relationship Id="rId284" Type="http://schemas.openxmlformats.org/officeDocument/2006/relationships/oleObject" Target="embeddings/oleObject168.bin"/><Relationship Id="rId491" Type="http://schemas.openxmlformats.org/officeDocument/2006/relationships/oleObject" Target="embeddings/oleObject272.bin"/><Relationship Id="rId2172" Type="http://schemas.openxmlformats.org/officeDocument/2006/relationships/image" Target="media/image1026.wmf"/><Relationship Id="rId3016" Type="http://schemas.openxmlformats.org/officeDocument/2006/relationships/oleObject" Target="embeddings/oleObject1576.bin"/><Relationship Id="rId3223" Type="http://schemas.openxmlformats.org/officeDocument/2006/relationships/image" Target="media/image1534.wmf"/><Relationship Id="rId3570" Type="http://schemas.openxmlformats.org/officeDocument/2006/relationships/oleObject" Target="embeddings/oleObject1860.bin"/><Relationship Id="rId144" Type="http://schemas.openxmlformats.org/officeDocument/2006/relationships/image" Target="media/image45.wmf"/><Relationship Id="rId3430" Type="http://schemas.openxmlformats.org/officeDocument/2006/relationships/oleObject" Target="embeddings/oleObject1790.bin"/><Relationship Id="rId351" Type="http://schemas.openxmlformats.org/officeDocument/2006/relationships/image" Target="media/image143.wmf"/><Relationship Id="rId2032" Type="http://schemas.openxmlformats.org/officeDocument/2006/relationships/oleObject" Target="embeddings/oleObject1069.bin"/><Relationship Id="rId2989" Type="http://schemas.openxmlformats.org/officeDocument/2006/relationships/image" Target="media/image1421.wmf"/><Relationship Id="rId211" Type="http://schemas.openxmlformats.org/officeDocument/2006/relationships/image" Target="media/image73.wmf"/><Relationship Id="rId1798" Type="http://schemas.openxmlformats.org/officeDocument/2006/relationships/image" Target="media/image840.wmf"/><Relationship Id="rId2849" Type="http://schemas.openxmlformats.org/officeDocument/2006/relationships/image" Target="media/image1347.wmf"/><Relationship Id="rId1658" Type="http://schemas.openxmlformats.org/officeDocument/2006/relationships/image" Target="media/image775.wmf"/><Relationship Id="rId1865" Type="http://schemas.openxmlformats.org/officeDocument/2006/relationships/oleObject" Target="embeddings/oleObject985.bin"/><Relationship Id="rId2709" Type="http://schemas.openxmlformats.org/officeDocument/2006/relationships/image" Target="media/image1280.wmf"/><Relationship Id="rId1518" Type="http://schemas.openxmlformats.org/officeDocument/2006/relationships/oleObject" Target="embeddings/oleObject802.bin"/><Relationship Id="rId2916" Type="http://schemas.openxmlformats.org/officeDocument/2006/relationships/image" Target="media/image1380.wmf"/><Relationship Id="rId3080" Type="http://schemas.openxmlformats.org/officeDocument/2006/relationships/oleObject" Target="embeddings/oleObject1609.bin"/><Relationship Id="rId1725" Type="http://schemas.openxmlformats.org/officeDocument/2006/relationships/oleObject" Target="embeddings/oleObject915.bin"/><Relationship Id="rId1932" Type="http://schemas.openxmlformats.org/officeDocument/2006/relationships/image" Target="media/image907.wmf"/><Relationship Id="rId17" Type="http://schemas.openxmlformats.org/officeDocument/2006/relationships/oleObject" Target="embeddings/oleObject5.bin"/><Relationship Id="rId2499" Type="http://schemas.openxmlformats.org/officeDocument/2006/relationships/image" Target="media/image1187.wmf"/><Relationship Id="rId1" Type="http://schemas.openxmlformats.org/officeDocument/2006/relationships/customXml" Target="../customXml/item1.xml"/><Relationship Id="rId678" Type="http://schemas.openxmlformats.org/officeDocument/2006/relationships/image" Target="media/image310.wmf"/><Relationship Id="rId885" Type="http://schemas.openxmlformats.org/officeDocument/2006/relationships/oleObject" Target="embeddings/oleObject475.bin"/><Relationship Id="rId2359" Type="http://schemas.openxmlformats.org/officeDocument/2006/relationships/oleObject" Target="embeddings/oleObject1234.bin"/><Relationship Id="rId2566" Type="http://schemas.openxmlformats.org/officeDocument/2006/relationships/image" Target="media/image1220.wmf"/><Relationship Id="rId2773" Type="http://schemas.openxmlformats.org/officeDocument/2006/relationships/image" Target="media/image1312.wmf"/><Relationship Id="rId2980" Type="http://schemas.openxmlformats.org/officeDocument/2006/relationships/oleObject" Target="embeddings/oleObject1557.bin"/><Relationship Id="rId3617" Type="http://schemas.openxmlformats.org/officeDocument/2006/relationships/oleObject" Target="embeddings/oleObject1885.bin"/><Relationship Id="rId538" Type="http://schemas.openxmlformats.org/officeDocument/2006/relationships/image" Target="media/image236.wmf"/><Relationship Id="rId745" Type="http://schemas.openxmlformats.org/officeDocument/2006/relationships/image" Target="media/image335.wmf"/><Relationship Id="rId952" Type="http://schemas.openxmlformats.org/officeDocument/2006/relationships/oleObject" Target="embeddings/oleObject509.bin"/><Relationship Id="rId1168" Type="http://schemas.openxmlformats.org/officeDocument/2006/relationships/oleObject" Target="embeddings/oleObject625.bin"/><Relationship Id="rId1375" Type="http://schemas.openxmlformats.org/officeDocument/2006/relationships/oleObject" Target="embeddings/oleObject731.bin"/><Relationship Id="rId1582" Type="http://schemas.openxmlformats.org/officeDocument/2006/relationships/oleObject" Target="embeddings/oleObject834.bin"/><Relationship Id="rId2219" Type="http://schemas.openxmlformats.org/officeDocument/2006/relationships/oleObject" Target="embeddings/oleObject1163.bin"/><Relationship Id="rId2426" Type="http://schemas.openxmlformats.org/officeDocument/2006/relationships/oleObject" Target="embeddings/oleObject1268.bin"/><Relationship Id="rId2633" Type="http://schemas.openxmlformats.org/officeDocument/2006/relationships/image" Target="media/image1249.wmf"/><Relationship Id="rId81" Type="http://schemas.openxmlformats.org/officeDocument/2006/relationships/image" Target="media/image25.wmf"/><Relationship Id="rId605" Type="http://schemas.openxmlformats.org/officeDocument/2006/relationships/image" Target="media/image274.wmf"/><Relationship Id="rId812" Type="http://schemas.openxmlformats.org/officeDocument/2006/relationships/image" Target="media/image367.wmf"/><Relationship Id="rId1028" Type="http://schemas.openxmlformats.org/officeDocument/2006/relationships/oleObject" Target="embeddings/oleObject550.bin"/><Relationship Id="rId1235" Type="http://schemas.openxmlformats.org/officeDocument/2006/relationships/image" Target="media/image570.wmf"/><Relationship Id="rId1442" Type="http://schemas.openxmlformats.org/officeDocument/2006/relationships/oleObject" Target="embeddings/oleObject764.bin"/><Relationship Id="rId2840" Type="http://schemas.openxmlformats.org/officeDocument/2006/relationships/oleObject" Target="embeddings/oleObject1490.bin"/><Relationship Id="rId1302" Type="http://schemas.openxmlformats.org/officeDocument/2006/relationships/oleObject" Target="embeddings/oleObject695.bin"/><Relationship Id="rId2700" Type="http://schemas.openxmlformats.org/officeDocument/2006/relationships/oleObject" Target="embeddings/oleObject1414.bin"/><Relationship Id="rId3267" Type="http://schemas.openxmlformats.org/officeDocument/2006/relationships/image" Target="media/image1556.wmf"/><Relationship Id="rId188" Type="http://schemas.openxmlformats.org/officeDocument/2006/relationships/image" Target="media/image62.wmf"/><Relationship Id="rId395" Type="http://schemas.openxmlformats.org/officeDocument/2006/relationships/image" Target="media/image165.wmf"/><Relationship Id="rId2076" Type="http://schemas.openxmlformats.org/officeDocument/2006/relationships/oleObject" Target="embeddings/oleObject1091.bin"/><Relationship Id="rId3474" Type="http://schemas.openxmlformats.org/officeDocument/2006/relationships/oleObject" Target="embeddings/oleObject1812.bin"/><Relationship Id="rId2283" Type="http://schemas.openxmlformats.org/officeDocument/2006/relationships/image" Target="media/image1081.wmf"/><Relationship Id="rId2490" Type="http://schemas.openxmlformats.org/officeDocument/2006/relationships/oleObject" Target="embeddings/oleObject1301.bin"/><Relationship Id="rId3127" Type="http://schemas.openxmlformats.org/officeDocument/2006/relationships/image" Target="media/image1486.wmf"/><Relationship Id="rId3334" Type="http://schemas.openxmlformats.org/officeDocument/2006/relationships/oleObject" Target="embeddings/oleObject1742.bin"/><Relationship Id="rId3541" Type="http://schemas.openxmlformats.org/officeDocument/2006/relationships/image" Target="media/image1689.wmf"/><Relationship Id="rId255" Type="http://schemas.openxmlformats.org/officeDocument/2006/relationships/image" Target="media/image95.wmf"/><Relationship Id="rId462" Type="http://schemas.openxmlformats.org/officeDocument/2006/relationships/oleObject" Target="embeddings/oleObject257.bin"/><Relationship Id="rId1092" Type="http://schemas.openxmlformats.org/officeDocument/2006/relationships/oleObject" Target="embeddings/oleObject584.bin"/><Relationship Id="rId2143" Type="http://schemas.openxmlformats.org/officeDocument/2006/relationships/oleObject" Target="embeddings/oleObject1125.bin"/><Relationship Id="rId2350" Type="http://schemas.openxmlformats.org/officeDocument/2006/relationships/image" Target="media/image1114.wmf"/><Relationship Id="rId3401" Type="http://schemas.openxmlformats.org/officeDocument/2006/relationships/image" Target="media/image1619.wmf"/><Relationship Id="rId115" Type="http://schemas.openxmlformats.org/officeDocument/2006/relationships/oleObject" Target="embeddings/oleObject66.bin"/><Relationship Id="rId322" Type="http://schemas.openxmlformats.org/officeDocument/2006/relationships/oleObject" Target="embeddings/oleObject187.bin"/><Relationship Id="rId2003" Type="http://schemas.openxmlformats.org/officeDocument/2006/relationships/image" Target="media/image942.wmf"/><Relationship Id="rId2210" Type="http://schemas.openxmlformats.org/officeDocument/2006/relationships/image" Target="media/image1045.wmf"/><Relationship Id="rId1769" Type="http://schemas.openxmlformats.org/officeDocument/2006/relationships/oleObject" Target="embeddings/oleObject937.bin"/><Relationship Id="rId1976" Type="http://schemas.openxmlformats.org/officeDocument/2006/relationships/oleObject" Target="embeddings/oleObject1041.bin"/><Relationship Id="rId3191" Type="http://schemas.openxmlformats.org/officeDocument/2006/relationships/image" Target="media/image1518.wmf"/><Relationship Id="rId1629" Type="http://schemas.openxmlformats.org/officeDocument/2006/relationships/oleObject" Target="embeddings/oleObject862.bin"/><Relationship Id="rId1836" Type="http://schemas.openxmlformats.org/officeDocument/2006/relationships/image" Target="media/image859.wmf"/><Relationship Id="rId1903" Type="http://schemas.openxmlformats.org/officeDocument/2006/relationships/oleObject" Target="embeddings/oleObject1004.bin"/><Relationship Id="rId3051" Type="http://schemas.openxmlformats.org/officeDocument/2006/relationships/oleObject" Target="embeddings/oleObject1594.bin"/><Relationship Id="rId789" Type="http://schemas.openxmlformats.org/officeDocument/2006/relationships/image" Target="media/image357.wmf"/><Relationship Id="rId996" Type="http://schemas.openxmlformats.org/officeDocument/2006/relationships/oleObject" Target="embeddings/oleObject531.bin"/><Relationship Id="rId2677" Type="http://schemas.openxmlformats.org/officeDocument/2006/relationships/image" Target="media/image1270.wmf"/><Relationship Id="rId2884" Type="http://schemas.openxmlformats.org/officeDocument/2006/relationships/image" Target="media/image1364.wmf"/><Relationship Id="rId649" Type="http://schemas.openxmlformats.org/officeDocument/2006/relationships/image" Target="media/image296.wmf"/><Relationship Id="rId856" Type="http://schemas.openxmlformats.org/officeDocument/2006/relationships/image" Target="media/image389.wmf"/><Relationship Id="rId1279" Type="http://schemas.openxmlformats.org/officeDocument/2006/relationships/image" Target="media/image589.wmf"/><Relationship Id="rId1486" Type="http://schemas.openxmlformats.org/officeDocument/2006/relationships/oleObject" Target="embeddings/oleObject786.bin"/><Relationship Id="rId2537" Type="http://schemas.openxmlformats.org/officeDocument/2006/relationships/image" Target="media/image1206.wmf"/><Relationship Id="rId509" Type="http://schemas.openxmlformats.org/officeDocument/2006/relationships/oleObject" Target="embeddings/oleObject281.bin"/><Relationship Id="rId1139" Type="http://schemas.openxmlformats.org/officeDocument/2006/relationships/image" Target="media/image524.wmf"/><Relationship Id="rId1346" Type="http://schemas.openxmlformats.org/officeDocument/2006/relationships/image" Target="media/image623.wmf"/><Relationship Id="rId1693" Type="http://schemas.openxmlformats.org/officeDocument/2006/relationships/oleObject" Target="embeddings/oleObject895.bin"/><Relationship Id="rId2744" Type="http://schemas.openxmlformats.org/officeDocument/2006/relationships/oleObject" Target="embeddings/oleObject1440.bin"/><Relationship Id="rId2951" Type="http://schemas.openxmlformats.org/officeDocument/2006/relationships/image" Target="media/image1398.wmf"/><Relationship Id="rId716" Type="http://schemas.openxmlformats.org/officeDocument/2006/relationships/oleObject" Target="embeddings/oleObject389.bin"/><Relationship Id="rId923" Type="http://schemas.openxmlformats.org/officeDocument/2006/relationships/image" Target="media/image422.wmf"/><Relationship Id="rId1553" Type="http://schemas.openxmlformats.org/officeDocument/2006/relationships/image" Target="media/image727.wmf"/><Relationship Id="rId1760" Type="http://schemas.openxmlformats.org/officeDocument/2006/relationships/image" Target="media/image821.wmf"/><Relationship Id="rId2604" Type="http://schemas.openxmlformats.org/officeDocument/2006/relationships/oleObject" Target="embeddings/oleObject1362.bin"/><Relationship Id="rId2811" Type="http://schemas.openxmlformats.org/officeDocument/2006/relationships/image" Target="media/image1331.wmf"/><Relationship Id="rId52" Type="http://schemas.openxmlformats.org/officeDocument/2006/relationships/oleObject" Target="embeddings/oleObject29.bin"/><Relationship Id="rId1206" Type="http://schemas.openxmlformats.org/officeDocument/2006/relationships/oleObject" Target="embeddings/oleObject644.bin"/><Relationship Id="rId1413" Type="http://schemas.openxmlformats.org/officeDocument/2006/relationships/image" Target="media/image657.wmf"/><Relationship Id="rId1620" Type="http://schemas.openxmlformats.org/officeDocument/2006/relationships/image" Target="media/image756.wmf"/><Relationship Id="rId3378" Type="http://schemas.openxmlformats.org/officeDocument/2006/relationships/oleObject" Target="embeddings/oleObject1764.bin"/><Relationship Id="rId3585" Type="http://schemas.openxmlformats.org/officeDocument/2006/relationships/image" Target="media/image1711.wmf"/><Relationship Id="rId299" Type="http://schemas.openxmlformats.org/officeDocument/2006/relationships/image" Target="media/image117.wmf"/><Relationship Id="rId2187" Type="http://schemas.openxmlformats.org/officeDocument/2006/relationships/oleObject" Target="embeddings/oleObject1147.bin"/><Relationship Id="rId2394" Type="http://schemas.openxmlformats.org/officeDocument/2006/relationships/oleObject" Target="embeddings/oleObject1252.bin"/><Relationship Id="rId3238" Type="http://schemas.openxmlformats.org/officeDocument/2006/relationships/oleObject" Target="embeddings/oleObject1690.bin"/><Relationship Id="rId3445" Type="http://schemas.openxmlformats.org/officeDocument/2006/relationships/image" Target="media/image1641.wmf"/><Relationship Id="rId159" Type="http://schemas.openxmlformats.org/officeDocument/2006/relationships/oleObject" Target="embeddings/oleObject100.bin"/><Relationship Id="rId366" Type="http://schemas.openxmlformats.org/officeDocument/2006/relationships/oleObject" Target="embeddings/oleObject209.bin"/><Relationship Id="rId573" Type="http://schemas.openxmlformats.org/officeDocument/2006/relationships/image" Target="media/image258.wmf"/><Relationship Id="rId780" Type="http://schemas.openxmlformats.org/officeDocument/2006/relationships/oleObject" Target="embeddings/oleObject421.bin"/><Relationship Id="rId2047" Type="http://schemas.openxmlformats.org/officeDocument/2006/relationships/image" Target="media/image964.wmf"/><Relationship Id="rId2254" Type="http://schemas.openxmlformats.org/officeDocument/2006/relationships/image" Target="media/image1067.wmf"/><Relationship Id="rId2461" Type="http://schemas.openxmlformats.org/officeDocument/2006/relationships/image" Target="media/image1168.wmf"/><Relationship Id="rId3305" Type="http://schemas.openxmlformats.org/officeDocument/2006/relationships/image" Target="media/image1575.wmf"/><Relationship Id="rId3512" Type="http://schemas.openxmlformats.org/officeDocument/2006/relationships/oleObject" Target="embeddings/oleObject1831.bin"/><Relationship Id="rId226" Type="http://schemas.openxmlformats.org/officeDocument/2006/relationships/oleObject" Target="embeddings/oleObject139.bin"/><Relationship Id="rId433" Type="http://schemas.openxmlformats.org/officeDocument/2006/relationships/image" Target="media/image184.wmf"/><Relationship Id="rId1063" Type="http://schemas.openxmlformats.org/officeDocument/2006/relationships/image" Target="media/image487.wmf"/><Relationship Id="rId1270" Type="http://schemas.openxmlformats.org/officeDocument/2006/relationships/oleObject" Target="embeddings/oleObject676.bin"/><Relationship Id="rId2114" Type="http://schemas.openxmlformats.org/officeDocument/2006/relationships/oleObject" Target="embeddings/oleObject1110.bin"/><Relationship Id="rId640" Type="http://schemas.openxmlformats.org/officeDocument/2006/relationships/oleObject" Target="embeddings/oleObject342.bin"/><Relationship Id="rId2321" Type="http://schemas.openxmlformats.org/officeDocument/2006/relationships/oleObject" Target="embeddings/oleObject1215.bin"/><Relationship Id="rId500" Type="http://schemas.openxmlformats.org/officeDocument/2006/relationships/image" Target="media/image217.wmf"/><Relationship Id="rId1130" Type="http://schemas.openxmlformats.org/officeDocument/2006/relationships/oleObject" Target="embeddings/oleObject604.bin"/><Relationship Id="rId1947" Type="http://schemas.openxmlformats.org/officeDocument/2006/relationships/oleObject" Target="embeddings/oleObject1026.bin"/><Relationship Id="rId3095" Type="http://schemas.openxmlformats.org/officeDocument/2006/relationships/image" Target="media/image1472.wmf"/><Relationship Id="rId1807" Type="http://schemas.openxmlformats.org/officeDocument/2006/relationships/oleObject" Target="embeddings/oleObject956.bin"/><Relationship Id="rId3162" Type="http://schemas.openxmlformats.org/officeDocument/2006/relationships/oleObject" Target="embeddings/oleObject1652.bin"/><Relationship Id="rId290" Type="http://schemas.openxmlformats.org/officeDocument/2006/relationships/oleObject" Target="embeddings/oleObject171.bin"/><Relationship Id="rId3022" Type="http://schemas.openxmlformats.org/officeDocument/2006/relationships/oleObject" Target="embeddings/oleObject1579.bin"/><Relationship Id="rId150" Type="http://schemas.openxmlformats.org/officeDocument/2006/relationships/image" Target="media/image48.wmf"/><Relationship Id="rId2788" Type="http://schemas.openxmlformats.org/officeDocument/2006/relationships/oleObject" Target="embeddings/oleObject1462.bin"/><Relationship Id="rId2995" Type="http://schemas.openxmlformats.org/officeDocument/2006/relationships/image" Target="media/image1424.wmf"/><Relationship Id="rId967" Type="http://schemas.openxmlformats.org/officeDocument/2006/relationships/image" Target="media/image444.wmf"/><Relationship Id="rId1597" Type="http://schemas.openxmlformats.org/officeDocument/2006/relationships/image" Target="media/image749.wmf"/><Relationship Id="rId2648" Type="http://schemas.openxmlformats.org/officeDocument/2006/relationships/oleObject" Target="embeddings/oleObject1385.bin"/><Relationship Id="rId2855" Type="http://schemas.openxmlformats.org/officeDocument/2006/relationships/image" Target="media/image1350.wmf"/><Relationship Id="rId96" Type="http://schemas.openxmlformats.org/officeDocument/2006/relationships/oleObject" Target="embeddings/oleObject56.bin"/><Relationship Id="rId827" Type="http://schemas.openxmlformats.org/officeDocument/2006/relationships/oleObject" Target="embeddings/oleObject446.bin"/><Relationship Id="rId1457" Type="http://schemas.openxmlformats.org/officeDocument/2006/relationships/image" Target="media/image679.wmf"/><Relationship Id="rId1664" Type="http://schemas.openxmlformats.org/officeDocument/2006/relationships/image" Target="media/image778.wmf"/><Relationship Id="rId1871" Type="http://schemas.openxmlformats.org/officeDocument/2006/relationships/oleObject" Target="embeddings/oleObject988.bin"/><Relationship Id="rId2508" Type="http://schemas.openxmlformats.org/officeDocument/2006/relationships/oleObject" Target="embeddings/oleObject1310.bin"/><Relationship Id="rId2715" Type="http://schemas.openxmlformats.org/officeDocument/2006/relationships/image" Target="media/image1283.wmf"/><Relationship Id="rId2922" Type="http://schemas.openxmlformats.org/officeDocument/2006/relationships/image" Target="media/image1383.wmf"/><Relationship Id="rId1317" Type="http://schemas.openxmlformats.org/officeDocument/2006/relationships/image" Target="media/image608.wmf"/><Relationship Id="rId1524" Type="http://schemas.openxmlformats.org/officeDocument/2006/relationships/oleObject" Target="embeddings/oleObject805.bin"/><Relationship Id="rId1731" Type="http://schemas.openxmlformats.org/officeDocument/2006/relationships/oleObject" Target="embeddings/oleObject918.bin"/><Relationship Id="rId1969" Type="http://schemas.openxmlformats.org/officeDocument/2006/relationships/image" Target="media/image925.wmf"/><Relationship Id="rId3184" Type="http://schemas.openxmlformats.org/officeDocument/2006/relationships/oleObject" Target="embeddings/oleObject1663.bin"/><Relationship Id="rId23" Type="http://schemas.openxmlformats.org/officeDocument/2006/relationships/oleObject" Target="embeddings/oleObject9.bin"/><Relationship Id="rId1829" Type="http://schemas.openxmlformats.org/officeDocument/2006/relationships/oleObject" Target="embeddings/oleObject967.bin"/><Relationship Id="rId3391" Type="http://schemas.openxmlformats.org/officeDocument/2006/relationships/image" Target="media/image1614.wmf"/><Relationship Id="rId3489" Type="http://schemas.openxmlformats.org/officeDocument/2006/relationships/image" Target="media/image1663.wmf"/><Relationship Id="rId2298" Type="http://schemas.openxmlformats.org/officeDocument/2006/relationships/oleObject" Target="embeddings/oleObject1203.bin"/><Relationship Id="rId3044" Type="http://schemas.openxmlformats.org/officeDocument/2006/relationships/image" Target="media/image1447.wmf"/><Relationship Id="rId3251" Type="http://schemas.openxmlformats.org/officeDocument/2006/relationships/image" Target="media/image1548.wmf"/><Relationship Id="rId3349" Type="http://schemas.openxmlformats.org/officeDocument/2006/relationships/image" Target="media/image1593.wmf"/><Relationship Id="rId3556" Type="http://schemas.openxmlformats.org/officeDocument/2006/relationships/oleObject" Target="embeddings/oleObject1853.bin"/><Relationship Id="rId172" Type="http://schemas.openxmlformats.org/officeDocument/2006/relationships/oleObject" Target="embeddings/oleObject112.bin"/><Relationship Id="rId477" Type="http://schemas.openxmlformats.org/officeDocument/2006/relationships/image" Target="media/image206.wmf"/><Relationship Id="rId684" Type="http://schemas.openxmlformats.org/officeDocument/2006/relationships/image" Target="media/image313.wmf"/><Relationship Id="rId2060" Type="http://schemas.openxmlformats.org/officeDocument/2006/relationships/oleObject" Target="embeddings/oleObject1083.bin"/><Relationship Id="rId2158" Type="http://schemas.openxmlformats.org/officeDocument/2006/relationships/image" Target="media/image1019.wmf"/><Relationship Id="rId2365" Type="http://schemas.openxmlformats.org/officeDocument/2006/relationships/oleObject" Target="embeddings/oleObject1237.bin"/><Relationship Id="rId3111" Type="http://schemas.openxmlformats.org/officeDocument/2006/relationships/image" Target="media/image1480.wmf"/><Relationship Id="rId3209" Type="http://schemas.openxmlformats.org/officeDocument/2006/relationships/image" Target="media/image1527.wmf"/><Relationship Id="rId337" Type="http://schemas.openxmlformats.org/officeDocument/2006/relationships/image" Target="media/image136.wmf"/><Relationship Id="rId891" Type="http://schemas.openxmlformats.org/officeDocument/2006/relationships/oleObject" Target="embeddings/oleObject478.bin"/><Relationship Id="rId989" Type="http://schemas.openxmlformats.org/officeDocument/2006/relationships/image" Target="media/image455.wmf"/><Relationship Id="rId2018" Type="http://schemas.openxmlformats.org/officeDocument/2006/relationships/oleObject" Target="embeddings/oleObject1062.bin"/><Relationship Id="rId2572" Type="http://schemas.openxmlformats.org/officeDocument/2006/relationships/image" Target="media/image1223.wmf"/><Relationship Id="rId2877" Type="http://schemas.openxmlformats.org/officeDocument/2006/relationships/image" Target="media/image1361.wmf"/><Relationship Id="rId3416" Type="http://schemas.openxmlformats.org/officeDocument/2006/relationships/oleObject" Target="embeddings/oleObject1783.bin"/><Relationship Id="rId3623" Type="http://schemas.openxmlformats.org/officeDocument/2006/relationships/oleObject" Target="embeddings/oleObject1888.bin"/><Relationship Id="rId544" Type="http://schemas.openxmlformats.org/officeDocument/2006/relationships/image" Target="media/image239.wmf"/><Relationship Id="rId751" Type="http://schemas.openxmlformats.org/officeDocument/2006/relationships/image" Target="media/image338.wmf"/><Relationship Id="rId849" Type="http://schemas.openxmlformats.org/officeDocument/2006/relationships/oleObject" Target="embeddings/oleObject457.bin"/><Relationship Id="rId1174" Type="http://schemas.openxmlformats.org/officeDocument/2006/relationships/oleObject" Target="embeddings/oleObject628.bin"/><Relationship Id="rId1381" Type="http://schemas.openxmlformats.org/officeDocument/2006/relationships/oleObject" Target="embeddings/oleObject734.bin"/><Relationship Id="rId1479" Type="http://schemas.openxmlformats.org/officeDocument/2006/relationships/image" Target="media/image690.wmf"/><Relationship Id="rId1686" Type="http://schemas.openxmlformats.org/officeDocument/2006/relationships/image" Target="media/image789.wmf"/><Relationship Id="rId2225" Type="http://schemas.openxmlformats.org/officeDocument/2006/relationships/oleObject" Target="embeddings/oleObject1166.bin"/><Relationship Id="rId2432" Type="http://schemas.openxmlformats.org/officeDocument/2006/relationships/oleObject" Target="embeddings/oleObject1271.bin"/><Relationship Id="rId404" Type="http://schemas.openxmlformats.org/officeDocument/2006/relationships/oleObject" Target="embeddings/oleObject228.bin"/><Relationship Id="rId611" Type="http://schemas.openxmlformats.org/officeDocument/2006/relationships/image" Target="media/image277.wmf"/><Relationship Id="rId1034" Type="http://schemas.openxmlformats.org/officeDocument/2006/relationships/oleObject" Target="embeddings/oleObject553.bin"/><Relationship Id="rId1241" Type="http://schemas.openxmlformats.org/officeDocument/2006/relationships/image" Target="media/image573.wmf"/><Relationship Id="rId1339" Type="http://schemas.openxmlformats.org/officeDocument/2006/relationships/image" Target="media/image619.emf"/><Relationship Id="rId1893" Type="http://schemas.openxmlformats.org/officeDocument/2006/relationships/oleObject" Target="embeddings/oleObject999.bin"/><Relationship Id="rId2737" Type="http://schemas.openxmlformats.org/officeDocument/2006/relationships/image" Target="media/image1294.wmf"/><Relationship Id="rId2944" Type="http://schemas.openxmlformats.org/officeDocument/2006/relationships/image" Target="media/image1394.wmf"/><Relationship Id="rId709" Type="http://schemas.openxmlformats.org/officeDocument/2006/relationships/image" Target="media/image317.wmf"/><Relationship Id="rId916" Type="http://schemas.openxmlformats.org/officeDocument/2006/relationships/oleObject" Target="embeddings/oleObject491.bin"/><Relationship Id="rId1101" Type="http://schemas.openxmlformats.org/officeDocument/2006/relationships/image" Target="media/image506.wmf"/><Relationship Id="rId1546" Type="http://schemas.openxmlformats.org/officeDocument/2006/relationships/oleObject" Target="embeddings/oleObject816.bin"/><Relationship Id="rId1753" Type="http://schemas.openxmlformats.org/officeDocument/2006/relationships/oleObject" Target="embeddings/oleObject929.bin"/><Relationship Id="rId1960" Type="http://schemas.openxmlformats.org/officeDocument/2006/relationships/oleObject" Target="embeddings/oleObject1033.bin"/><Relationship Id="rId2804" Type="http://schemas.openxmlformats.org/officeDocument/2006/relationships/oleObject" Target="embeddings/oleObject1470.bin"/><Relationship Id="rId45" Type="http://schemas.openxmlformats.org/officeDocument/2006/relationships/oleObject" Target="embeddings/oleObject22.bin"/><Relationship Id="rId1406" Type="http://schemas.openxmlformats.org/officeDocument/2006/relationships/oleObject" Target="embeddings/oleObject746.bin"/><Relationship Id="rId1613" Type="http://schemas.openxmlformats.org/officeDocument/2006/relationships/oleObject" Target="embeddings/oleObject854.bin"/><Relationship Id="rId1820" Type="http://schemas.openxmlformats.org/officeDocument/2006/relationships/image" Target="media/image851.wmf"/><Relationship Id="rId3066" Type="http://schemas.openxmlformats.org/officeDocument/2006/relationships/oleObject" Target="embeddings/oleObject1602.bin"/><Relationship Id="rId3273" Type="http://schemas.openxmlformats.org/officeDocument/2006/relationships/image" Target="media/image1559.wmf"/><Relationship Id="rId3480" Type="http://schemas.openxmlformats.org/officeDocument/2006/relationships/oleObject" Target="embeddings/oleObject1815.bin"/><Relationship Id="rId194" Type="http://schemas.openxmlformats.org/officeDocument/2006/relationships/oleObject" Target="embeddings/oleObject123.bin"/><Relationship Id="rId1918" Type="http://schemas.openxmlformats.org/officeDocument/2006/relationships/image" Target="media/image900.wmf"/><Relationship Id="rId2082" Type="http://schemas.openxmlformats.org/officeDocument/2006/relationships/oleObject" Target="embeddings/oleObject1094.bin"/><Relationship Id="rId3133" Type="http://schemas.openxmlformats.org/officeDocument/2006/relationships/image" Target="media/image1489.wmf"/><Relationship Id="rId3578" Type="http://schemas.openxmlformats.org/officeDocument/2006/relationships/oleObject" Target="embeddings/oleObject1864.bin"/><Relationship Id="rId261" Type="http://schemas.openxmlformats.org/officeDocument/2006/relationships/image" Target="media/image98.wmf"/><Relationship Id="rId499" Type="http://schemas.openxmlformats.org/officeDocument/2006/relationships/oleObject" Target="embeddings/oleObject276.bin"/><Relationship Id="rId2387" Type="http://schemas.openxmlformats.org/officeDocument/2006/relationships/oleObject" Target="embeddings/oleObject1248.bin"/><Relationship Id="rId2594" Type="http://schemas.openxmlformats.org/officeDocument/2006/relationships/image" Target="media/image1234.wmf"/><Relationship Id="rId3340" Type="http://schemas.openxmlformats.org/officeDocument/2006/relationships/oleObject" Target="embeddings/oleObject1745.bin"/><Relationship Id="rId3438" Type="http://schemas.openxmlformats.org/officeDocument/2006/relationships/oleObject" Target="embeddings/oleObject1794.bin"/><Relationship Id="rId359" Type="http://schemas.openxmlformats.org/officeDocument/2006/relationships/image" Target="media/image147.wmf"/><Relationship Id="rId566" Type="http://schemas.openxmlformats.org/officeDocument/2006/relationships/oleObject" Target="embeddings/oleObject305.bin"/><Relationship Id="rId773" Type="http://schemas.openxmlformats.org/officeDocument/2006/relationships/image" Target="media/image349.wmf"/><Relationship Id="rId1196" Type="http://schemas.openxmlformats.org/officeDocument/2006/relationships/oleObject" Target="embeddings/oleObject639.bin"/><Relationship Id="rId2247" Type="http://schemas.openxmlformats.org/officeDocument/2006/relationships/oleObject" Target="embeddings/oleObject1177.bin"/><Relationship Id="rId2454" Type="http://schemas.openxmlformats.org/officeDocument/2006/relationships/oleObject" Target="embeddings/oleObject1283.bin"/><Relationship Id="rId2899" Type="http://schemas.openxmlformats.org/officeDocument/2006/relationships/oleObject" Target="embeddings/oleObject1521.bin"/><Relationship Id="rId3200" Type="http://schemas.openxmlformats.org/officeDocument/2006/relationships/oleObject" Target="embeddings/oleObject1671.bin"/><Relationship Id="rId3505" Type="http://schemas.openxmlformats.org/officeDocument/2006/relationships/image" Target="media/image1671.wmf"/><Relationship Id="rId121" Type="http://schemas.openxmlformats.org/officeDocument/2006/relationships/oleObject" Target="embeddings/oleObject72.bin"/><Relationship Id="rId219" Type="http://schemas.openxmlformats.org/officeDocument/2006/relationships/image" Target="media/image77.wmf"/><Relationship Id="rId426" Type="http://schemas.openxmlformats.org/officeDocument/2006/relationships/oleObject" Target="embeddings/oleObject239.bin"/><Relationship Id="rId633" Type="http://schemas.openxmlformats.org/officeDocument/2006/relationships/image" Target="media/image288.wmf"/><Relationship Id="rId980" Type="http://schemas.openxmlformats.org/officeDocument/2006/relationships/oleObject" Target="embeddings/oleObject523.bin"/><Relationship Id="rId1056" Type="http://schemas.openxmlformats.org/officeDocument/2006/relationships/oleObject" Target="embeddings/oleObject565.bin"/><Relationship Id="rId1263" Type="http://schemas.openxmlformats.org/officeDocument/2006/relationships/image" Target="media/image584.wmf"/><Relationship Id="rId2107" Type="http://schemas.openxmlformats.org/officeDocument/2006/relationships/image" Target="media/image994.wmf"/><Relationship Id="rId2314" Type="http://schemas.openxmlformats.org/officeDocument/2006/relationships/image" Target="media/image1096.wmf"/><Relationship Id="rId2661" Type="http://schemas.openxmlformats.org/officeDocument/2006/relationships/oleObject" Target="embeddings/oleObject1392.bin"/><Relationship Id="rId2759" Type="http://schemas.openxmlformats.org/officeDocument/2006/relationships/image" Target="media/image1305.wmf"/><Relationship Id="rId2966" Type="http://schemas.openxmlformats.org/officeDocument/2006/relationships/oleObject" Target="embeddings/oleObject1550.bin"/><Relationship Id="rId840" Type="http://schemas.openxmlformats.org/officeDocument/2006/relationships/image" Target="media/image381.wmf"/><Relationship Id="rId938" Type="http://schemas.openxmlformats.org/officeDocument/2006/relationships/oleObject" Target="embeddings/oleObject502.bin"/><Relationship Id="rId1470" Type="http://schemas.openxmlformats.org/officeDocument/2006/relationships/oleObject" Target="embeddings/oleObject778.bin"/><Relationship Id="rId1568" Type="http://schemas.openxmlformats.org/officeDocument/2006/relationships/oleObject" Target="embeddings/oleObject827.bin"/><Relationship Id="rId1775" Type="http://schemas.openxmlformats.org/officeDocument/2006/relationships/oleObject" Target="embeddings/oleObject940.bin"/><Relationship Id="rId2521" Type="http://schemas.openxmlformats.org/officeDocument/2006/relationships/image" Target="media/image1198.wmf"/><Relationship Id="rId2619" Type="http://schemas.openxmlformats.org/officeDocument/2006/relationships/image" Target="media/image1242.wmf"/><Relationship Id="rId2826" Type="http://schemas.openxmlformats.org/officeDocument/2006/relationships/oleObject" Target="embeddings/oleObject1481.bin"/><Relationship Id="rId67" Type="http://schemas.openxmlformats.org/officeDocument/2006/relationships/oleObject" Target="embeddings/oleObject42.bin"/><Relationship Id="rId700" Type="http://schemas.openxmlformats.org/officeDocument/2006/relationships/oleObject" Target="embeddings/oleObject380.bin"/><Relationship Id="rId1123" Type="http://schemas.openxmlformats.org/officeDocument/2006/relationships/image" Target="media/image516.wmf"/><Relationship Id="rId1330" Type="http://schemas.openxmlformats.org/officeDocument/2006/relationships/oleObject" Target="embeddings/oleObject709.bin"/><Relationship Id="rId1428" Type="http://schemas.openxmlformats.org/officeDocument/2006/relationships/oleObject" Target="embeddings/oleObject757.bin"/><Relationship Id="rId1635" Type="http://schemas.openxmlformats.org/officeDocument/2006/relationships/oleObject" Target="embeddings/oleObject865.bin"/><Relationship Id="rId1982" Type="http://schemas.openxmlformats.org/officeDocument/2006/relationships/oleObject" Target="embeddings/oleObject1044.bin"/><Relationship Id="rId3088" Type="http://schemas.openxmlformats.org/officeDocument/2006/relationships/oleObject" Target="embeddings/oleObject1613.bin"/><Relationship Id="rId1842" Type="http://schemas.openxmlformats.org/officeDocument/2006/relationships/image" Target="media/image862.wmf"/><Relationship Id="rId3295" Type="http://schemas.openxmlformats.org/officeDocument/2006/relationships/image" Target="media/image1570.wmf"/><Relationship Id="rId1702" Type="http://schemas.openxmlformats.org/officeDocument/2006/relationships/oleObject" Target="embeddings/oleObject903.bin"/><Relationship Id="rId3155" Type="http://schemas.openxmlformats.org/officeDocument/2006/relationships/image" Target="media/image1500.wmf"/><Relationship Id="rId3362" Type="http://schemas.openxmlformats.org/officeDocument/2006/relationships/oleObject" Target="embeddings/oleObject1756.bin"/><Relationship Id="rId283" Type="http://schemas.openxmlformats.org/officeDocument/2006/relationships/image" Target="media/image109.wmf"/><Relationship Id="rId490" Type="http://schemas.openxmlformats.org/officeDocument/2006/relationships/image" Target="media/image212.wmf"/><Relationship Id="rId2171" Type="http://schemas.openxmlformats.org/officeDocument/2006/relationships/oleObject" Target="embeddings/oleObject1139.bin"/><Relationship Id="rId3015" Type="http://schemas.openxmlformats.org/officeDocument/2006/relationships/oleObject" Target="embeddings/oleObject1575.bin"/><Relationship Id="rId3222" Type="http://schemas.openxmlformats.org/officeDocument/2006/relationships/oleObject" Target="embeddings/oleObject1682.bin"/><Relationship Id="rId143" Type="http://schemas.openxmlformats.org/officeDocument/2006/relationships/oleObject" Target="embeddings/oleObject92.bin"/><Relationship Id="rId350" Type="http://schemas.openxmlformats.org/officeDocument/2006/relationships/oleObject" Target="embeddings/oleObject201.bin"/><Relationship Id="rId588" Type="http://schemas.openxmlformats.org/officeDocument/2006/relationships/oleObject" Target="embeddings/oleObject316.bin"/><Relationship Id="rId795" Type="http://schemas.openxmlformats.org/officeDocument/2006/relationships/image" Target="media/image360.wmf"/><Relationship Id="rId2031" Type="http://schemas.openxmlformats.org/officeDocument/2006/relationships/image" Target="media/image956.wmf"/><Relationship Id="rId2269" Type="http://schemas.openxmlformats.org/officeDocument/2006/relationships/oleObject" Target="embeddings/oleObject1188.bin"/><Relationship Id="rId2476" Type="http://schemas.openxmlformats.org/officeDocument/2006/relationships/oleObject" Target="embeddings/oleObject1294.bin"/><Relationship Id="rId2683" Type="http://schemas.openxmlformats.org/officeDocument/2006/relationships/image" Target="media/image1273.wmf"/><Relationship Id="rId2890" Type="http://schemas.openxmlformats.org/officeDocument/2006/relationships/image" Target="media/image1367.wmf"/><Relationship Id="rId3527" Type="http://schemas.openxmlformats.org/officeDocument/2006/relationships/image" Target="media/image1682.wmf"/><Relationship Id="rId9" Type="http://schemas.openxmlformats.org/officeDocument/2006/relationships/image" Target="media/image2.gif"/><Relationship Id="rId210" Type="http://schemas.openxmlformats.org/officeDocument/2006/relationships/oleObject" Target="embeddings/oleObject131.bin"/><Relationship Id="rId448" Type="http://schemas.openxmlformats.org/officeDocument/2006/relationships/oleObject" Target="embeddings/oleObject250.bin"/><Relationship Id="rId655" Type="http://schemas.openxmlformats.org/officeDocument/2006/relationships/image" Target="media/image299.wmf"/><Relationship Id="rId862" Type="http://schemas.openxmlformats.org/officeDocument/2006/relationships/image" Target="media/image392.wmf"/><Relationship Id="rId1078" Type="http://schemas.openxmlformats.org/officeDocument/2006/relationships/oleObject" Target="embeddings/oleObject577.bin"/><Relationship Id="rId1285" Type="http://schemas.openxmlformats.org/officeDocument/2006/relationships/image" Target="media/image592.wmf"/><Relationship Id="rId1492" Type="http://schemas.openxmlformats.org/officeDocument/2006/relationships/oleObject" Target="embeddings/oleObject789.bin"/><Relationship Id="rId2129" Type="http://schemas.openxmlformats.org/officeDocument/2006/relationships/image" Target="media/image1005.wmf"/><Relationship Id="rId2336" Type="http://schemas.openxmlformats.org/officeDocument/2006/relationships/image" Target="media/image1107.wmf"/><Relationship Id="rId2543" Type="http://schemas.openxmlformats.org/officeDocument/2006/relationships/image" Target="media/image1209.wmf"/><Relationship Id="rId2750" Type="http://schemas.openxmlformats.org/officeDocument/2006/relationships/oleObject" Target="embeddings/oleObject1443.bin"/><Relationship Id="rId2988" Type="http://schemas.openxmlformats.org/officeDocument/2006/relationships/oleObject" Target="embeddings/oleObject1561.bin"/><Relationship Id="rId308" Type="http://schemas.openxmlformats.org/officeDocument/2006/relationships/oleObject" Target="embeddings/oleObject180.bin"/><Relationship Id="rId515" Type="http://schemas.openxmlformats.org/officeDocument/2006/relationships/oleObject" Target="embeddings/oleObject284.bin"/><Relationship Id="rId722" Type="http://schemas.openxmlformats.org/officeDocument/2006/relationships/oleObject" Target="embeddings/oleObject392.bin"/><Relationship Id="rId1145" Type="http://schemas.openxmlformats.org/officeDocument/2006/relationships/image" Target="media/image527.wmf"/><Relationship Id="rId1352" Type="http://schemas.openxmlformats.org/officeDocument/2006/relationships/image" Target="media/image626.wmf"/><Relationship Id="rId1797" Type="http://schemas.openxmlformats.org/officeDocument/2006/relationships/oleObject" Target="embeddings/oleObject951.bin"/><Relationship Id="rId2403" Type="http://schemas.openxmlformats.org/officeDocument/2006/relationships/image" Target="media/image1140.wmf"/><Relationship Id="rId2848" Type="http://schemas.openxmlformats.org/officeDocument/2006/relationships/oleObject" Target="embeddings/oleObject1495.bin"/><Relationship Id="rId89" Type="http://schemas.openxmlformats.org/officeDocument/2006/relationships/image" Target="media/image30.wmf"/><Relationship Id="rId1005" Type="http://schemas.openxmlformats.org/officeDocument/2006/relationships/image" Target="media/image463.wmf"/><Relationship Id="rId1212" Type="http://schemas.openxmlformats.org/officeDocument/2006/relationships/oleObject" Target="embeddings/oleObject647.bin"/><Relationship Id="rId1657" Type="http://schemas.openxmlformats.org/officeDocument/2006/relationships/oleObject" Target="embeddings/oleObject876.bin"/><Relationship Id="rId1864" Type="http://schemas.openxmlformats.org/officeDocument/2006/relationships/image" Target="media/image873.wmf"/><Relationship Id="rId2610" Type="http://schemas.openxmlformats.org/officeDocument/2006/relationships/oleObject" Target="embeddings/oleObject1366.bin"/><Relationship Id="rId2708" Type="http://schemas.openxmlformats.org/officeDocument/2006/relationships/oleObject" Target="embeddings/oleObject1422.bin"/><Relationship Id="rId2915" Type="http://schemas.openxmlformats.org/officeDocument/2006/relationships/oleObject" Target="embeddings/oleObject1529.bin"/><Relationship Id="rId1517" Type="http://schemas.openxmlformats.org/officeDocument/2006/relationships/image" Target="media/image709.wmf"/><Relationship Id="rId1724" Type="http://schemas.openxmlformats.org/officeDocument/2006/relationships/image" Target="media/image803.wmf"/><Relationship Id="rId3177" Type="http://schemas.openxmlformats.org/officeDocument/2006/relationships/image" Target="media/image1511.wmf"/><Relationship Id="rId16" Type="http://schemas.openxmlformats.org/officeDocument/2006/relationships/image" Target="media/image5.wmf"/><Relationship Id="rId1931" Type="http://schemas.openxmlformats.org/officeDocument/2006/relationships/oleObject" Target="embeddings/oleObject1018.bin"/><Relationship Id="rId3037" Type="http://schemas.openxmlformats.org/officeDocument/2006/relationships/oleObject" Target="embeddings/oleObject1587.bin"/><Relationship Id="rId3384" Type="http://schemas.openxmlformats.org/officeDocument/2006/relationships/oleObject" Target="embeddings/oleObject1767.bin"/><Relationship Id="rId3591" Type="http://schemas.openxmlformats.org/officeDocument/2006/relationships/image" Target="media/image1714.wmf"/><Relationship Id="rId2193" Type="http://schemas.openxmlformats.org/officeDocument/2006/relationships/oleObject" Target="embeddings/oleObject1150.bin"/><Relationship Id="rId2498" Type="http://schemas.openxmlformats.org/officeDocument/2006/relationships/oleObject" Target="embeddings/oleObject1305.bin"/><Relationship Id="rId3244" Type="http://schemas.openxmlformats.org/officeDocument/2006/relationships/oleObject" Target="embeddings/oleObject1693.bin"/><Relationship Id="rId3451" Type="http://schemas.openxmlformats.org/officeDocument/2006/relationships/image" Target="media/image1644.wmf"/><Relationship Id="rId3549" Type="http://schemas.openxmlformats.org/officeDocument/2006/relationships/image" Target="media/image1693.wmf"/><Relationship Id="rId165" Type="http://schemas.openxmlformats.org/officeDocument/2006/relationships/oleObject" Target="embeddings/oleObject105.bin"/><Relationship Id="rId372" Type="http://schemas.openxmlformats.org/officeDocument/2006/relationships/oleObject" Target="embeddings/oleObject212.bin"/><Relationship Id="rId677" Type="http://schemas.openxmlformats.org/officeDocument/2006/relationships/oleObject" Target="embeddings/oleObject361.bin"/><Relationship Id="rId2053" Type="http://schemas.openxmlformats.org/officeDocument/2006/relationships/image" Target="media/image967.wmf"/><Relationship Id="rId2260" Type="http://schemas.openxmlformats.org/officeDocument/2006/relationships/image" Target="media/image1070.wmf"/><Relationship Id="rId2358" Type="http://schemas.openxmlformats.org/officeDocument/2006/relationships/image" Target="media/image1118.wmf"/><Relationship Id="rId3104" Type="http://schemas.openxmlformats.org/officeDocument/2006/relationships/oleObject" Target="embeddings/oleObject1621.bin"/><Relationship Id="rId3311" Type="http://schemas.openxmlformats.org/officeDocument/2006/relationships/image" Target="media/image1578.wmf"/><Relationship Id="rId232" Type="http://schemas.openxmlformats.org/officeDocument/2006/relationships/oleObject" Target="embeddings/oleObject142.bin"/><Relationship Id="rId884" Type="http://schemas.openxmlformats.org/officeDocument/2006/relationships/image" Target="media/image403.wmf"/><Relationship Id="rId2120" Type="http://schemas.openxmlformats.org/officeDocument/2006/relationships/oleObject" Target="embeddings/oleObject1113.bin"/><Relationship Id="rId2565" Type="http://schemas.openxmlformats.org/officeDocument/2006/relationships/oleObject" Target="embeddings/oleObject1339.bin"/><Relationship Id="rId2772" Type="http://schemas.openxmlformats.org/officeDocument/2006/relationships/oleObject" Target="embeddings/oleObject1454.bin"/><Relationship Id="rId3409" Type="http://schemas.openxmlformats.org/officeDocument/2006/relationships/image" Target="media/image1623.wmf"/><Relationship Id="rId3616" Type="http://schemas.openxmlformats.org/officeDocument/2006/relationships/image" Target="media/image1725.wmf"/><Relationship Id="rId537" Type="http://schemas.openxmlformats.org/officeDocument/2006/relationships/oleObject" Target="embeddings/oleObject295.bin"/><Relationship Id="rId744" Type="http://schemas.openxmlformats.org/officeDocument/2006/relationships/oleObject" Target="embeddings/oleObject403.bin"/><Relationship Id="rId951" Type="http://schemas.openxmlformats.org/officeDocument/2006/relationships/image" Target="media/image436.wmf"/><Relationship Id="rId1167" Type="http://schemas.openxmlformats.org/officeDocument/2006/relationships/oleObject" Target="embeddings/oleObject624.bin"/><Relationship Id="rId1374" Type="http://schemas.openxmlformats.org/officeDocument/2006/relationships/image" Target="media/image637.wmf"/><Relationship Id="rId1581" Type="http://schemas.openxmlformats.org/officeDocument/2006/relationships/image" Target="media/image741.wmf"/><Relationship Id="rId1679" Type="http://schemas.openxmlformats.org/officeDocument/2006/relationships/oleObject" Target="embeddings/oleObject887.bin"/><Relationship Id="rId2218" Type="http://schemas.openxmlformats.org/officeDocument/2006/relationships/image" Target="media/image1049.wmf"/><Relationship Id="rId2425" Type="http://schemas.openxmlformats.org/officeDocument/2006/relationships/image" Target="media/image1151.wmf"/><Relationship Id="rId2632" Type="http://schemas.openxmlformats.org/officeDocument/2006/relationships/oleObject" Target="embeddings/oleObject1377.bin"/><Relationship Id="rId80" Type="http://schemas.openxmlformats.org/officeDocument/2006/relationships/oleObject" Target="embeddings/oleObject49.bin"/><Relationship Id="rId604" Type="http://schemas.openxmlformats.org/officeDocument/2006/relationships/oleObject" Target="embeddings/oleObject324.bin"/><Relationship Id="rId811" Type="http://schemas.openxmlformats.org/officeDocument/2006/relationships/oleObject" Target="embeddings/oleObject438.bin"/><Relationship Id="rId1027" Type="http://schemas.openxmlformats.org/officeDocument/2006/relationships/image" Target="media/image471.wmf"/><Relationship Id="rId1234" Type="http://schemas.openxmlformats.org/officeDocument/2006/relationships/oleObject" Target="embeddings/oleObject658.bin"/><Relationship Id="rId1441" Type="http://schemas.openxmlformats.org/officeDocument/2006/relationships/image" Target="media/image671.wmf"/><Relationship Id="rId1886" Type="http://schemas.openxmlformats.org/officeDocument/2006/relationships/image" Target="media/image884.wmf"/><Relationship Id="rId2937" Type="http://schemas.openxmlformats.org/officeDocument/2006/relationships/oleObject" Target="embeddings/oleObject1540.bin"/><Relationship Id="rId909" Type="http://schemas.openxmlformats.org/officeDocument/2006/relationships/image" Target="media/image415.wmf"/><Relationship Id="rId1301" Type="http://schemas.openxmlformats.org/officeDocument/2006/relationships/image" Target="media/image600.wmf"/><Relationship Id="rId1539" Type="http://schemas.openxmlformats.org/officeDocument/2006/relationships/image" Target="media/image720.wmf"/><Relationship Id="rId1746" Type="http://schemas.openxmlformats.org/officeDocument/2006/relationships/image" Target="media/image814.wmf"/><Relationship Id="rId1953" Type="http://schemas.openxmlformats.org/officeDocument/2006/relationships/oleObject" Target="embeddings/oleObject1029.bin"/><Relationship Id="rId3199" Type="http://schemas.openxmlformats.org/officeDocument/2006/relationships/image" Target="media/image1522.wmf"/><Relationship Id="rId38" Type="http://schemas.openxmlformats.org/officeDocument/2006/relationships/image" Target="media/image14.wmf"/><Relationship Id="rId1606" Type="http://schemas.openxmlformats.org/officeDocument/2006/relationships/oleObject" Target="embeddings/oleObject848.bin"/><Relationship Id="rId1813" Type="http://schemas.openxmlformats.org/officeDocument/2006/relationships/oleObject" Target="embeddings/oleObject959.bin"/><Relationship Id="rId3059" Type="http://schemas.openxmlformats.org/officeDocument/2006/relationships/image" Target="media/image1454.wmf"/><Relationship Id="rId3266" Type="http://schemas.openxmlformats.org/officeDocument/2006/relationships/oleObject" Target="embeddings/oleObject1704.bin"/><Relationship Id="rId3473" Type="http://schemas.openxmlformats.org/officeDocument/2006/relationships/image" Target="media/image1655.wmf"/><Relationship Id="rId187" Type="http://schemas.openxmlformats.org/officeDocument/2006/relationships/oleObject" Target="embeddings/oleObject119.bin"/><Relationship Id="rId394" Type="http://schemas.openxmlformats.org/officeDocument/2006/relationships/oleObject" Target="embeddings/oleObject223.bin"/><Relationship Id="rId2075" Type="http://schemas.openxmlformats.org/officeDocument/2006/relationships/image" Target="media/image978.wmf"/><Relationship Id="rId2282" Type="http://schemas.openxmlformats.org/officeDocument/2006/relationships/oleObject" Target="embeddings/oleObject1195.bin"/><Relationship Id="rId3126" Type="http://schemas.openxmlformats.org/officeDocument/2006/relationships/oleObject" Target="embeddings/oleObject1634.bin"/><Relationship Id="rId254" Type="http://schemas.openxmlformats.org/officeDocument/2006/relationships/oleObject" Target="embeddings/oleObject153.bin"/><Relationship Id="rId699" Type="http://schemas.openxmlformats.org/officeDocument/2006/relationships/oleObject" Target="embeddings/oleObject379.bin"/><Relationship Id="rId1091" Type="http://schemas.openxmlformats.org/officeDocument/2006/relationships/image" Target="media/image501.wmf"/><Relationship Id="rId2587" Type="http://schemas.openxmlformats.org/officeDocument/2006/relationships/oleObject" Target="embeddings/oleObject1350.bin"/><Relationship Id="rId2794" Type="http://schemas.openxmlformats.org/officeDocument/2006/relationships/oleObject" Target="embeddings/oleObject1465.bin"/><Relationship Id="rId3333" Type="http://schemas.openxmlformats.org/officeDocument/2006/relationships/image" Target="media/image1585.wmf"/><Relationship Id="rId3540" Type="http://schemas.openxmlformats.org/officeDocument/2006/relationships/oleObject" Target="embeddings/oleObject1845.bin"/><Relationship Id="rId114" Type="http://schemas.openxmlformats.org/officeDocument/2006/relationships/image" Target="media/image42.png"/><Relationship Id="rId461" Type="http://schemas.openxmlformats.org/officeDocument/2006/relationships/image" Target="media/image198.wmf"/><Relationship Id="rId559" Type="http://schemas.openxmlformats.org/officeDocument/2006/relationships/image" Target="media/image251.wmf"/><Relationship Id="rId766" Type="http://schemas.openxmlformats.org/officeDocument/2006/relationships/oleObject" Target="embeddings/oleObject414.bin"/><Relationship Id="rId1189" Type="http://schemas.openxmlformats.org/officeDocument/2006/relationships/image" Target="media/image547.wmf"/><Relationship Id="rId1396" Type="http://schemas.openxmlformats.org/officeDocument/2006/relationships/image" Target="media/image648.wmf"/><Relationship Id="rId2142" Type="http://schemas.openxmlformats.org/officeDocument/2006/relationships/image" Target="media/image1011.wmf"/><Relationship Id="rId2447" Type="http://schemas.openxmlformats.org/officeDocument/2006/relationships/image" Target="media/image1162.wmf"/><Relationship Id="rId3400" Type="http://schemas.openxmlformats.org/officeDocument/2006/relationships/oleObject" Target="embeddings/oleObject1775.bin"/><Relationship Id="rId321" Type="http://schemas.openxmlformats.org/officeDocument/2006/relationships/image" Target="media/image128.wmf"/><Relationship Id="rId419" Type="http://schemas.openxmlformats.org/officeDocument/2006/relationships/image" Target="media/image177.wmf"/><Relationship Id="rId626" Type="http://schemas.openxmlformats.org/officeDocument/2006/relationships/oleObject" Target="embeddings/oleObject335.bin"/><Relationship Id="rId973" Type="http://schemas.openxmlformats.org/officeDocument/2006/relationships/image" Target="media/image447.wmf"/><Relationship Id="rId1049" Type="http://schemas.openxmlformats.org/officeDocument/2006/relationships/image" Target="media/image482.wmf"/><Relationship Id="rId1256" Type="http://schemas.openxmlformats.org/officeDocument/2006/relationships/oleObject" Target="embeddings/oleObject669.bin"/><Relationship Id="rId2002" Type="http://schemas.openxmlformats.org/officeDocument/2006/relationships/oleObject" Target="embeddings/oleObject1054.bin"/><Relationship Id="rId2307" Type="http://schemas.openxmlformats.org/officeDocument/2006/relationships/oleObject" Target="embeddings/oleObject1208.bin"/><Relationship Id="rId2654" Type="http://schemas.openxmlformats.org/officeDocument/2006/relationships/oleObject" Target="embeddings/oleObject1388.bin"/><Relationship Id="rId2861" Type="http://schemas.openxmlformats.org/officeDocument/2006/relationships/image" Target="media/image1353.wmf"/><Relationship Id="rId2959" Type="http://schemas.openxmlformats.org/officeDocument/2006/relationships/image" Target="media/image1406.wmf"/><Relationship Id="rId833" Type="http://schemas.openxmlformats.org/officeDocument/2006/relationships/oleObject" Target="embeddings/oleObject449.bin"/><Relationship Id="rId1116" Type="http://schemas.openxmlformats.org/officeDocument/2006/relationships/oleObject" Target="embeddings/oleObject597.bin"/><Relationship Id="rId1463" Type="http://schemas.openxmlformats.org/officeDocument/2006/relationships/image" Target="media/image682.wmf"/><Relationship Id="rId1670" Type="http://schemas.openxmlformats.org/officeDocument/2006/relationships/image" Target="media/image781.wmf"/><Relationship Id="rId1768" Type="http://schemas.openxmlformats.org/officeDocument/2006/relationships/image" Target="media/image825.wmf"/><Relationship Id="rId2514" Type="http://schemas.openxmlformats.org/officeDocument/2006/relationships/oleObject" Target="embeddings/oleObject1313.bin"/><Relationship Id="rId2721" Type="http://schemas.openxmlformats.org/officeDocument/2006/relationships/image" Target="media/image1286.wmf"/><Relationship Id="rId2819" Type="http://schemas.openxmlformats.org/officeDocument/2006/relationships/image" Target="media/image1335.wmf"/><Relationship Id="rId900" Type="http://schemas.openxmlformats.org/officeDocument/2006/relationships/oleObject" Target="embeddings/oleObject483.bin"/><Relationship Id="rId1323" Type="http://schemas.openxmlformats.org/officeDocument/2006/relationships/image" Target="media/image611.wmf"/><Relationship Id="rId1530" Type="http://schemas.openxmlformats.org/officeDocument/2006/relationships/oleObject" Target="embeddings/oleObject808.bin"/><Relationship Id="rId1628" Type="http://schemas.openxmlformats.org/officeDocument/2006/relationships/image" Target="media/image760.wmf"/><Relationship Id="rId1975" Type="http://schemas.openxmlformats.org/officeDocument/2006/relationships/image" Target="media/image928.wmf"/><Relationship Id="rId3190" Type="http://schemas.openxmlformats.org/officeDocument/2006/relationships/oleObject" Target="embeddings/oleObject1666.bin"/><Relationship Id="rId1835" Type="http://schemas.openxmlformats.org/officeDocument/2006/relationships/oleObject" Target="embeddings/oleObject970.bin"/><Relationship Id="rId3050" Type="http://schemas.openxmlformats.org/officeDocument/2006/relationships/image" Target="media/image1450.wmf"/><Relationship Id="rId3288" Type="http://schemas.openxmlformats.org/officeDocument/2006/relationships/oleObject" Target="embeddings/oleObject1715.bin"/><Relationship Id="rId3495" Type="http://schemas.openxmlformats.org/officeDocument/2006/relationships/image" Target="media/image1666.wmf"/><Relationship Id="rId1902" Type="http://schemas.openxmlformats.org/officeDocument/2006/relationships/image" Target="media/image892.wmf"/><Relationship Id="rId2097" Type="http://schemas.openxmlformats.org/officeDocument/2006/relationships/image" Target="media/image989.wmf"/><Relationship Id="rId3148" Type="http://schemas.openxmlformats.org/officeDocument/2006/relationships/oleObject" Target="embeddings/oleObject1645.bin"/><Relationship Id="rId3355" Type="http://schemas.openxmlformats.org/officeDocument/2006/relationships/image" Target="media/image1596.wmf"/><Relationship Id="rId3562" Type="http://schemas.openxmlformats.org/officeDocument/2006/relationships/oleObject" Target="embeddings/oleObject1856.bin"/><Relationship Id="rId276" Type="http://schemas.openxmlformats.org/officeDocument/2006/relationships/oleObject" Target="embeddings/oleObject164.bin"/><Relationship Id="rId483" Type="http://schemas.openxmlformats.org/officeDocument/2006/relationships/oleObject" Target="embeddings/oleObject268.bin"/><Relationship Id="rId690" Type="http://schemas.openxmlformats.org/officeDocument/2006/relationships/oleObject" Target="embeddings/oleObject370.bin"/><Relationship Id="rId2164" Type="http://schemas.openxmlformats.org/officeDocument/2006/relationships/image" Target="media/image1022.wmf"/><Relationship Id="rId2371" Type="http://schemas.openxmlformats.org/officeDocument/2006/relationships/oleObject" Target="embeddings/oleObject1240.bin"/><Relationship Id="rId3008" Type="http://schemas.openxmlformats.org/officeDocument/2006/relationships/image" Target="media/image1430.wmf"/><Relationship Id="rId3215" Type="http://schemas.openxmlformats.org/officeDocument/2006/relationships/image" Target="media/image1530.wmf"/><Relationship Id="rId3422" Type="http://schemas.openxmlformats.org/officeDocument/2006/relationships/oleObject" Target="embeddings/oleObject1786.bin"/><Relationship Id="rId136" Type="http://schemas.openxmlformats.org/officeDocument/2006/relationships/oleObject" Target="embeddings/oleObject87.bin"/><Relationship Id="rId343" Type="http://schemas.openxmlformats.org/officeDocument/2006/relationships/image" Target="media/image139.wmf"/><Relationship Id="rId550" Type="http://schemas.openxmlformats.org/officeDocument/2006/relationships/image" Target="media/image243.wmf"/><Relationship Id="rId788" Type="http://schemas.openxmlformats.org/officeDocument/2006/relationships/oleObject" Target="embeddings/oleObject425.bin"/><Relationship Id="rId995" Type="http://schemas.openxmlformats.org/officeDocument/2006/relationships/image" Target="media/image458.wmf"/><Relationship Id="rId1180" Type="http://schemas.openxmlformats.org/officeDocument/2006/relationships/oleObject" Target="embeddings/oleObject631.bin"/><Relationship Id="rId2024" Type="http://schemas.openxmlformats.org/officeDocument/2006/relationships/oleObject" Target="embeddings/oleObject1065.bin"/><Relationship Id="rId2231" Type="http://schemas.openxmlformats.org/officeDocument/2006/relationships/oleObject" Target="embeddings/oleObject1169.bin"/><Relationship Id="rId2469" Type="http://schemas.openxmlformats.org/officeDocument/2006/relationships/image" Target="media/image1172.wmf"/><Relationship Id="rId2676" Type="http://schemas.openxmlformats.org/officeDocument/2006/relationships/oleObject" Target="embeddings/oleObject1400.bin"/><Relationship Id="rId2883" Type="http://schemas.openxmlformats.org/officeDocument/2006/relationships/oleObject" Target="embeddings/oleObject1513.bin"/><Relationship Id="rId203" Type="http://schemas.openxmlformats.org/officeDocument/2006/relationships/image" Target="media/image69.wmf"/><Relationship Id="rId648" Type="http://schemas.openxmlformats.org/officeDocument/2006/relationships/oleObject" Target="embeddings/oleObject346.bin"/><Relationship Id="rId855" Type="http://schemas.openxmlformats.org/officeDocument/2006/relationships/oleObject" Target="embeddings/oleObject460.bin"/><Relationship Id="rId1040" Type="http://schemas.openxmlformats.org/officeDocument/2006/relationships/oleObject" Target="embeddings/oleObject556.bin"/><Relationship Id="rId1278" Type="http://schemas.openxmlformats.org/officeDocument/2006/relationships/oleObject" Target="embeddings/oleObject683.bin"/><Relationship Id="rId1485" Type="http://schemas.openxmlformats.org/officeDocument/2006/relationships/image" Target="media/image693.wmf"/><Relationship Id="rId1692" Type="http://schemas.openxmlformats.org/officeDocument/2006/relationships/oleObject" Target="embeddings/oleObject894.bin"/><Relationship Id="rId2329" Type="http://schemas.openxmlformats.org/officeDocument/2006/relationships/oleObject" Target="embeddings/oleObject1219.bin"/><Relationship Id="rId2536" Type="http://schemas.openxmlformats.org/officeDocument/2006/relationships/oleObject" Target="embeddings/oleObject1324.bin"/><Relationship Id="rId2743" Type="http://schemas.openxmlformats.org/officeDocument/2006/relationships/image" Target="media/image1297.wmf"/><Relationship Id="rId410" Type="http://schemas.openxmlformats.org/officeDocument/2006/relationships/oleObject" Target="embeddings/oleObject231.bin"/><Relationship Id="rId508" Type="http://schemas.openxmlformats.org/officeDocument/2006/relationships/image" Target="media/image221.wmf"/><Relationship Id="rId715" Type="http://schemas.openxmlformats.org/officeDocument/2006/relationships/image" Target="media/image320.wmf"/><Relationship Id="rId922" Type="http://schemas.openxmlformats.org/officeDocument/2006/relationships/oleObject" Target="embeddings/oleObject494.bin"/><Relationship Id="rId1138" Type="http://schemas.openxmlformats.org/officeDocument/2006/relationships/oleObject" Target="embeddings/oleObject608.bin"/><Relationship Id="rId1345" Type="http://schemas.openxmlformats.org/officeDocument/2006/relationships/oleObject" Target="embeddings/oleObject716.bin"/><Relationship Id="rId1552" Type="http://schemas.openxmlformats.org/officeDocument/2006/relationships/oleObject" Target="embeddings/oleObject819.bin"/><Relationship Id="rId1997" Type="http://schemas.openxmlformats.org/officeDocument/2006/relationships/image" Target="media/image939.wmf"/><Relationship Id="rId2603" Type="http://schemas.openxmlformats.org/officeDocument/2006/relationships/oleObject" Target="embeddings/oleObject1361.bin"/><Relationship Id="rId2950" Type="http://schemas.openxmlformats.org/officeDocument/2006/relationships/image" Target="media/image1397.wmf"/><Relationship Id="rId1205" Type="http://schemas.openxmlformats.org/officeDocument/2006/relationships/image" Target="media/image555.wmf"/><Relationship Id="rId1857" Type="http://schemas.openxmlformats.org/officeDocument/2006/relationships/oleObject" Target="embeddings/oleObject981.bin"/><Relationship Id="rId2810" Type="http://schemas.openxmlformats.org/officeDocument/2006/relationships/oleObject" Target="embeddings/oleObject1473.bin"/><Relationship Id="rId2908" Type="http://schemas.openxmlformats.org/officeDocument/2006/relationships/image" Target="media/image1376.wmf"/><Relationship Id="rId51" Type="http://schemas.openxmlformats.org/officeDocument/2006/relationships/oleObject" Target="embeddings/oleObject28.bin"/><Relationship Id="rId1412" Type="http://schemas.openxmlformats.org/officeDocument/2006/relationships/oleObject" Target="embeddings/oleObject749.bin"/><Relationship Id="rId1717" Type="http://schemas.openxmlformats.org/officeDocument/2006/relationships/oleObject" Target="embeddings/oleObject911.bin"/><Relationship Id="rId1924" Type="http://schemas.openxmlformats.org/officeDocument/2006/relationships/image" Target="media/image903.wmf"/><Relationship Id="rId3072" Type="http://schemas.openxmlformats.org/officeDocument/2006/relationships/oleObject" Target="embeddings/oleObject1605.bin"/><Relationship Id="rId3377" Type="http://schemas.openxmlformats.org/officeDocument/2006/relationships/image" Target="media/image1607.wmf"/><Relationship Id="rId298" Type="http://schemas.openxmlformats.org/officeDocument/2006/relationships/oleObject" Target="embeddings/oleObject175.bin"/><Relationship Id="rId3584" Type="http://schemas.openxmlformats.org/officeDocument/2006/relationships/oleObject" Target="embeddings/oleObject1867.bin"/><Relationship Id="rId158" Type="http://schemas.openxmlformats.org/officeDocument/2006/relationships/image" Target="media/image52.wmf"/><Relationship Id="rId2186" Type="http://schemas.openxmlformats.org/officeDocument/2006/relationships/image" Target="media/image1033.wmf"/><Relationship Id="rId2393" Type="http://schemas.openxmlformats.org/officeDocument/2006/relationships/image" Target="media/image1135.wmf"/><Relationship Id="rId2698" Type="http://schemas.openxmlformats.org/officeDocument/2006/relationships/oleObject" Target="embeddings/oleObject1412.bin"/><Relationship Id="rId3237" Type="http://schemas.openxmlformats.org/officeDocument/2006/relationships/image" Target="media/image1541.wmf"/><Relationship Id="rId3444" Type="http://schemas.openxmlformats.org/officeDocument/2006/relationships/oleObject" Target="embeddings/oleObject1797.bin"/><Relationship Id="rId365" Type="http://schemas.openxmlformats.org/officeDocument/2006/relationships/image" Target="media/image150.wmf"/><Relationship Id="rId572" Type="http://schemas.openxmlformats.org/officeDocument/2006/relationships/oleObject" Target="embeddings/oleObject308.bin"/><Relationship Id="rId2046" Type="http://schemas.openxmlformats.org/officeDocument/2006/relationships/oleObject" Target="embeddings/oleObject1076.bin"/><Relationship Id="rId2253" Type="http://schemas.openxmlformats.org/officeDocument/2006/relationships/oleObject" Target="embeddings/oleObject1180.bin"/><Relationship Id="rId2460" Type="http://schemas.openxmlformats.org/officeDocument/2006/relationships/oleObject" Target="embeddings/oleObject1286.bin"/><Relationship Id="rId3304" Type="http://schemas.openxmlformats.org/officeDocument/2006/relationships/oleObject" Target="embeddings/oleObject1723.bin"/><Relationship Id="rId3511" Type="http://schemas.openxmlformats.org/officeDocument/2006/relationships/image" Target="media/image1674.wmf"/><Relationship Id="rId225" Type="http://schemas.openxmlformats.org/officeDocument/2006/relationships/image" Target="media/image80.wmf"/><Relationship Id="rId432" Type="http://schemas.openxmlformats.org/officeDocument/2006/relationships/oleObject" Target="embeddings/oleObject242.bin"/><Relationship Id="rId877" Type="http://schemas.openxmlformats.org/officeDocument/2006/relationships/oleObject" Target="embeddings/oleObject471.bin"/><Relationship Id="rId1062" Type="http://schemas.openxmlformats.org/officeDocument/2006/relationships/oleObject" Target="embeddings/oleObject569.bin"/><Relationship Id="rId2113" Type="http://schemas.openxmlformats.org/officeDocument/2006/relationships/image" Target="media/image997.wmf"/><Relationship Id="rId2320" Type="http://schemas.openxmlformats.org/officeDocument/2006/relationships/image" Target="media/image1099.wmf"/><Relationship Id="rId2558" Type="http://schemas.openxmlformats.org/officeDocument/2006/relationships/image" Target="media/image1216.wmf"/><Relationship Id="rId2765" Type="http://schemas.openxmlformats.org/officeDocument/2006/relationships/image" Target="media/image1308.wmf"/><Relationship Id="rId2972" Type="http://schemas.openxmlformats.org/officeDocument/2006/relationships/oleObject" Target="embeddings/oleObject1553.bin"/><Relationship Id="rId3609" Type="http://schemas.openxmlformats.org/officeDocument/2006/relationships/image" Target="media/image1722.wmf"/><Relationship Id="rId737" Type="http://schemas.openxmlformats.org/officeDocument/2006/relationships/image" Target="media/image331.wmf"/><Relationship Id="rId944" Type="http://schemas.openxmlformats.org/officeDocument/2006/relationships/oleObject" Target="embeddings/oleObject505.bin"/><Relationship Id="rId1367" Type="http://schemas.openxmlformats.org/officeDocument/2006/relationships/oleObject" Target="embeddings/oleObject727.bin"/><Relationship Id="rId1574" Type="http://schemas.openxmlformats.org/officeDocument/2006/relationships/oleObject" Target="embeddings/oleObject830.bin"/><Relationship Id="rId1781" Type="http://schemas.openxmlformats.org/officeDocument/2006/relationships/oleObject" Target="embeddings/oleObject943.bin"/><Relationship Id="rId2418" Type="http://schemas.openxmlformats.org/officeDocument/2006/relationships/oleObject" Target="embeddings/oleObject1264.bin"/><Relationship Id="rId2625" Type="http://schemas.openxmlformats.org/officeDocument/2006/relationships/image" Target="media/image1245.wmf"/><Relationship Id="rId2832" Type="http://schemas.openxmlformats.org/officeDocument/2006/relationships/oleObject" Target="embeddings/oleObject1484.bin"/><Relationship Id="rId73" Type="http://schemas.openxmlformats.org/officeDocument/2006/relationships/image" Target="media/image21.wmf"/><Relationship Id="rId804" Type="http://schemas.openxmlformats.org/officeDocument/2006/relationships/image" Target="media/image363.wmf"/><Relationship Id="rId1227" Type="http://schemas.openxmlformats.org/officeDocument/2006/relationships/image" Target="media/image566.wmf"/><Relationship Id="rId1434" Type="http://schemas.openxmlformats.org/officeDocument/2006/relationships/oleObject" Target="embeddings/oleObject760.bin"/><Relationship Id="rId1641" Type="http://schemas.openxmlformats.org/officeDocument/2006/relationships/oleObject" Target="embeddings/oleObject868.bin"/><Relationship Id="rId1879" Type="http://schemas.openxmlformats.org/officeDocument/2006/relationships/oleObject" Target="embeddings/oleObject992.bin"/><Relationship Id="rId3094" Type="http://schemas.openxmlformats.org/officeDocument/2006/relationships/oleObject" Target="embeddings/oleObject1616.bin"/><Relationship Id="rId1501" Type="http://schemas.openxmlformats.org/officeDocument/2006/relationships/image" Target="media/image701.wmf"/><Relationship Id="rId1739" Type="http://schemas.openxmlformats.org/officeDocument/2006/relationships/oleObject" Target="embeddings/oleObject922.bin"/><Relationship Id="rId1946" Type="http://schemas.openxmlformats.org/officeDocument/2006/relationships/image" Target="media/image914.wmf"/><Relationship Id="rId3399" Type="http://schemas.openxmlformats.org/officeDocument/2006/relationships/image" Target="media/image1618.wmf"/><Relationship Id="rId1806" Type="http://schemas.openxmlformats.org/officeDocument/2006/relationships/image" Target="media/image844.wmf"/><Relationship Id="rId3161" Type="http://schemas.openxmlformats.org/officeDocument/2006/relationships/image" Target="media/image1503.wmf"/><Relationship Id="rId3259" Type="http://schemas.openxmlformats.org/officeDocument/2006/relationships/image" Target="media/image1552.wmf"/><Relationship Id="rId3466" Type="http://schemas.openxmlformats.org/officeDocument/2006/relationships/oleObject" Target="embeddings/oleObject1808.bin"/><Relationship Id="rId387" Type="http://schemas.openxmlformats.org/officeDocument/2006/relationships/image" Target="media/image161.wmf"/><Relationship Id="rId594" Type="http://schemas.openxmlformats.org/officeDocument/2006/relationships/oleObject" Target="embeddings/oleObject319.bin"/><Relationship Id="rId2068" Type="http://schemas.openxmlformats.org/officeDocument/2006/relationships/oleObject" Target="embeddings/oleObject1087.bin"/><Relationship Id="rId2275" Type="http://schemas.openxmlformats.org/officeDocument/2006/relationships/oleObject" Target="embeddings/oleObject1191.bin"/><Relationship Id="rId3021" Type="http://schemas.openxmlformats.org/officeDocument/2006/relationships/image" Target="media/image1436.wmf"/><Relationship Id="rId3119" Type="http://schemas.openxmlformats.org/officeDocument/2006/relationships/image" Target="media/image1482.wmf"/><Relationship Id="rId3326" Type="http://schemas.openxmlformats.org/officeDocument/2006/relationships/oleObject" Target="embeddings/oleObject1738.bin"/><Relationship Id="rId247" Type="http://schemas.openxmlformats.org/officeDocument/2006/relationships/image" Target="media/image91.wmf"/><Relationship Id="rId899" Type="http://schemas.openxmlformats.org/officeDocument/2006/relationships/image" Target="media/image410.wmf"/><Relationship Id="rId1084" Type="http://schemas.openxmlformats.org/officeDocument/2006/relationships/oleObject" Target="embeddings/oleObject580.bin"/><Relationship Id="rId2482" Type="http://schemas.openxmlformats.org/officeDocument/2006/relationships/oleObject" Target="embeddings/oleObject1297.bin"/><Relationship Id="rId2787" Type="http://schemas.openxmlformats.org/officeDocument/2006/relationships/image" Target="media/image1319.wmf"/><Relationship Id="rId3533" Type="http://schemas.openxmlformats.org/officeDocument/2006/relationships/image" Target="media/image1685.wmf"/><Relationship Id="rId107" Type="http://schemas.openxmlformats.org/officeDocument/2006/relationships/image" Target="media/image38.wmf"/><Relationship Id="rId454" Type="http://schemas.openxmlformats.org/officeDocument/2006/relationships/oleObject" Target="embeddings/oleObject253.bin"/><Relationship Id="rId661" Type="http://schemas.openxmlformats.org/officeDocument/2006/relationships/image" Target="media/image302.wmf"/><Relationship Id="rId759" Type="http://schemas.openxmlformats.org/officeDocument/2006/relationships/image" Target="media/image342.wmf"/><Relationship Id="rId966" Type="http://schemas.openxmlformats.org/officeDocument/2006/relationships/oleObject" Target="embeddings/oleObject516.bin"/><Relationship Id="rId1291" Type="http://schemas.openxmlformats.org/officeDocument/2006/relationships/image" Target="media/image595.wmf"/><Relationship Id="rId1389" Type="http://schemas.openxmlformats.org/officeDocument/2006/relationships/oleObject" Target="embeddings/oleObject738.bin"/><Relationship Id="rId1596" Type="http://schemas.openxmlformats.org/officeDocument/2006/relationships/oleObject" Target="embeddings/oleObject841.bin"/><Relationship Id="rId2135" Type="http://schemas.openxmlformats.org/officeDocument/2006/relationships/oleObject" Target="embeddings/oleObject1121.bin"/><Relationship Id="rId2342" Type="http://schemas.openxmlformats.org/officeDocument/2006/relationships/image" Target="media/image1110.wmf"/><Relationship Id="rId2647" Type="http://schemas.openxmlformats.org/officeDocument/2006/relationships/image" Target="media/image1256.wmf"/><Relationship Id="rId2994" Type="http://schemas.openxmlformats.org/officeDocument/2006/relationships/oleObject" Target="embeddings/oleObject1564.bin"/><Relationship Id="rId3600" Type="http://schemas.openxmlformats.org/officeDocument/2006/relationships/oleObject" Target="embeddings/oleObject1875.bin"/><Relationship Id="rId314" Type="http://schemas.openxmlformats.org/officeDocument/2006/relationships/oleObject" Target="embeddings/oleObject183.bin"/><Relationship Id="rId521" Type="http://schemas.openxmlformats.org/officeDocument/2006/relationships/oleObject" Target="embeddings/oleObject287.bin"/><Relationship Id="rId619" Type="http://schemas.openxmlformats.org/officeDocument/2006/relationships/image" Target="media/image281.wmf"/><Relationship Id="rId1151" Type="http://schemas.openxmlformats.org/officeDocument/2006/relationships/image" Target="media/image530.wmf"/><Relationship Id="rId1249" Type="http://schemas.openxmlformats.org/officeDocument/2006/relationships/image" Target="media/image577.wmf"/><Relationship Id="rId2202" Type="http://schemas.openxmlformats.org/officeDocument/2006/relationships/image" Target="media/image1041.wmf"/><Relationship Id="rId2854" Type="http://schemas.openxmlformats.org/officeDocument/2006/relationships/oleObject" Target="embeddings/oleObject1498.bin"/><Relationship Id="rId95" Type="http://schemas.openxmlformats.org/officeDocument/2006/relationships/image" Target="media/image33.wmf"/><Relationship Id="rId826" Type="http://schemas.openxmlformats.org/officeDocument/2006/relationships/image" Target="media/image374.wmf"/><Relationship Id="rId1011" Type="http://schemas.openxmlformats.org/officeDocument/2006/relationships/image" Target="media/image466.wmf"/><Relationship Id="rId1109" Type="http://schemas.openxmlformats.org/officeDocument/2006/relationships/oleObject" Target="embeddings/oleObject593.bin"/><Relationship Id="rId1456" Type="http://schemas.openxmlformats.org/officeDocument/2006/relationships/oleObject" Target="embeddings/oleObject771.bin"/><Relationship Id="rId1663" Type="http://schemas.openxmlformats.org/officeDocument/2006/relationships/oleObject" Target="embeddings/oleObject879.bin"/><Relationship Id="rId1870" Type="http://schemas.openxmlformats.org/officeDocument/2006/relationships/image" Target="media/image876.wmf"/><Relationship Id="rId1968" Type="http://schemas.openxmlformats.org/officeDocument/2006/relationships/oleObject" Target="embeddings/oleObject1037.bin"/><Relationship Id="rId2507" Type="http://schemas.openxmlformats.org/officeDocument/2006/relationships/image" Target="media/image1191.wmf"/><Relationship Id="rId2714" Type="http://schemas.openxmlformats.org/officeDocument/2006/relationships/oleObject" Target="embeddings/oleObject1425.bin"/><Relationship Id="rId2921" Type="http://schemas.openxmlformats.org/officeDocument/2006/relationships/oleObject" Target="embeddings/oleObject1532.bin"/><Relationship Id="rId1316" Type="http://schemas.openxmlformats.org/officeDocument/2006/relationships/oleObject" Target="embeddings/oleObject702.bin"/><Relationship Id="rId1523" Type="http://schemas.openxmlformats.org/officeDocument/2006/relationships/image" Target="media/image712.wmf"/><Relationship Id="rId1730" Type="http://schemas.openxmlformats.org/officeDocument/2006/relationships/image" Target="media/image806.wmf"/><Relationship Id="rId3183" Type="http://schemas.openxmlformats.org/officeDocument/2006/relationships/image" Target="media/image1514.wmf"/><Relationship Id="rId3390" Type="http://schemas.openxmlformats.org/officeDocument/2006/relationships/oleObject" Target="embeddings/oleObject1770.bin"/><Relationship Id="rId22" Type="http://schemas.openxmlformats.org/officeDocument/2006/relationships/oleObject" Target="embeddings/oleObject8.bin"/><Relationship Id="rId1828" Type="http://schemas.openxmlformats.org/officeDocument/2006/relationships/image" Target="media/image855.wmf"/><Relationship Id="rId3043" Type="http://schemas.openxmlformats.org/officeDocument/2006/relationships/oleObject" Target="embeddings/oleObject1590.bin"/><Relationship Id="rId3250" Type="http://schemas.openxmlformats.org/officeDocument/2006/relationships/oleObject" Target="embeddings/oleObject1696.bin"/><Relationship Id="rId3488" Type="http://schemas.openxmlformats.org/officeDocument/2006/relationships/oleObject" Target="embeddings/oleObject1819.bin"/><Relationship Id="rId171" Type="http://schemas.openxmlformats.org/officeDocument/2006/relationships/oleObject" Target="embeddings/oleObject111.bin"/><Relationship Id="rId2297" Type="http://schemas.openxmlformats.org/officeDocument/2006/relationships/image" Target="media/image1088.wmf"/><Relationship Id="rId3348" Type="http://schemas.openxmlformats.org/officeDocument/2006/relationships/oleObject" Target="embeddings/oleObject1749.bin"/><Relationship Id="rId3555" Type="http://schemas.openxmlformats.org/officeDocument/2006/relationships/image" Target="media/image1696.wmf"/><Relationship Id="rId269" Type="http://schemas.openxmlformats.org/officeDocument/2006/relationships/image" Target="media/image102.wmf"/><Relationship Id="rId476" Type="http://schemas.openxmlformats.org/officeDocument/2006/relationships/oleObject" Target="embeddings/oleObject264.bin"/><Relationship Id="rId683" Type="http://schemas.openxmlformats.org/officeDocument/2006/relationships/oleObject" Target="embeddings/oleObject364.bin"/><Relationship Id="rId890" Type="http://schemas.openxmlformats.org/officeDocument/2006/relationships/image" Target="media/image406.wmf"/><Relationship Id="rId2157" Type="http://schemas.openxmlformats.org/officeDocument/2006/relationships/oleObject" Target="embeddings/oleObject1132.bin"/><Relationship Id="rId2364" Type="http://schemas.openxmlformats.org/officeDocument/2006/relationships/image" Target="media/image1121.wmf"/><Relationship Id="rId2571" Type="http://schemas.openxmlformats.org/officeDocument/2006/relationships/oleObject" Target="embeddings/oleObject1342.bin"/><Relationship Id="rId3110" Type="http://schemas.openxmlformats.org/officeDocument/2006/relationships/oleObject" Target="embeddings/oleObject1624.bin"/><Relationship Id="rId3208" Type="http://schemas.openxmlformats.org/officeDocument/2006/relationships/oleObject" Target="embeddings/oleObject1675.bin"/><Relationship Id="rId3415" Type="http://schemas.openxmlformats.org/officeDocument/2006/relationships/image" Target="media/image1626.wmf"/><Relationship Id="rId129" Type="http://schemas.openxmlformats.org/officeDocument/2006/relationships/oleObject" Target="embeddings/oleObject80.bin"/><Relationship Id="rId336" Type="http://schemas.openxmlformats.org/officeDocument/2006/relationships/oleObject" Target="embeddings/oleObject194.bin"/><Relationship Id="rId543" Type="http://schemas.openxmlformats.org/officeDocument/2006/relationships/oleObject" Target="embeddings/oleObject298.bin"/><Relationship Id="rId988" Type="http://schemas.openxmlformats.org/officeDocument/2006/relationships/oleObject" Target="embeddings/oleObject527.bin"/><Relationship Id="rId1173" Type="http://schemas.openxmlformats.org/officeDocument/2006/relationships/image" Target="media/image539.wmf"/><Relationship Id="rId1380" Type="http://schemas.openxmlformats.org/officeDocument/2006/relationships/image" Target="media/image640.wmf"/><Relationship Id="rId2017" Type="http://schemas.openxmlformats.org/officeDocument/2006/relationships/image" Target="media/image949.wmf"/><Relationship Id="rId2224" Type="http://schemas.openxmlformats.org/officeDocument/2006/relationships/image" Target="media/image1052.wmf"/><Relationship Id="rId2669" Type="http://schemas.openxmlformats.org/officeDocument/2006/relationships/image" Target="media/image1266.wmf"/><Relationship Id="rId2876" Type="http://schemas.openxmlformats.org/officeDocument/2006/relationships/oleObject" Target="embeddings/oleObject1509.bin"/><Relationship Id="rId3622" Type="http://schemas.openxmlformats.org/officeDocument/2006/relationships/image" Target="media/image1728.wmf"/><Relationship Id="rId403" Type="http://schemas.openxmlformats.org/officeDocument/2006/relationships/image" Target="media/image169.wmf"/><Relationship Id="rId750" Type="http://schemas.openxmlformats.org/officeDocument/2006/relationships/oleObject" Target="embeddings/oleObject406.bin"/><Relationship Id="rId848" Type="http://schemas.openxmlformats.org/officeDocument/2006/relationships/image" Target="media/image385.wmf"/><Relationship Id="rId1033" Type="http://schemas.openxmlformats.org/officeDocument/2006/relationships/image" Target="media/image474.wmf"/><Relationship Id="rId1478" Type="http://schemas.openxmlformats.org/officeDocument/2006/relationships/oleObject" Target="embeddings/oleObject782.bin"/><Relationship Id="rId1685" Type="http://schemas.openxmlformats.org/officeDocument/2006/relationships/oleObject" Target="embeddings/oleObject890.bin"/><Relationship Id="rId1892" Type="http://schemas.openxmlformats.org/officeDocument/2006/relationships/image" Target="media/image887.wmf"/><Relationship Id="rId2431" Type="http://schemas.openxmlformats.org/officeDocument/2006/relationships/image" Target="media/image1154.wmf"/><Relationship Id="rId2529" Type="http://schemas.openxmlformats.org/officeDocument/2006/relationships/image" Target="media/image1202.wmf"/><Relationship Id="rId2736" Type="http://schemas.openxmlformats.org/officeDocument/2006/relationships/oleObject" Target="embeddings/oleObject1436.bin"/><Relationship Id="rId610" Type="http://schemas.openxmlformats.org/officeDocument/2006/relationships/oleObject" Target="embeddings/oleObject327.bin"/><Relationship Id="rId708" Type="http://schemas.openxmlformats.org/officeDocument/2006/relationships/oleObject" Target="embeddings/oleObject385.bin"/><Relationship Id="rId915" Type="http://schemas.openxmlformats.org/officeDocument/2006/relationships/image" Target="media/image418.wmf"/><Relationship Id="rId1240" Type="http://schemas.openxmlformats.org/officeDocument/2006/relationships/oleObject" Target="embeddings/oleObject661.bin"/><Relationship Id="rId1338" Type="http://schemas.openxmlformats.org/officeDocument/2006/relationships/oleObject" Target="embeddings/oleObject713.bin"/><Relationship Id="rId1545" Type="http://schemas.openxmlformats.org/officeDocument/2006/relationships/image" Target="media/image723.wmf"/><Relationship Id="rId2943" Type="http://schemas.openxmlformats.org/officeDocument/2006/relationships/oleObject" Target="embeddings/oleObject1543.bin"/><Relationship Id="rId1100" Type="http://schemas.openxmlformats.org/officeDocument/2006/relationships/oleObject" Target="embeddings/oleObject588.bin"/><Relationship Id="rId1405" Type="http://schemas.openxmlformats.org/officeDocument/2006/relationships/image" Target="media/image653.wmf"/><Relationship Id="rId1752" Type="http://schemas.openxmlformats.org/officeDocument/2006/relationships/image" Target="media/image817.wmf"/><Relationship Id="rId2803" Type="http://schemas.openxmlformats.org/officeDocument/2006/relationships/image" Target="media/image1327.wmf"/><Relationship Id="rId44" Type="http://schemas.openxmlformats.org/officeDocument/2006/relationships/oleObject" Target="embeddings/oleObject21.bin"/><Relationship Id="rId1612" Type="http://schemas.openxmlformats.org/officeDocument/2006/relationships/image" Target="media/image752.wmf"/><Relationship Id="rId1917" Type="http://schemas.openxmlformats.org/officeDocument/2006/relationships/oleObject" Target="embeddings/oleObject1011.bin"/><Relationship Id="rId3065" Type="http://schemas.openxmlformats.org/officeDocument/2006/relationships/image" Target="media/image1457.wmf"/><Relationship Id="rId3272" Type="http://schemas.openxmlformats.org/officeDocument/2006/relationships/oleObject" Target="embeddings/oleObject1707.bin"/><Relationship Id="rId193" Type="http://schemas.openxmlformats.org/officeDocument/2006/relationships/image" Target="media/image64.wmf"/><Relationship Id="rId498" Type="http://schemas.openxmlformats.org/officeDocument/2006/relationships/image" Target="media/image216.wmf"/><Relationship Id="rId2081" Type="http://schemas.openxmlformats.org/officeDocument/2006/relationships/image" Target="media/image981.wmf"/><Relationship Id="rId2179" Type="http://schemas.openxmlformats.org/officeDocument/2006/relationships/oleObject" Target="embeddings/oleObject1143.bin"/><Relationship Id="rId3132" Type="http://schemas.openxmlformats.org/officeDocument/2006/relationships/oleObject" Target="embeddings/oleObject1637.bin"/><Relationship Id="rId3577" Type="http://schemas.openxmlformats.org/officeDocument/2006/relationships/image" Target="media/image1707.wmf"/><Relationship Id="rId260" Type="http://schemas.openxmlformats.org/officeDocument/2006/relationships/oleObject" Target="embeddings/oleObject156.bin"/><Relationship Id="rId2386" Type="http://schemas.openxmlformats.org/officeDocument/2006/relationships/image" Target="media/image1132.wmf"/><Relationship Id="rId2593" Type="http://schemas.openxmlformats.org/officeDocument/2006/relationships/oleObject" Target="embeddings/oleObject1353.bin"/><Relationship Id="rId3437" Type="http://schemas.openxmlformats.org/officeDocument/2006/relationships/image" Target="media/image1637.wmf"/><Relationship Id="rId120" Type="http://schemas.openxmlformats.org/officeDocument/2006/relationships/oleObject" Target="embeddings/oleObject71.bin"/><Relationship Id="rId358" Type="http://schemas.openxmlformats.org/officeDocument/2006/relationships/oleObject" Target="embeddings/oleObject205.bin"/><Relationship Id="rId565" Type="http://schemas.openxmlformats.org/officeDocument/2006/relationships/image" Target="media/image254.wmf"/><Relationship Id="rId772" Type="http://schemas.openxmlformats.org/officeDocument/2006/relationships/oleObject" Target="embeddings/oleObject417.bin"/><Relationship Id="rId1195" Type="http://schemas.openxmlformats.org/officeDocument/2006/relationships/image" Target="media/image550.wmf"/><Relationship Id="rId2039" Type="http://schemas.openxmlformats.org/officeDocument/2006/relationships/image" Target="media/image960.wmf"/><Relationship Id="rId2246" Type="http://schemas.openxmlformats.org/officeDocument/2006/relationships/image" Target="media/image1063.wmf"/><Relationship Id="rId2453" Type="http://schemas.openxmlformats.org/officeDocument/2006/relationships/oleObject" Target="embeddings/oleObject1282.bin"/><Relationship Id="rId2660" Type="http://schemas.openxmlformats.org/officeDocument/2006/relationships/oleObject" Target="embeddings/oleObject1391.bin"/><Relationship Id="rId2898" Type="http://schemas.openxmlformats.org/officeDocument/2006/relationships/image" Target="media/image1371.wmf"/><Relationship Id="rId3504" Type="http://schemas.openxmlformats.org/officeDocument/2006/relationships/oleObject" Target="embeddings/oleObject1827.bin"/><Relationship Id="rId218" Type="http://schemas.openxmlformats.org/officeDocument/2006/relationships/oleObject" Target="embeddings/oleObject135.bin"/><Relationship Id="rId425" Type="http://schemas.openxmlformats.org/officeDocument/2006/relationships/image" Target="media/image180.wmf"/><Relationship Id="rId632" Type="http://schemas.openxmlformats.org/officeDocument/2006/relationships/oleObject" Target="embeddings/oleObject338.bin"/><Relationship Id="rId1055" Type="http://schemas.openxmlformats.org/officeDocument/2006/relationships/oleObject" Target="embeddings/oleObject564.bin"/><Relationship Id="rId1262" Type="http://schemas.openxmlformats.org/officeDocument/2006/relationships/oleObject" Target="embeddings/oleObject672.bin"/><Relationship Id="rId2106" Type="http://schemas.openxmlformats.org/officeDocument/2006/relationships/oleObject" Target="embeddings/oleObject1106.bin"/><Relationship Id="rId2313" Type="http://schemas.openxmlformats.org/officeDocument/2006/relationships/oleObject" Target="embeddings/oleObject1211.bin"/><Relationship Id="rId2520" Type="http://schemas.openxmlformats.org/officeDocument/2006/relationships/oleObject" Target="embeddings/oleObject1316.bin"/><Relationship Id="rId2758" Type="http://schemas.openxmlformats.org/officeDocument/2006/relationships/oleObject" Target="embeddings/oleObject1447.bin"/><Relationship Id="rId2965" Type="http://schemas.openxmlformats.org/officeDocument/2006/relationships/image" Target="media/image1409.wmf"/><Relationship Id="rId937" Type="http://schemas.openxmlformats.org/officeDocument/2006/relationships/image" Target="media/image429.wmf"/><Relationship Id="rId1122" Type="http://schemas.openxmlformats.org/officeDocument/2006/relationships/oleObject" Target="embeddings/oleObject600.bin"/><Relationship Id="rId1567" Type="http://schemas.openxmlformats.org/officeDocument/2006/relationships/image" Target="media/image734.wmf"/><Relationship Id="rId1774" Type="http://schemas.openxmlformats.org/officeDocument/2006/relationships/image" Target="media/image828.wmf"/><Relationship Id="rId1981" Type="http://schemas.openxmlformats.org/officeDocument/2006/relationships/image" Target="media/image931.wmf"/><Relationship Id="rId2618" Type="http://schemas.openxmlformats.org/officeDocument/2006/relationships/oleObject" Target="embeddings/oleObject1370.bin"/><Relationship Id="rId2825" Type="http://schemas.openxmlformats.org/officeDocument/2006/relationships/image" Target="media/image1338.wmf"/><Relationship Id="rId66" Type="http://schemas.openxmlformats.org/officeDocument/2006/relationships/image" Target="media/image18.wmf"/><Relationship Id="rId1427" Type="http://schemas.openxmlformats.org/officeDocument/2006/relationships/image" Target="media/image664.wmf"/><Relationship Id="rId1634" Type="http://schemas.openxmlformats.org/officeDocument/2006/relationships/image" Target="media/image763.wmf"/><Relationship Id="rId1841" Type="http://schemas.openxmlformats.org/officeDocument/2006/relationships/oleObject" Target="embeddings/oleObject973.bin"/><Relationship Id="rId3087" Type="http://schemas.openxmlformats.org/officeDocument/2006/relationships/image" Target="media/image1468.wmf"/><Relationship Id="rId3294" Type="http://schemas.openxmlformats.org/officeDocument/2006/relationships/oleObject" Target="embeddings/oleObject1718.bin"/><Relationship Id="rId1939" Type="http://schemas.openxmlformats.org/officeDocument/2006/relationships/oleObject" Target="embeddings/oleObject1022.bin"/><Relationship Id="rId3599" Type="http://schemas.openxmlformats.org/officeDocument/2006/relationships/image" Target="media/image1718.wmf"/><Relationship Id="rId1701" Type="http://schemas.openxmlformats.org/officeDocument/2006/relationships/image" Target="media/image792.wmf"/><Relationship Id="rId3154" Type="http://schemas.openxmlformats.org/officeDocument/2006/relationships/oleObject" Target="embeddings/oleObject1648.bin"/><Relationship Id="rId3361" Type="http://schemas.openxmlformats.org/officeDocument/2006/relationships/image" Target="media/image1599.wmf"/><Relationship Id="rId3459" Type="http://schemas.openxmlformats.org/officeDocument/2006/relationships/image" Target="media/image1648.wmf"/><Relationship Id="rId282" Type="http://schemas.openxmlformats.org/officeDocument/2006/relationships/oleObject" Target="embeddings/oleObject167.bin"/><Relationship Id="rId587" Type="http://schemas.openxmlformats.org/officeDocument/2006/relationships/image" Target="media/image265.wmf"/><Relationship Id="rId2170" Type="http://schemas.openxmlformats.org/officeDocument/2006/relationships/image" Target="media/image1025.wmf"/><Relationship Id="rId2268" Type="http://schemas.openxmlformats.org/officeDocument/2006/relationships/image" Target="media/image1074.wmf"/><Relationship Id="rId3014" Type="http://schemas.openxmlformats.org/officeDocument/2006/relationships/image" Target="media/image1433.wmf"/><Relationship Id="rId3221" Type="http://schemas.openxmlformats.org/officeDocument/2006/relationships/image" Target="media/image1533.wmf"/><Relationship Id="rId3319" Type="http://schemas.openxmlformats.org/officeDocument/2006/relationships/oleObject" Target="embeddings/oleObject1733.bin"/><Relationship Id="rId8" Type="http://schemas.openxmlformats.org/officeDocument/2006/relationships/image" Target="media/image1.gif"/><Relationship Id="rId142" Type="http://schemas.openxmlformats.org/officeDocument/2006/relationships/image" Target="media/image44.wmf"/><Relationship Id="rId447" Type="http://schemas.openxmlformats.org/officeDocument/2006/relationships/image" Target="media/image191.wmf"/><Relationship Id="rId794" Type="http://schemas.openxmlformats.org/officeDocument/2006/relationships/oleObject" Target="embeddings/oleObject428.bin"/><Relationship Id="rId1077" Type="http://schemas.openxmlformats.org/officeDocument/2006/relationships/image" Target="media/image494.wmf"/><Relationship Id="rId2030" Type="http://schemas.openxmlformats.org/officeDocument/2006/relationships/oleObject" Target="embeddings/oleObject1068.bin"/><Relationship Id="rId2128" Type="http://schemas.openxmlformats.org/officeDocument/2006/relationships/oleObject" Target="embeddings/oleObject1117.bin"/><Relationship Id="rId2475" Type="http://schemas.openxmlformats.org/officeDocument/2006/relationships/image" Target="media/image1175.wmf"/><Relationship Id="rId2682" Type="http://schemas.openxmlformats.org/officeDocument/2006/relationships/oleObject" Target="embeddings/oleObject1403.bin"/><Relationship Id="rId2987" Type="http://schemas.openxmlformats.org/officeDocument/2006/relationships/image" Target="media/image1420.wmf"/><Relationship Id="rId3526" Type="http://schemas.openxmlformats.org/officeDocument/2006/relationships/oleObject" Target="embeddings/oleObject1838.bin"/><Relationship Id="rId654" Type="http://schemas.openxmlformats.org/officeDocument/2006/relationships/oleObject" Target="embeddings/oleObject349.bin"/><Relationship Id="rId861" Type="http://schemas.openxmlformats.org/officeDocument/2006/relationships/oleObject" Target="embeddings/oleObject463.bin"/><Relationship Id="rId959" Type="http://schemas.openxmlformats.org/officeDocument/2006/relationships/image" Target="media/image440.wmf"/><Relationship Id="rId1284" Type="http://schemas.openxmlformats.org/officeDocument/2006/relationships/oleObject" Target="embeddings/oleObject686.bin"/><Relationship Id="rId1491" Type="http://schemas.openxmlformats.org/officeDocument/2006/relationships/image" Target="media/image696.wmf"/><Relationship Id="rId1589" Type="http://schemas.openxmlformats.org/officeDocument/2006/relationships/image" Target="media/image745.wmf"/><Relationship Id="rId2335" Type="http://schemas.openxmlformats.org/officeDocument/2006/relationships/oleObject" Target="embeddings/oleObject1222.bin"/><Relationship Id="rId2542" Type="http://schemas.openxmlformats.org/officeDocument/2006/relationships/oleObject" Target="embeddings/oleObject1327.bin"/><Relationship Id="rId307" Type="http://schemas.openxmlformats.org/officeDocument/2006/relationships/image" Target="media/image121.wmf"/><Relationship Id="rId514" Type="http://schemas.openxmlformats.org/officeDocument/2006/relationships/image" Target="media/image224.wmf"/><Relationship Id="rId721" Type="http://schemas.openxmlformats.org/officeDocument/2006/relationships/image" Target="media/image323.wmf"/><Relationship Id="rId1144" Type="http://schemas.openxmlformats.org/officeDocument/2006/relationships/oleObject" Target="embeddings/oleObject611.bin"/><Relationship Id="rId1351" Type="http://schemas.openxmlformats.org/officeDocument/2006/relationships/oleObject" Target="embeddings/oleObject719.bin"/><Relationship Id="rId1449" Type="http://schemas.openxmlformats.org/officeDocument/2006/relationships/image" Target="media/image675.wmf"/><Relationship Id="rId1796" Type="http://schemas.openxmlformats.org/officeDocument/2006/relationships/image" Target="media/image839.wmf"/><Relationship Id="rId2402" Type="http://schemas.openxmlformats.org/officeDocument/2006/relationships/oleObject" Target="embeddings/oleObject1256.bin"/><Relationship Id="rId2847" Type="http://schemas.openxmlformats.org/officeDocument/2006/relationships/image" Target="media/image1346.wmf"/><Relationship Id="rId88" Type="http://schemas.openxmlformats.org/officeDocument/2006/relationships/oleObject" Target="embeddings/oleObject52.bin"/><Relationship Id="rId819" Type="http://schemas.openxmlformats.org/officeDocument/2006/relationships/oleObject" Target="embeddings/oleObject442.bin"/><Relationship Id="rId1004" Type="http://schemas.openxmlformats.org/officeDocument/2006/relationships/oleObject" Target="embeddings/oleObject535.bin"/><Relationship Id="rId1211" Type="http://schemas.openxmlformats.org/officeDocument/2006/relationships/image" Target="media/image558.wmf"/><Relationship Id="rId1656" Type="http://schemas.openxmlformats.org/officeDocument/2006/relationships/image" Target="media/image774.wmf"/><Relationship Id="rId1863" Type="http://schemas.openxmlformats.org/officeDocument/2006/relationships/oleObject" Target="embeddings/oleObject984.bin"/><Relationship Id="rId2707" Type="http://schemas.openxmlformats.org/officeDocument/2006/relationships/oleObject" Target="embeddings/oleObject1421.bin"/><Relationship Id="rId2914" Type="http://schemas.openxmlformats.org/officeDocument/2006/relationships/image" Target="media/image1379.wmf"/><Relationship Id="rId1309" Type="http://schemas.openxmlformats.org/officeDocument/2006/relationships/image" Target="media/image604.wmf"/><Relationship Id="rId1516" Type="http://schemas.openxmlformats.org/officeDocument/2006/relationships/oleObject" Target="embeddings/oleObject801.bin"/><Relationship Id="rId1723" Type="http://schemas.openxmlformats.org/officeDocument/2006/relationships/oleObject" Target="embeddings/oleObject914.bin"/><Relationship Id="rId1930" Type="http://schemas.openxmlformats.org/officeDocument/2006/relationships/image" Target="media/image906.wmf"/><Relationship Id="rId3176" Type="http://schemas.openxmlformats.org/officeDocument/2006/relationships/oleObject" Target="embeddings/oleObject1659.bin"/><Relationship Id="rId3383" Type="http://schemas.openxmlformats.org/officeDocument/2006/relationships/image" Target="media/image1610.wmf"/><Relationship Id="rId3590" Type="http://schemas.openxmlformats.org/officeDocument/2006/relationships/oleObject" Target="embeddings/oleObject1870.bin"/><Relationship Id="rId15" Type="http://schemas.openxmlformats.org/officeDocument/2006/relationships/oleObject" Target="embeddings/oleObject4.bin"/><Relationship Id="rId2192" Type="http://schemas.openxmlformats.org/officeDocument/2006/relationships/image" Target="media/image1036.wmf"/><Relationship Id="rId3036" Type="http://schemas.openxmlformats.org/officeDocument/2006/relationships/image" Target="media/image1443.wmf"/><Relationship Id="rId3243" Type="http://schemas.openxmlformats.org/officeDocument/2006/relationships/image" Target="media/image1544.wmf"/><Relationship Id="rId164" Type="http://schemas.openxmlformats.org/officeDocument/2006/relationships/oleObject" Target="embeddings/oleObject104.bin"/><Relationship Id="rId371" Type="http://schemas.openxmlformats.org/officeDocument/2006/relationships/image" Target="media/image153.wmf"/><Relationship Id="rId2052" Type="http://schemas.openxmlformats.org/officeDocument/2006/relationships/oleObject" Target="embeddings/oleObject1079.bin"/><Relationship Id="rId2497" Type="http://schemas.openxmlformats.org/officeDocument/2006/relationships/image" Target="media/image1186.wmf"/><Relationship Id="rId3450" Type="http://schemas.openxmlformats.org/officeDocument/2006/relationships/oleObject" Target="embeddings/oleObject1800.bin"/><Relationship Id="rId3548" Type="http://schemas.openxmlformats.org/officeDocument/2006/relationships/oleObject" Target="embeddings/oleObject1849.bin"/><Relationship Id="rId469" Type="http://schemas.openxmlformats.org/officeDocument/2006/relationships/image" Target="media/image202.wmf"/><Relationship Id="rId676" Type="http://schemas.openxmlformats.org/officeDocument/2006/relationships/image" Target="media/image309.wmf"/><Relationship Id="rId883" Type="http://schemas.openxmlformats.org/officeDocument/2006/relationships/oleObject" Target="embeddings/oleObject474.bin"/><Relationship Id="rId1099" Type="http://schemas.openxmlformats.org/officeDocument/2006/relationships/image" Target="media/image505.wmf"/><Relationship Id="rId2357" Type="http://schemas.openxmlformats.org/officeDocument/2006/relationships/oleObject" Target="embeddings/oleObject1233.bin"/><Relationship Id="rId2564" Type="http://schemas.openxmlformats.org/officeDocument/2006/relationships/image" Target="media/image1219.wmf"/><Relationship Id="rId3103" Type="http://schemas.openxmlformats.org/officeDocument/2006/relationships/image" Target="media/image1476.wmf"/><Relationship Id="rId3310" Type="http://schemas.openxmlformats.org/officeDocument/2006/relationships/oleObject" Target="embeddings/oleObject1726.bin"/><Relationship Id="rId3408" Type="http://schemas.openxmlformats.org/officeDocument/2006/relationships/oleObject" Target="embeddings/oleObject1779.bin"/><Relationship Id="rId3615" Type="http://schemas.openxmlformats.org/officeDocument/2006/relationships/oleObject" Target="embeddings/oleObject1884.bin"/><Relationship Id="rId231" Type="http://schemas.openxmlformats.org/officeDocument/2006/relationships/image" Target="media/image83.wmf"/><Relationship Id="rId329" Type="http://schemas.openxmlformats.org/officeDocument/2006/relationships/image" Target="media/image132.wmf"/><Relationship Id="rId536" Type="http://schemas.openxmlformats.org/officeDocument/2006/relationships/image" Target="media/image235.wmf"/><Relationship Id="rId1166" Type="http://schemas.openxmlformats.org/officeDocument/2006/relationships/image" Target="media/image536.wmf"/><Relationship Id="rId1373" Type="http://schemas.openxmlformats.org/officeDocument/2006/relationships/oleObject" Target="embeddings/oleObject730.bin"/><Relationship Id="rId2217" Type="http://schemas.openxmlformats.org/officeDocument/2006/relationships/oleObject" Target="embeddings/oleObject1162.bin"/><Relationship Id="rId2771" Type="http://schemas.openxmlformats.org/officeDocument/2006/relationships/image" Target="media/image1311.wmf"/><Relationship Id="rId2869" Type="http://schemas.openxmlformats.org/officeDocument/2006/relationships/image" Target="media/image1357.wmf"/><Relationship Id="rId743" Type="http://schemas.openxmlformats.org/officeDocument/2006/relationships/image" Target="media/image334.wmf"/><Relationship Id="rId950" Type="http://schemas.openxmlformats.org/officeDocument/2006/relationships/oleObject" Target="embeddings/oleObject508.bin"/><Relationship Id="rId1026" Type="http://schemas.openxmlformats.org/officeDocument/2006/relationships/oleObject" Target="embeddings/oleObject549.bin"/><Relationship Id="rId1580" Type="http://schemas.openxmlformats.org/officeDocument/2006/relationships/oleObject" Target="embeddings/oleObject833.bin"/><Relationship Id="rId1678" Type="http://schemas.openxmlformats.org/officeDocument/2006/relationships/image" Target="media/image785.wmf"/><Relationship Id="rId1885" Type="http://schemas.openxmlformats.org/officeDocument/2006/relationships/oleObject" Target="embeddings/oleObject995.bin"/><Relationship Id="rId2424" Type="http://schemas.openxmlformats.org/officeDocument/2006/relationships/oleObject" Target="embeddings/oleObject1267.bin"/><Relationship Id="rId2631" Type="http://schemas.openxmlformats.org/officeDocument/2006/relationships/image" Target="media/image1248.wmf"/><Relationship Id="rId2729" Type="http://schemas.openxmlformats.org/officeDocument/2006/relationships/image" Target="media/image1290.wmf"/><Relationship Id="rId2936" Type="http://schemas.openxmlformats.org/officeDocument/2006/relationships/image" Target="media/image1390.wmf"/><Relationship Id="rId603" Type="http://schemas.openxmlformats.org/officeDocument/2006/relationships/image" Target="media/image273.wmf"/><Relationship Id="rId810" Type="http://schemas.openxmlformats.org/officeDocument/2006/relationships/image" Target="media/image366.wmf"/><Relationship Id="rId908" Type="http://schemas.openxmlformats.org/officeDocument/2006/relationships/oleObject" Target="embeddings/oleObject487.bin"/><Relationship Id="rId1233" Type="http://schemas.openxmlformats.org/officeDocument/2006/relationships/image" Target="media/image569.wmf"/><Relationship Id="rId1440" Type="http://schemas.openxmlformats.org/officeDocument/2006/relationships/oleObject" Target="embeddings/oleObject763.bin"/><Relationship Id="rId1538" Type="http://schemas.openxmlformats.org/officeDocument/2006/relationships/oleObject" Target="embeddings/oleObject812.bin"/><Relationship Id="rId1300" Type="http://schemas.openxmlformats.org/officeDocument/2006/relationships/oleObject" Target="embeddings/oleObject694.bin"/><Relationship Id="rId1745" Type="http://schemas.openxmlformats.org/officeDocument/2006/relationships/oleObject" Target="embeddings/oleObject925.bin"/><Relationship Id="rId1952" Type="http://schemas.openxmlformats.org/officeDocument/2006/relationships/image" Target="media/image917.wmf"/><Relationship Id="rId3198" Type="http://schemas.openxmlformats.org/officeDocument/2006/relationships/oleObject" Target="embeddings/oleObject1670.bin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47.bin"/><Relationship Id="rId1812" Type="http://schemas.openxmlformats.org/officeDocument/2006/relationships/image" Target="media/image847.wmf"/><Relationship Id="rId3058" Type="http://schemas.openxmlformats.org/officeDocument/2006/relationships/oleObject" Target="embeddings/oleObject1598.bin"/><Relationship Id="rId3265" Type="http://schemas.openxmlformats.org/officeDocument/2006/relationships/image" Target="media/image1555.wmf"/><Relationship Id="rId3472" Type="http://schemas.openxmlformats.org/officeDocument/2006/relationships/oleObject" Target="embeddings/oleObject1811.bin"/><Relationship Id="rId186" Type="http://schemas.openxmlformats.org/officeDocument/2006/relationships/image" Target="media/image61.wmf"/><Relationship Id="rId393" Type="http://schemas.openxmlformats.org/officeDocument/2006/relationships/image" Target="media/image164.wmf"/><Relationship Id="rId2074" Type="http://schemas.openxmlformats.org/officeDocument/2006/relationships/oleObject" Target="embeddings/oleObject1090.bin"/><Relationship Id="rId2281" Type="http://schemas.openxmlformats.org/officeDocument/2006/relationships/image" Target="media/image1080.wmf"/><Relationship Id="rId3125" Type="http://schemas.openxmlformats.org/officeDocument/2006/relationships/image" Target="media/image1485.wmf"/><Relationship Id="rId3332" Type="http://schemas.openxmlformats.org/officeDocument/2006/relationships/oleObject" Target="embeddings/oleObject1741.bin"/><Relationship Id="rId253" Type="http://schemas.openxmlformats.org/officeDocument/2006/relationships/image" Target="media/image94.wmf"/><Relationship Id="rId460" Type="http://schemas.openxmlformats.org/officeDocument/2006/relationships/oleObject" Target="embeddings/oleObject256.bin"/><Relationship Id="rId698" Type="http://schemas.openxmlformats.org/officeDocument/2006/relationships/oleObject" Target="embeddings/oleObject378.bin"/><Relationship Id="rId1090" Type="http://schemas.openxmlformats.org/officeDocument/2006/relationships/oleObject" Target="embeddings/oleObject583.bin"/><Relationship Id="rId2141" Type="http://schemas.openxmlformats.org/officeDocument/2006/relationships/oleObject" Target="embeddings/oleObject1124.bin"/><Relationship Id="rId2379" Type="http://schemas.openxmlformats.org/officeDocument/2006/relationships/oleObject" Target="embeddings/oleObject1244.bin"/><Relationship Id="rId2586" Type="http://schemas.openxmlformats.org/officeDocument/2006/relationships/image" Target="media/image1230.wmf"/><Relationship Id="rId2793" Type="http://schemas.openxmlformats.org/officeDocument/2006/relationships/image" Target="media/image1322.wmf"/><Relationship Id="rId113" Type="http://schemas.openxmlformats.org/officeDocument/2006/relationships/image" Target="media/image41.png"/><Relationship Id="rId320" Type="http://schemas.openxmlformats.org/officeDocument/2006/relationships/oleObject" Target="embeddings/oleObject186.bin"/><Relationship Id="rId558" Type="http://schemas.openxmlformats.org/officeDocument/2006/relationships/oleObject" Target="embeddings/oleObject301.bin"/><Relationship Id="rId765" Type="http://schemas.openxmlformats.org/officeDocument/2006/relationships/image" Target="media/image345.wmf"/><Relationship Id="rId972" Type="http://schemas.openxmlformats.org/officeDocument/2006/relationships/oleObject" Target="embeddings/oleObject519.bin"/><Relationship Id="rId1188" Type="http://schemas.openxmlformats.org/officeDocument/2006/relationships/oleObject" Target="embeddings/oleObject635.bin"/><Relationship Id="rId1395" Type="http://schemas.openxmlformats.org/officeDocument/2006/relationships/oleObject" Target="embeddings/oleObject741.bin"/><Relationship Id="rId2001" Type="http://schemas.openxmlformats.org/officeDocument/2006/relationships/image" Target="media/image941.wmf"/><Relationship Id="rId2239" Type="http://schemas.openxmlformats.org/officeDocument/2006/relationships/oleObject" Target="embeddings/oleObject1173.bin"/><Relationship Id="rId2446" Type="http://schemas.openxmlformats.org/officeDocument/2006/relationships/oleObject" Target="embeddings/oleObject1278.bin"/><Relationship Id="rId2653" Type="http://schemas.openxmlformats.org/officeDocument/2006/relationships/image" Target="media/image1259.wmf"/><Relationship Id="rId2860" Type="http://schemas.openxmlformats.org/officeDocument/2006/relationships/oleObject" Target="embeddings/oleObject1501.bin"/><Relationship Id="rId418" Type="http://schemas.openxmlformats.org/officeDocument/2006/relationships/oleObject" Target="embeddings/oleObject235.bin"/><Relationship Id="rId625" Type="http://schemas.openxmlformats.org/officeDocument/2006/relationships/image" Target="media/image284.wmf"/><Relationship Id="rId832" Type="http://schemas.openxmlformats.org/officeDocument/2006/relationships/image" Target="media/image377.wmf"/><Relationship Id="rId1048" Type="http://schemas.openxmlformats.org/officeDocument/2006/relationships/oleObject" Target="embeddings/oleObject560.bin"/><Relationship Id="rId1255" Type="http://schemas.openxmlformats.org/officeDocument/2006/relationships/image" Target="media/image580.wmf"/><Relationship Id="rId1462" Type="http://schemas.openxmlformats.org/officeDocument/2006/relationships/oleObject" Target="embeddings/oleObject774.bin"/><Relationship Id="rId2306" Type="http://schemas.openxmlformats.org/officeDocument/2006/relationships/oleObject" Target="embeddings/oleObject1207.bin"/><Relationship Id="rId2513" Type="http://schemas.openxmlformats.org/officeDocument/2006/relationships/image" Target="media/image1194.wmf"/><Relationship Id="rId2958" Type="http://schemas.openxmlformats.org/officeDocument/2006/relationships/image" Target="media/image1405.wmf"/><Relationship Id="rId1115" Type="http://schemas.openxmlformats.org/officeDocument/2006/relationships/image" Target="media/image512.wmf"/><Relationship Id="rId1322" Type="http://schemas.openxmlformats.org/officeDocument/2006/relationships/oleObject" Target="embeddings/oleObject705.bin"/><Relationship Id="rId1767" Type="http://schemas.openxmlformats.org/officeDocument/2006/relationships/oleObject" Target="embeddings/oleObject936.bin"/><Relationship Id="rId1974" Type="http://schemas.openxmlformats.org/officeDocument/2006/relationships/oleObject" Target="embeddings/oleObject1040.bin"/><Relationship Id="rId2720" Type="http://schemas.openxmlformats.org/officeDocument/2006/relationships/oleObject" Target="embeddings/oleObject1428.bin"/><Relationship Id="rId2818" Type="http://schemas.openxmlformats.org/officeDocument/2006/relationships/oleObject" Target="embeddings/oleObject1477.bin"/><Relationship Id="rId59" Type="http://schemas.openxmlformats.org/officeDocument/2006/relationships/oleObject" Target="embeddings/oleObject36.bin"/><Relationship Id="rId1627" Type="http://schemas.openxmlformats.org/officeDocument/2006/relationships/oleObject" Target="embeddings/oleObject861.bin"/><Relationship Id="rId1834" Type="http://schemas.openxmlformats.org/officeDocument/2006/relationships/image" Target="media/image858.wmf"/><Relationship Id="rId3287" Type="http://schemas.openxmlformats.org/officeDocument/2006/relationships/image" Target="media/image1566.wmf"/><Relationship Id="rId2096" Type="http://schemas.openxmlformats.org/officeDocument/2006/relationships/oleObject" Target="embeddings/oleObject1101.bin"/><Relationship Id="rId3494" Type="http://schemas.openxmlformats.org/officeDocument/2006/relationships/oleObject" Target="embeddings/oleObject1822.bin"/><Relationship Id="rId1901" Type="http://schemas.openxmlformats.org/officeDocument/2006/relationships/oleObject" Target="embeddings/oleObject1003.bin"/><Relationship Id="rId3147" Type="http://schemas.openxmlformats.org/officeDocument/2006/relationships/image" Target="media/image1496.wmf"/><Relationship Id="rId3354" Type="http://schemas.openxmlformats.org/officeDocument/2006/relationships/oleObject" Target="embeddings/oleObject1752.bin"/><Relationship Id="rId3561" Type="http://schemas.openxmlformats.org/officeDocument/2006/relationships/image" Target="media/image1699.wmf"/><Relationship Id="rId275" Type="http://schemas.openxmlformats.org/officeDocument/2006/relationships/image" Target="media/image105.wmf"/><Relationship Id="rId482" Type="http://schemas.openxmlformats.org/officeDocument/2006/relationships/image" Target="media/image208.wmf"/><Relationship Id="rId2163" Type="http://schemas.openxmlformats.org/officeDocument/2006/relationships/oleObject" Target="embeddings/oleObject1135.bin"/><Relationship Id="rId2370" Type="http://schemas.openxmlformats.org/officeDocument/2006/relationships/image" Target="media/image1124.wmf"/><Relationship Id="rId3007" Type="http://schemas.openxmlformats.org/officeDocument/2006/relationships/oleObject" Target="embeddings/oleObject1571.bin"/><Relationship Id="rId3214" Type="http://schemas.openxmlformats.org/officeDocument/2006/relationships/oleObject" Target="embeddings/oleObject1678.bin"/><Relationship Id="rId3421" Type="http://schemas.openxmlformats.org/officeDocument/2006/relationships/image" Target="media/image1629.wmf"/><Relationship Id="rId135" Type="http://schemas.openxmlformats.org/officeDocument/2006/relationships/oleObject" Target="embeddings/oleObject86.bin"/><Relationship Id="rId342" Type="http://schemas.openxmlformats.org/officeDocument/2006/relationships/oleObject" Target="embeddings/oleObject197.bin"/><Relationship Id="rId787" Type="http://schemas.openxmlformats.org/officeDocument/2006/relationships/image" Target="media/image356.wmf"/><Relationship Id="rId994" Type="http://schemas.openxmlformats.org/officeDocument/2006/relationships/oleObject" Target="embeddings/oleObject530.bin"/><Relationship Id="rId2023" Type="http://schemas.openxmlformats.org/officeDocument/2006/relationships/image" Target="media/image952.wmf"/><Relationship Id="rId2230" Type="http://schemas.openxmlformats.org/officeDocument/2006/relationships/image" Target="media/image1055.wmf"/><Relationship Id="rId2468" Type="http://schemas.openxmlformats.org/officeDocument/2006/relationships/oleObject" Target="embeddings/oleObject1290.bin"/><Relationship Id="rId2675" Type="http://schemas.openxmlformats.org/officeDocument/2006/relationships/image" Target="media/image1269.wmf"/><Relationship Id="rId2882" Type="http://schemas.openxmlformats.org/officeDocument/2006/relationships/image" Target="media/image1363.wmf"/><Relationship Id="rId3519" Type="http://schemas.openxmlformats.org/officeDocument/2006/relationships/image" Target="media/image1678.wmf"/><Relationship Id="rId202" Type="http://schemas.openxmlformats.org/officeDocument/2006/relationships/oleObject" Target="embeddings/oleObject127.bin"/><Relationship Id="rId647" Type="http://schemas.openxmlformats.org/officeDocument/2006/relationships/image" Target="media/image295.wmf"/><Relationship Id="rId854" Type="http://schemas.openxmlformats.org/officeDocument/2006/relationships/image" Target="media/image388.wmf"/><Relationship Id="rId1277" Type="http://schemas.openxmlformats.org/officeDocument/2006/relationships/image" Target="media/image588.wmf"/><Relationship Id="rId1484" Type="http://schemas.openxmlformats.org/officeDocument/2006/relationships/oleObject" Target="embeddings/oleObject785.bin"/><Relationship Id="rId1691" Type="http://schemas.openxmlformats.org/officeDocument/2006/relationships/oleObject" Target="embeddings/oleObject893.bin"/><Relationship Id="rId2328" Type="http://schemas.openxmlformats.org/officeDocument/2006/relationships/image" Target="media/image1103.wmf"/><Relationship Id="rId2535" Type="http://schemas.openxmlformats.org/officeDocument/2006/relationships/image" Target="media/image1205.wmf"/><Relationship Id="rId2742" Type="http://schemas.openxmlformats.org/officeDocument/2006/relationships/oleObject" Target="embeddings/oleObject1439.bin"/><Relationship Id="rId507" Type="http://schemas.openxmlformats.org/officeDocument/2006/relationships/oleObject" Target="embeddings/oleObject280.bin"/><Relationship Id="rId714" Type="http://schemas.openxmlformats.org/officeDocument/2006/relationships/oleObject" Target="embeddings/oleObject388.bin"/><Relationship Id="rId921" Type="http://schemas.openxmlformats.org/officeDocument/2006/relationships/image" Target="media/image421.wmf"/><Relationship Id="rId1137" Type="http://schemas.openxmlformats.org/officeDocument/2006/relationships/image" Target="media/image523.wmf"/><Relationship Id="rId1344" Type="http://schemas.openxmlformats.org/officeDocument/2006/relationships/image" Target="media/image622.wmf"/><Relationship Id="rId1551" Type="http://schemas.openxmlformats.org/officeDocument/2006/relationships/image" Target="media/image726.wmf"/><Relationship Id="rId1789" Type="http://schemas.openxmlformats.org/officeDocument/2006/relationships/oleObject" Target="embeddings/oleObject947.bin"/><Relationship Id="rId1996" Type="http://schemas.openxmlformats.org/officeDocument/2006/relationships/oleObject" Target="embeddings/oleObject1051.bin"/><Relationship Id="rId2602" Type="http://schemas.openxmlformats.org/officeDocument/2006/relationships/oleObject" Target="embeddings/oleObject1360.bin"/><Relationship Id="rId50" Type="http://schemas.openxmlformats.org/officeDocument/2006/relationships/oleObject" Target="embeddings/oleObject27.bin"/><Relationship Id="rId1204" Type="http://schemas.openxmlformats.org/officeDocument/2006/relationships/oleObject" Target="embeddings/oleObject643.bin"/><Relationship Id="rId1411" Type="http://schemas.openxmlformats.org/officeDocument/2006/relationships/image" Target="media/image656.wmf"/><Relationship Id="rId1649" Type="http://schemas.openxmlformats.org/officeDocument/2006/relationships/oleObject" Target="embeddings/oleObject872.bin"/><Relationship Id="rId1856" Type="http://schemas.openxmlformats.org/officeDocument/2006/relationships/image" Target="media/image869.wmf"/><Relationship Id="rId2907" Type="http://schemas.openxmlformats.org/officeDocument/2006/relationships/oleObject" Target="embeddings/oleObject1525.bin"/><Relationship Id="rId3071" Type="http://schemas.openxmlformats.org/officeDocument/2006/relationships/image" Target="media/image1460.wmf"/><Relationship Id="rId1509" Type="http://schemas.openxmlformats.org/officeDocument/2006/relationships/image" Target="media/image705.wmf"/><Relationship Id="rId1716" Type="http://schemas.openxmlformats.org/officeDocument/2006/relationships/image" Target="media/image799.wmf"/><Relationship Id="rId1923" Type="http://schemas.openxmlformats.org/officeDocument/2006/relationships/oleObject" Target="embeddings/oleObject1014.bin"/><Relationship Id="rId3169" Type="http://schemas.openxmlformats.org/officeDocument/2006/relationships/image" Target="media/image1507.wmf"/><Relationship Id="rId3376" Type="http://schemas.openxmlformats.org/officeDocument/2006/relationships/oleObject" Target="embeddings/oleObject1763.bin"/><Relationship Id="rId3583" Type="http://schemas.openxmlformats.org/officeDocument/2006/relationships/image" Target="media/image1710.wmf"/><Relationship Id="rId297" Type="http://schemas.openxmlformats.org/officeDocument/2006/relationships/image" Target="media/image116.wmf"/><Relationship Id="rId2185" Type="http://schemas.openxmlformats.org/officeDocument/2006/relationships/oleObject" Target="embeddings/oleObject1146.bin"/><Relationship Id="rId2392" Type="http://schemas.openxmlformats.org/officeDocument/2006/relationships/oleObject" Target="embeddings/oleObject1251.bin"/><Relationship Id="rId3029" Type="http://schemas.openxmlformats.org/officeDocument/2006/relationships/oleObject" Target="embeddings/oleObject1583.bin"/><Relationship Id="rId3236" Type="http://schemas.openxmlformats.org/officeDocument/2006/relationships/oleObject" Target="embeddings/oleObject1689.bin"/><Relationship Id="rId157" Type="http://schemas.openxmlformats.org/officeDocument/2006/relationships/oleObject" Target="embeddings/oleObject99.bin"/><Relationship Id="rId364" Type="http://schemas.openxmlformats.org/officeDocument/2006/relationships/oleObject" Target="embeddings/oleObject208.bin"/><Relationship Id="rId2045" Type="http://schemas.openxmlformats.org/officeDocument/2006/relationships/image" Target="media/image963.wmf"/><Relationship Id="rId2697" Type="http://schemas.openxmlformats.org/officeDocument/2006/relationships/oleObject" Target="embeddings/oleObject1411.bin"/><Relationship Id="rId3443" Type="http://schemas.openxmlformats.org/officeDocument/2006/relationships/image" Target="media/image1640.wmf"/><Relationship Id="rId571" Type="http://schemas.openxmlformats.org/officeDocument/2006/relationships/image" Target="media/image257.wmf"/><Relationship Id="rId669" Type="http://schemas.openxmlformats.org/officeDocument/2006/relationships/oleObject" Target="embeddings/oleObject357.bin"/><Relationship Id="rId876" Type="http://schemas.openxmlformats.org/officeDocument/2006/relationships/image" Target="media/image399.wmf"/><Relationship Id="rId1299" Type="http://schemas.openxmlformats.org/officeDocument/2006/relationships/image" Target="media/image599.wmf"/><Relationship Id="rId2252" Type="http://schemas.openxmlformats.org/officeDocument/2006/relationships/image" Target="media/image1066.wmf"/><Relationship Id="rId2557" Type="http://schemas.openxmlformats.org/officeDocument/2006/relationships/oleObject" Target="embeddings/oleObject1335.bin"/><Relationship Id="rId3303" Type="http://schemas.openxmlformats.org/officeDocument/2006/relationships/image" Target="media/image1574.wmf"/><Relationship Id="rId3510" Type="http://schemas.openxmlformats.org/officeDocument/2006/relationships/oleObject" Target="embeddings/oleObject1830.bin"/><Relationship Id="rId3608" Type="http://schemas.openxmlformats.org/officeDocument/2006/relationships/oleObject" Target="embeddings/oleObject1880.bin"/><Relationship Id="rId224" Type="http://schemas.openxmlformats.org/officeDocument/2006/relationships/oleObject" Target="embeddings/oleObject138.bin"/><Relationship Id="rId431" Type="http://schemas.openxmlformats.org/officeDocument/2006/relationships/image" Target="media/image183.wmf"/><Relationship Id="rId529" Type="http://schemas.openxmlformats.org/officeDocument/2006/relationships/oleObject" Target="embeddings/oleObject291.bin"/><Relationship Id="rId736" Type="http://schemas.openxmlformats.org/officeDocument/2006/relationships/oleObject" Target="embeddings/oleObject399.bin"/><Relationship Id="rId1061" Type="http://schemas.openxmlformats.org/officeDocument/2006/relationships/image" Target="media/image486.wmf"/><Relationship Id="rId1159" Type="http://schemas.openxmlformats.org/officeDocument/2006/relationships/oleObject" Target="embeddings/oleObject619.bin"/><Relationship Id="rId1366" Type="http://schemas.openxmlformats.org/officeDocument/2006/relationships/image" Target="media/image633.wmf"/><Relationship Id="rId2112" Type="http://schemas.openxmlformats.org/officeDocument/2006/relationships/oleObject" Target="embeddings/oleObject1109.bin"/><Relationship Id="rId2417" Type="http://schemas.openxmlformats.org/officeDocument/2006/relationships/image" Target="media/image1147.wmf"/><Relationship Id="rId2764" Type="http://schemas.openxmlformats.org/officeDocument/2006/relationships/oleObject" Target="embeddings/oleObject1450.bin"/><Relationship Id="rId2971" Type="http://schemas.openxmlformats.org/officeDocument/2006/relationships/image" Target="media/image1412.wmf"/><Relationship Id="rId943" Type="http://schemas.openxmlformats.org/officeDocument/2006/relationships/image" Target="media/image432.wmf"/><Relationship Id="rId1019" Type="http://schemas.openxmlformats.org/officeDocument/2006/relationships/oleObject" Target="embeddings/oleObject545.bin"/><Relationship Id="rId1573" Type="http://schemas.openxmlformats.org/officeDocument/2006/relationships/image" Target="media/image737.wmf"/><Relationship Id="rId1780" Type="http://schemas.openxmlformats.org/officeDocument/2006/relationships/image" Target="media/image831.wmf"/><Relationship Id="rId1878" Type="http://schemas.openxmlformats.org/officeDocument/2006/relationships/image" Target="media/image880.wmf"/><Relationship Id="rId2624" Type="http://schemas.openxmlformats.org/officeDocument/2006/relationships/oleObject" Target="embeddings/oleObject1373.bin"/><Relationship Id="rId2831" Type="http://schemas.openxmlformats.org/officeDocument/2006/relationships/image" Target="media/image1341.wmf"/><Relationship Id="rId2929" Type="http://schemas.openxmlformats.org/officeDocument/2006/relationships/oleObject" Target="embeddings/oleObject1536.bin"/><Relationship Id="rId72" Type="http://schemas.openxmlformats.org/officeDocument/2006/relationships/oleObject" Target="embeddings/oleObject45.bin"/><Relationship Id="rId803" Type="http://schemas.openxmlformats.org/officeDocument/2006/relationships/oleObject" Target="embeddings/oleObject434.bin"/><Relationship Id="rId1226" Type="http://schemas.openxmlformats.org/officeDocument/2006/relationships/oleObject" Target="embeddings/oleObject654.bin"/><Relationship Id="rId1433" Type="http://schemas.openxmlformats.org/officeDocument/2006/relationships/image" Target="media/image667.wmf"/><Relationship Id="rId1640" Type="http://schemas.openxmlformats.org/officeDocument/2006/relationships/image" Target="media/image766.wmf"/><Relationship Id="rId1738" Type="http://schemas.openxmlformats.org/officeDocument/2006/relationships/image" Target="media/image810.wmf"/><Relationship Id="rId3093" Type="http://schemas.openxmlformats.org/officeDocument/2006/relationships/image" Target="media/image1471.wmf"/><Relationship Id="rId1500" Type="http://schemas.openxmlformats.org/officeDocument/2006/relationships/oleObject" Target="embeddings/oleObject793.bin"/><Relationship Id="rId1945" Type="http://schemas.openxmlformats.org/officeDocument/2006/relationships/oleObject" Target="embeddings/oleObject1025.bin"/><Relationship Id="rId3160" Type="http://schemas.openxmlformats.org/officeDocument/2006/relationships/oleObject" Target="embeddings/oleObject1651.bin"/><Relationship Id="rId3398" Type="http://schemas.openxmlformats.org/officeDocument/2006/relationships/oleObject" Target="embeddings/oleObject1774.bin"/><Relationship Id="rId1805" Type="http://schemas.openxmlformats.org/officeDocument/2006/relationships/oleObject" Target="embeddings/oleObject955.bin"/><Relationship Id="rId3020" Type="http://schemas.openxmlformats.org/officeDocument/2006/relationships/oleObject" Target="embeddings/oleObject1578.bin"/><Relationship Id="rId3258" Type="http://schemas.openxmlformats.org/officeDocument/2006/relationships/oleObject" Target="embeddings/oleObject1700.bin"/><Relationship Id="rId3465" Type="http://schemas.openxmlformats.org/officeDocument/2006/relationships/image" Target="media/image1651.wmf"/><Relationship Id="rId179" Type="http://schemas.openxmlformats.org/officeDocument/2006/relationships/oleObject" Target="embeddings/oleObject115.bin"/><Relationship Id="rId386" Type="http://schemas.openxmlformats.org/officeDocument/2006/relationships/oleObject" Target="embeddings/oleObject219.bin"/><Relationship Id="rId593" Type="http://schemas.openxmlformats.org/officeDocument/2006/relationships/image" Target="media/image268.wmf"/><Relationship Id="rId2067" Type="http://schemas.openxmlformats.org/officeDocument/2006/relationships/image" Target="media/image974.wmf"/><Relationship Id="rId2274" Type="http://schemas.openxmlformats.org/officeDocument/2006/relationships/image" Target="media/image1077.wmf"/><Relationship Id="rId2481" Type="http://schemas.openxmlformats.org/officeDocument/2006/relationships/image" Target="media/image1178.wmf"/><Relationship Id="rId3118" Type="http://schemas.openxmlformats.org/officeDocument/2006/relationships/oleObject" Target="embeddings/oleObject1630.bin"/><Relationship Id="rId3325" Type="http://schemas.openxmlformats.org/officeDocument/2006/relationships/image" Target="media/image1581.wmf"/><Relationship Id="rId3532" Type="http://schemas.openxmlformats.org/officeDocument/2006/relationships/oleObject" Target="embeddings/oleObject1841.bin"/><Relationship Id="rId246" Type="http://schemas.openxmlformats.org/officeDocument/2006/relationships/oleObject" Target="embeddings/oleObject149.bin"/><Relationship Id="rId453" Type="http://schemas.openxmlformats.org/officeDocument/2006/relationships/image" Target="media/image194.wmf"/><Relationship Id="rId660" Type="http://schemas.openxmlformats.org/officeDocument/2006/relationships/oleObject" Target="embeddings/oleObject352.bin"/><Relationship Id="rId898" Type="http://schemas.openxmlformats.org/officeDocument/2006/relationships/oleObject" Target="embeddings/oleObject482.bin"/><Relationship Id="rId1083" Type="http://schemas.openxmlformats.org/officeDocument/2006/relationships/image" Target="media/image497.wmf"/><Relationship Id="rId1290" Type="http://schemas.openxmlformats.org/officeDocument/2006/relationships/oleObject" Target="embeddings/oleObject689.bin"/><Relationship Id="rId2134" Type="http://schemas.openxmlformats.org/officeDocument/2006/relationships/image" Target="media/image1007.wmf"/><Relationship Id="rId2341" Type="http://schemas.openxmlformats.org/officeDocument/2006/relationships/oleObject" Target="embeddings/oleObject1225.bin"/><Relationship Id="rId2579" Type="http://schemas.openxmlformats.org/officeDocument/2006/relationships/oleObject" Target="embeddings/oleObject1346.bin"/><Relationship Id="rId2786" Type="http://schemas.openxmlformats.org/officeDocument/2006/relationships/oleObject" Target="embeddings/oleObject1461.bin"/><Relationship Id="rId2993" Type="http://schemas.openxmlformats.org/officeDocument/2006/relationships/image" Target="media/image1423.wmf"/><Relationship Id="rId106" Type="http://schemas.openxmlformats.org/officeDocument/2006/relationships/image" Target="media/image37.png"/><Relationship Id="rId313" Type="http://schemas.openxmlformats.org/officeDocument/2006/relationships/image" Target="media/image124.wmf"/><Relationship Id="rId758" Type="http://schemas.openxmlformats.org/officeDocument/2006/relationships/oleObject" Target="embeddings/oleObject410.bin"/><Relationship Id="rId965" Type="http://schemas.openxmlformats.org/officeDocument/2006/relationships/image" Target="media/image443.wmf"/><Relationship Id="rId1150" Type="http://schemas.openxmlformats.org/officeDocument/2006/relationships/oleObject" Target="embeddings/oleObject614.bin"/><Relationship Id="rId1388" Type="http://schemas.openxmlformats.org/officeDocument/2006/relationships/image" Target="media/image644.wmf"/><Relationship Id="rId1595" Type="http://schemas.openxmlformats.org/officeDocument/2006/relationships/image" Target="media/image748.wmf"/><Relationship Id="rId2439" Type="http://schemas.openxmlformats.org/officeDocument/2006/relationships/image" Target="media/image1158.wmf"/><Relationship Id="rId2646" Type="http://schemas.openxmlformats.org/officeDocument/2006/relationships/oleObject" Target="embeddings/oleObject1384.bin"/><Relationship Id="rId2853" Type="http://schemas.openxmlformats.org/officeDocument/2006/relationships/image" Target="media/image1349.wmf"/><Relationship Id="rId94" Type="http://schemas.openxmlformats.org/officeDocument/2006/relationships/oleObject" Target="embeddings/oleObject55.bin"/><Relationship Id="rId520" Type="http://schemas.openxmlformats.org/officeDocument/2006/relationships/image" Target="media/image227.wmf"/><Relationship Id="rId618" Type="http://schemas.openxmlformats.org/officeDocument/2006/relationships/oleObject" Target="embeddings/oleObject331.bin"/><Relationship Id="rId825" Type="http://schemas.openxmlformats.org/officeDocument/2006/relationships/oleObject" Target="embeddings/oleObject445.bin"/><Relationship Id="rId1248" Type="http://schemas.openxmlformats.org/officeDocument/2006/relationships/oleObject" Target="embeddings/oleObject665.bin"/><Relationship Id="rId1455" Type="http://schemas.openxmlformats.org/officeDocument/2006/relationships/image" Target="media/image678.wmf"/><Relationship Id="rId1662" Type="http://schemas.openxmlformats.org/officeDocument/2006/relationships/image" Target="media/image777.wmf"/><Relationship Id="rId2201" Type="http://schemas.openxmlformats.org/officeDocument/2006/relationships/oleObject" Target="embeddings/oleObject1154.bin"/><Relationship Id="rId2506" Type="http://schemas.openxmlformats.org/officeDocument/2006/relationships/oleObject" Target="embeddings/oleObject1309.bin"/><Relationship Id="rId1010" Type="http://schemas.openxmlformats.org/officeDocument/2006/relationships/oleObject" Target="embeddings/oleObject538.bin"/><Relationship Id="rId1108" Type="http://schemas.openxmlformats.org/officeDocument/2006/relationships/oleObject" Target="embeddings/oleObject592.bin"/><Relationship Id="rId1315" Type="http://schemas.openxmlformats.org/officeDocument/2006/relationships/image" Target="media/image607.wmf"/><Relationship Id="rId1967" Type="http://schemas.openxmlformats.org/officeDocument/2006/relationships/image" Target="media/image924.wmf"/><Relationship Id="rId2713" Type="http://schemas.openxmlformats.org/officeDocument/2006/relationships/image" Target="media/image1282.wmf"/><Relationship Id="rId2920" Type="http://schemas.openxmlformats.org/officeDocument/2006/relationships/image" Target="media/image1382.wmf"/><Relationship Id="rId1522" Type="http://schemas.openxmlformats.org/officeDocument/2006/relationships/oleObject" Target="embeddings/oleObject804.bin"/><Relationship Id="rId21" Type="http://schemas.openxmlformats.org/officeDocument/2006/relationships/oleObject" Target="embeddings/oleObject7.bin"/><Relationship Id="rId2089" Type="http://schemas.openxmlformats.org/officeDocument/2006/relationships/image" Target="media/image985.wmf"/><Relationship Id="rId3487" Type="http://schemas.openxmlformats.org/officeDocument/2006/relationships/image" Target="media/image1662.wmf"/><Relationship Id="rId2296" Type="http://schemas.openxmlformats.org/officeDocument/2006/relationships/oleObject" Target="embeddings/oleObject1202.bin"/><Relationship Id="rId3347" Type="http://schemas.openxmlformats.org/officeDocument/2006/relationships/image" Target="media/image1592.wmf"/><Relationship Id="rId3554" Type="http://schemas.openxmlformats.org/officeDocument/2006/relationships/oleObject" Target="embeddings/oleObject1852.bin"/><Relationship Id="rId268" Type="http://schemas.openxmlformats.org/officeDocument/2006/relationships/oleObject" Target="embeddings/oleObject160.bin"/><Relationship Id="rId475" Type="http://schemas.openxmlformats.org/officeDocument/2006/relationships/image" Target="media/image205.wmf"/><Relationship Id="rId682" Type="http://schemas.openxmlformats.org/officeDocument/2006/relationships/image" Target="media/image312.wmf"/><Relationship Id="rId2156" Type="http://schemas.openxmlformats.org/officeDocument/2006/relationships/image" Target="media/image1018.wmf"/><Relationship Id="rId2363" Type="http://schemas.openxmlformats.org/officeDocument/2006/relationships/oleObject" Target="embeddings/oleObject1236.bin"/><Relationship Id="rId2570" Type="http://schemas.openxmlformats.org/officeDocument/2006/relationships/image" Target="media/image1222.wmf"/><Relationship Id="rId3207" Type="http://schemas.openxmlformats.org/officeDocument/2006/relationships/image" Target="media/image1526.wmf"/><Relationship Id="rId3414" Type="http://schemas.openxmlformats.org/officeDocument/2006/relationships/oleObject" Target="embeddings/oleObject1782.bin"/><Relationship Id="rId3621" Type="http://schemas.openxmlformats.org/officeDocument/2006/relationships/oleObject" Target="embeddings/oleObject1887.bin"/><Relationship Id="rId128" Type="http://schemas.openxmlformats.org/officeDocument/2006/relationships/oleObject" Target="embeddings/oleObject79.bin"/><Relationship Id="rId335" Type="http://schemas.openxmlformats.org/officeDocument/2006/relationships/image" Target="media/image135.wmf"/><Relationship Id="rId542" Type="http://schemas.openxmlformats.org/officeDocument/2006/relationships/image" Target="media/image238.wmf"/><Relationship Id="rId1172" Type="http://schemas.openxmlformats.org/officeDocument/2006/relationships/oleObject" Target="embeddings/oleObject627.bin"/><Relationship Id="rId2016" Type="http://schemas.openxmlformats.org/officeDocument/2006/relationships/oleObject" Target="embeddings/oleObject1061.bin"/><Relationship Id="rId2223" Type="http://schemas.openxmlformats.org/officeDocument/2006/relationships/oleObject" Target="embeddings/oleObject1165.bin"/><Relationship Id="rId2430" Type="http://schemas.openxmlformats.org/officeDocument/2006/relationships/oleObject" Target="embeddings/oleObject1270.bin"/><Relationship Id="rId402" Type="http://schemas.openxmlformats.org/officeDocument/2006/relationships/oleObject" Target="embeddings/oleObject227.bin"/><Relationship Id="rId1032" Type="http://schemas.openxmlformats.org/officeDocument/2006/relationships/oleObject" Target="embeddings/oleObject552.bin"/><Relationship Id="rId1989" Type="http://schemas.openxmlformats.org/officeDocument/2006/relationships/image" Target="media/image935.wmf"/><Relationship Id="rId1849" Type="http://schemas.openxmlformats.org/officeDocument/2006/relationships/oleObject" Target="embeddings/oleObject977.bin"/><Relationship Id="rId3064" Type="http://schemas.openxmlformats.org/officeDocument/2006/relationships/oleObject" Target="embeddings/oleObject1601.bin"/><Relationship Id="rId192" Type="http://schemas.openxmlformats.org/officeDocument/2006/relationships/oleObject" Target="embeddings/oleObject122.bin"/><Relationship Id="rId1709" Type="http://schemas.openxmlformats.org/officeDocument/2006/relationships/oleObject" Target="embeddings/oleObject907.bin"/><Relationship Id="rId1916" Type="http://schemas.openxmlformats.org/officeDocument/2006/relationships/image" Target="media/image899.wmf"/><Relationship Id="rId3271" Type="http://schemas.openxmlformats.org/officeDocument/2006/relationships/image" Target="media/image1558.wmf"/><Relationship Id="rId2080" Type="http://schemas.openxmlformats.org/officeDocument/2006/relationships/oleObject" Target="embeddings/oleObject1093.bin"/><Relationship Id="rId3131" Type="http://schemas.openxmlformats.org/officeDocument/2006/relationships/image" Target="media/image1488.wmf"/><Relationship Id="rId2897" Type="http://schemas.openxmlformats.org/officeDocument/2006/relationships/oleObject" Target="embeddings/oleObject1520.bin"/><Relationship Id="rId869" Type="http://schemas.openxmlformats.org/officeDocument/2006/relationships/oleObject" Target="embeddings/oleObject467.bin"/><Relationship Id="rId1499" Type="http://schemas.openxmlformats.org/officeDocument/2006/relationships/image" Target="media/image700.wmf"/><Relationship Id="rId729" Type="http://schemas.openxmlformats.org/officeDocument/2006/relationships/image" Target="media/image327.wmf"/><Relationship Id="rId1359" Type="http://schemas.openxmlformats.org/officeDocument/2006/relationships/oleObject" Target="embeddings/oleObject723.bin"/><Relationship Id="rId2757" Type="http://schemas.openxmlformats.org/officeDocument/2006/relationships/image" Target="media/image1304.wmf"/><Relationship Id="rId2964" Type="http://schemas.openxmlformats.org/officeDocument/2006/relationships/oleObject" Target="embeddings/oleObject1549.bin"/><Relationship Id="rId936" Type="http://schemas.openxmlformats.org/officeDocument/2006/relationships/oleObject" Target="embeddings/oleObject501.bin"/><Relationship Id="rId1219" Type="http://schemas.openxmlformats.org/officeDocument/2006/relationships/image" Target="media/image562.wmf"/><Relationship Id="rId1566" Type="http://schemas.openxmlformats.org/officeDocument/2006/relationships/oleObject" Target="embeddings/oleObject826.bin"/><Relationship Id="rId1773" Type="http://schemas.openxmlformats.org/officeDocument/2006/relationships/oleObject" Target="embeddings/oleObject939.bin"/><Relationship Id="rId1980" Type="http://schemas.openxmlformats.org/officeDocument/2006/relationships/oleObject" Target="embeddings/oleObject1043.bin"/><Relationship Id="rId2617" Type="http://schemas.openxmlformats.org/officeDocument/2006/relationships/image" Target="media/image1241.wmf"/><Relationship Id="rId2824" Type="http://schemas.openxmlformats.org/officeDocument/2006/relationships/oleObject" Target="embeddings/oleObject1480.bin"/><Relationship Id="rId65" Type="http://schemas.openxmlformats.org/officeDocument/2006/relationships/oleObject" Target="embeddings/oleObject41.bin"/><Relationship Id="rId1426" Type="http://schemas.openxmlformats.org/officeDocument/2006/relationships/oleObject" Target="embeddings/oleObject756.bin"/><Relationship Id="rId1633" Type="http://schemas.openxmlformats.org/officeDocument/2006/relationships/oleObject" Target="embeddings/oleObject864.bin"/><Relationship Id="rId1840" Type="http://schemas.openxmlformats.org/officeDocument/2006/relationships/image" Target="media/image861.wmf"/><Relationship Id="rId1700" Type="http://schemas.openxmlformats.org/officeDocument/2006/relationships/oleObject" Target="embeddings/oleObject902.bin"/><Relationship Id="rId3598" Type="http://schemas.openxmlformats.org/officeDocument/2006/relationships/oleObject" Target="embeddings/oleObject1874.bin"/><Relationship Id="rId3458" Type="http://schemas.openxmlformats.org/officeDocument/2006/relationships/oleObject" Target="embeddings/oleObject1804.bin"/><Relationship Id="rId379" Type="http://schemas.openxmlformats.org/officeDocument/2006/relationships/image" Target="media/image157.wmf"/><Relationship Id="rId586" Type="http://schemas.openxmlformats.org/officeDocument/2006/relationships/oleObject" Target="embeddings/oleObject315.bin"/><Relationship Id="rId793" Type="http://schemas.openxmlformats.org/officeDocument/2006/relationships/image" Target="media/image359.wmf"/><Relationship Id="rId2267" Type="http://schemas.openxmlformats.org/officeDocument/2006/relationships/oleObject" Target="embeddings/oleObject1187.bin"/><Relationship Id="rId2474" Type="http://schemas.openxmlformats.org/officeDocument/2006/relationships/oleObject" Target="embeddings/oleObject1293.bin"/><Relationship Id="rId2681" Type="http://schemas.openxmlformats.org/officeDocument/2006/relationships/image" Target="media/image1272.wmf"/><Relationship Id="rId3318" Type="http://schemas.openxmlformats.org/officeDocument/2006/relationships/oleObject" Target="embeddings/oleObject1732.bin"/><Relationship Id="rId3525" Type="http://schemas.openxmlformats.org/officeDocument/2006/relationships/image" Target="media/image1681.wmf"/><Relationship Id="rId239" Type="http://schemas.openxmlformats.org/officeDocument/2006/relationships/image" Target="media/image87.wmf"/><Relationship Id="rId446" Type="http://schemas.openxmlformats.org/officeDocument/2006/relationships/oleObject" Target="embeddings/oleObject249.bin"/><Relationship Id="rId653" Type="http://schemas.openxmlformats.org/officeDocument/2006/relationships/image" Target="media/image298.wmf"/><Relationship Id="rId1076" Type="http://schemas.openxmlformats.org/officeDocument/2006/relationships/oleObject" Target="embeddings/oleObject576.bin"/><Relationship Id="rId1283" Type="http://schemas.openxmlformats.org/officeDocument/2006/relationships/image" Target="media/image591.wmf"/><Relationship Id="rId1490" Type="http://schemas.openxmlformats.org/officeDocument/2006/relationships/oleObject" Target="embeddings/oleObject788.bin"/><Relationship Id="rId2127" Type="http://schemas.openxmlformats.org/officeDocument/2006/relationships/image" Target="media/image1004.wmf"/><Relationship Id="rId2334" Type="http://schemas.openxmlformats.org/officeDocument/2006/relationships/image" Target="media/image1106.wmf"/><Relationship Id="rId306" Type="http://schemas.openxmlformats.org/officeDocument/2006/relationships/oleObject" Target="embeddings/oleObject179.bin"/><Relationship Id="rId860" Type="http://schemas.openxmlformats.org/officeDocument/2006/relationships/image" Target="media/image391.wmf"/><Relationship Id="rId1143" Type="http://schemas.openxmlformats.org/officeDocument/2006/relationships/image" Target="media/image526.wmf"/><Relationship Id="rId2541" Type="http://schemas.openxmlformats.org/officeDocument/2006/relationships/image" Target="media/image1208.wmf"/><Relationship Id="rId513" Type="http://schemas.openxmlformats.org/officeDocument/2006/relationships/oleObject" Target="embeddings/oleObject283.bin"/><Relationship Id="rId720" Type="http://schemas.openxmlformats.org/officeDocument/2006/relationships/oleObject" Target="embeddings/oleObject391.bin"/><Relationship Id="rId1350" Type="http://schemas.openxmlformats.org/officeDocument/2006/relationships/image" Target="media/image625.wmf"/><Relationship Id="rId2401" Type="http://schemas.openxmlformats.org/officeDocument/2006/relationships/image" Target="media/image1139.wmf"/><Relationship Id="rId1003" Type="http://schemas.openxmlformats.org/officeDocument/2006/relationships/image" Target="media/image462.wmf"/><Relationship Id="rId1210" Type="http://schemas.openxmlformats.org/officeDocument/2006/relationships/oleObject" Target="embeddings/oleObject646.bin"/><Relationship Id="rId3175" Type="http://schemas.openxmlformats.org/officeDocument/2006/relationships/image" Target="media/image1510.wmf"/><Relationship Id="rId3382" Type="http://schemas.openxmlformats.org/officeDocument/2006/relationships/oleObject" Target="embeddings/oleObject1766.bin"/><Relationship Id="rId2191" Type="http://schemas.openxmlformats.org/officeDocument/2006/relationships/oleObject" Target="embeddings/oleObject1149.bin"/><Relationship Id="rId3035" Type="http://schemas.openxmlformats.org/officeDocument/2006/relationships/oleObject" Target="embeddings/oleObject1586.bin"/><Relationship Id="rId3242" Type="http://schemas.openxmlformats.org/officeDocument/2006/relationships/oleObject" Target="embeddings/oleObject1692.bin"/><Relationship Id="rId163" Type="http://schemas.openxmlformats.org/officeDocument/2006/relationships/oleObject" Target="embeddings/oleObject103.bin"/><Relationship Id="rId370" Type="http://schemas.openxmlformats.org/officeDocument/2006/relationships/oleObject" Target="embeddings/oleObject211.bin"/><Relationship Id="rId2051" Type="http://schemas.openxmlformats.org/officeDocument/2006/relationships/image" Target="media/image966.wmf"/><Relationship Id="rId3102" Type="http://schemas.openxmlformats.org/officeDocument/2006/relationships/oleObject" Target="embeddings/oleObject1620.bin"/><Relationship Id="rId230" Type="http://schemas.openxmlformats.org/officeDocument/2006/relationships/oleObject" Target="embeddings/oleObject141.bin"/><Relationship Id="rId2868" Type="http://schemas.openxmlformats.org/officeDocument/2006/relationships/oleObject" Target="embeddings/oleObject1505.bin"/><Relationship Id="rId1677" Type="http://schemas.openxmlformats.org/officeDocument/2006/relationships/oleObject" Target="embeddings/oleObject886.bin"/><Relationship Id="rId1884" Type="http://schemas.openxmlformats.org/officeDocument/2006/relationships/image" Target="media/image883.wmf"/><Relationship Id="rId2728" Type="http://schemas.openxmlformats.org/officeDocument/2006/relationships/oleObject" Target="embeddings/oleObject1432.bin"/><Relationship Id="rId2935" Type="http://schemas.openxmlformats.org/officeDocument/2006/relationships/oleObject" Target="embeddings/oleObject1539.bin"/><Relationship Id="rId907" Type="http://schemas.openxmlformats.org/officeDocument/2006/relationships/image" Target="media/image414.wmf"/><Relationship Id="rId1537" Type="http://schemas.openxmlformats.org/officeDocument/2006/relationships/image" Target="media/image719.wmf"/><Relationship Id="rId1744" Type="http://schemas.openxmlformats.org/officeDocument/2006/relationships/image" Target="media/image813.wmf"/><Relationship Id="rId1951" Type="http://schemas.openxmlformats.org/officeDocument/2006/relationships/oleObject" Target="embeddings/oleObject1028.bin"/><Relationship Id="rId36" Type="http://schemas.openxmlformats.org/officeDocument/2006/relationships/image" Target="media/image13.wmf"/><Relationship Id="rId1604" Type="http://schemas.openxmlformats.org/officeDocument/2006/relationships/oleObject" Target="embeddings/oleObject846.bin"/><Relationship Id="rId1811" Type="http://schemas.openxmlformats.org/officeDocument/2006/relationships/oleObject" Target="embeddings/oleObject958.bin"/><Relationship Id="rId3569" Type="http://schemas.openxmlformats.org/officeDocument/2006/relationships/image" Target="media/image1703.wmf"/><Relationship Id="rId697" Type="http://schemas.openxmlformats.org/officeDocument/2006/relationships/oleObject" Target="embeddings/oleObject377.bin"/><Relationship Id="rId2378" Type="http://schemas.openxmlformats.org/officeDocument/2006/relationships/image" Target="media/image1128.wmf"/><Relationship Id="rId3429" Type="http://schemas.openxmlformats.org/officeDocument/2006/relationships/image" Target="media/image1633.wmf"/><Relationship Id="rId1187" Type="http://schemas.openxmlformats.org/officeDocument/2006/relationships/image" Target="media/image546.wmf"/><Relationship Id="rId2585" Type="http://schemas.openxmlformats.org/officeDocument/2006/relationships/oleObject" Target="embeddings/oleObject1349.bin"/><Relationship Id="rId2792" Type="http://schemas.openxmlformats.org/officeDocument/2006/relationships/oleObject" Target="embeddings/oleObject1464.bin"/><Relationship Id="rId557" Type="http://schemas.openxmlformats.org/officeDocument/2006/relationships/image" Target="media/image250.wmf"/><Relationship Id="rId764" Type="http://schemas.openxmlformats.org/officeDocument/2006/relationships/oleObject" Target="embeddings/oleObject413.bin"/><Relationship Id="rId971" Type="http://schemas.openxmlformats.org/officeDocument/2006/relationships/image" Target="media/image446.wmf"/><Relationship Id="rId1394" Type="http://schemas.openxmlformats.org/officeDocument/2006/relationships/image" Target="media/image647.wmf"/><Relationship Id="rId2238" Type="http://schemas.openxmlformats.org/officeDocument/2006/relationships/image" Target="media/image1059.wmf"/><Relationship Id="rId2445" Type="http://schemas.openxmlformats.org/officeDocument/2006/relationships/image" Target="media/image1161.wmf"/><Relationship Id="rId2652" Type="http://schemas.openxmlformats.org/officeDocument/2006/relationships/oleObject" Target="embeddings/oleObject1387.bin"/><Relationship Id="rId417" Type="http://schemas.openxmlformats.org/officeDocument/2006/relationships/image" Target="media/image176.wmf"/><Relationship Id="rId624" Type="http://schemas.openxmlformats.org/officeDocument/2006/relationships/oleObject" Target="embeddings/oleObject334.bin"/><Relationship Id="rId831" Type="http://schemas.openxmlformats.org/officeDocument/2006/relationships/oleObject" Target="embeddings/oleObject448.bin"/><Relationship Id="rId1047" Type="http://schemas.openxmlformats.org/officeDocument/2006/relationships/image" Target="media/image481.wmf"/><Relationship Id="rId1254" Type="http://schemas.openxmlformats.org/officeDocument/2006/relationships/oleObject" Target="embeddings/oleObject668.bin"/><Relationship Id="rId1461" Type="http://schemas.openxmlformats.org/officeDocument/2006/relationships/image" Target="media/image681.wmf"/><Relationship Id="rId2305" Type="http://schemas.openxmlformats.org/officeDocument/2006/relationships/image" Target="media/image1092.wmf"/><Relationship Id="rId2512" Type="http://schemas.openxmlformats.org/officeDocument/2006/relationships/oleObject" Target="embeddings/oleObject1312.bin"/><Relationship Id="rId1114" Type="http://schemas.openxmlformats.org/officeDocument/2006/relationships/oleObject" Target="embeddings/oleObject596.bin"/><Relationship Id="rId1321" Type="http://schemas.openxmlformats.org/officeDocument/2006/relationships/image" Target="media/image610.wmf"/><Relationship Id="rId3079" Type="http://schemas.openxmlformats.org/officeDocument/2006/relationships/image" Target="media/image1464.wmf"/><Relationship Id="rId3286" Type="http://schemas.openxmlformats.org/officeDocument/2006/relationships/oleObject" Target="embeddings/oleObject1714.bin"/><Relationship Id="rId3493" Type="http://schemas.openxmlformats.org/officeDocument/2006/relationships/image" Target="media/image1665.wmf"/><Relationship Id="rId2095" Type="http://schemas.openxmlformats.org/officeDocument/2006/relationships/image" Target="media/image988.wmf"/><Relationship Id="rId3146" Type="http://schemas.openxmlformats.org/officeDocument/2006/relationships/oleObject" Target="embeddings/oleObject1644.bin"/><Relationship Id="rId3353" Type="http://schemas.openxmlformats.org/officeDocument/2006/relationships/image" Target="media/image1595.wmf"/><Relationship Id="rId274" Type="http://schemas.openxmlformats.org/officeDocument/2006/relationships/oleObject" Target="embeddings/oleObject163.bin"/><Relationship Id="rId481" Type="http://schemas.openxmlformats.org/officeDocument/2006/relationships/oleObject" Target="embeddings/oleObject267.bin"/><Relationship Id="rId2162" Type="http://schemas.openxmlformats.org/officeDocument/2006/relationships/image" Target="media/image1021.wmf"/><Relationship Id="rId3006" Type="http://schemas.openxmlformats.org/officeDocument/2006/relationships/oleObject" Target="embeddings/oleObject1570.bin"/><Relationship Id="rId3560" Type="http://schemas.openxmlformats.org/officeDocument/2006/relationships/oleObject" Target="embeddings/oleObject1855.bin"/><Relationship Id="rId134" Type="http://schemas.openxmlformats.org/officeDocument/2006/relationships/oleObject" Target="embeddings/oleObject85.bin"/><Relationship Id="rId3213" Type="http://schemas.openxmlformats.org/officeDocument/2006/relationships/image" Target="media/image1529.wmf"/><Relationship Id="rId3420" Type="http://schemas.openxmlformats.org/officeDocument/2006/relationships/oleObject" Target="embeddings/oleObject1785.bin"/><Relationship Id="rId341" Type="http://schemas.openxmlformats.org/officeDocument/2006/relationships/image" Target="media/image138.wmf"/><Relationship Id="rId2022" Type="http://schemas.openxmlformats.org/officeDocument/2006/relationships/oleObject" Target="embeddings/oleObject1064.bin"/><Relationship Id="rId2979" Type="http://schemas.openxmlformats.org/officeDocument/2006/relationships/image" Target="media/image1416.wmf"/><Relationship Id="rId201" Type="http://schemas.openxmlformats.org/officeDocument/2006/relationships/image" Target="media/image68.wmf"/><Relationship Id="rId1788" Type="http://schemas.openxmlformats.org/officeDocument/2006/relationships/image" Target="media/image835.wmf"/><Relationship Id="rId1995" Type="http://schemas.openxmlformats.org/officeDocument/2006/relationships/image" Target="media/image938.wmf"/><Relationship Id="rId2839" Type="http://schemas.openxmlformats.org/officeDocument/2006/relationships/oleObject" Target="embeddings/oleObject1489.bin"/><Relationship Id="rId1648" Type="http://schemas.openxmlformats.org/officeDocument/2006/relationships/image" Target="media/image770.wmf"/><Relationship Id="rId1508" Type="http://schemas.openxmlformats.org/officeDocument/2006/relationships/oleObject" Target="embeddings/oleObject797.bin"/><Relationship Id="rId1855" Type="http://schemas.openxmlformats.org/officeDocument/2006/relationships/oleObject" Target="embeddings/oleObject980.bin"/><Relationship Id="rId2906" Type="http://schemas.openxmlformats.org/officeDocument/2006/relationships/image" Target="media/image1375.wmf"/><Relationship Id="rId3070" Type="http://schemas.openxmlformats.org/officeDocument/2006/relationships/oleObject" Target="embeddings/oleObject1604.bin"/><Relationship Id="rId1715" Type="http://schemas.openxmlformats.org/officeDocument/2006/relationships/oleObject" Target="embeddings/oleObject910.bin"/><Relationship Id="rId1922" Type="http://schemas.openxmlformats.org/officeDocument/2006/relationships/image" Target="media/image902.wmf"/><Relationship Id="rId2489" Type="http://schemas.openxmlformats.org/officeDocument/2006/relationships/image" Target="media/image1182.wmf"/><Relationship Id="rId2696" Type="http://schemas.openxmlformats.org/officeDocument/2006/relationships/image" Target="media/image1279.wmf"/><Relationship Id="rId668" Type="http://schemas.openxmlformats.org/officeDocument/2006/relationships/image" Target="media/image305.wmf"/><Relationship Id="rId875" Type="http://schemas.openxmlformats.org/officeDocument/2006/relationships/oleObject" Target="embeddings/oleObject470.bin"/><Relationship Id="rId1298" Type="http://schemas.openxmlformats.org/officeDocument/2006/relationships/oleObject" Target="embeddings/oleObject693.bin"/><Relationship Id="rId2349" Type="http://schemas.openxmlformats.org/officeDocument/2006/relationships/oleObject" Target="embeddings/oleObject1229.bin"/><Relationship Id="rId2556" Type="http://schemas.openxmlformats.org/officeDocument/2006/relationships/image" Target="media/image1215.wmf"/><Relationship Id="rId2763" Type="http://schemas.openxmlformats.org/officeDocument/2006/relationships/image" Target="media/image1307.wmf"/><Relationship Id="rId2970" Type="http://schemas.openxmlformats.org/officeDocument/2006/relationships/oleObject" Target="embeddings/oleObject1552.bin"/><Relationship Id="rId3607" Type="http://schemas.openxmlformats.org/officeDocument/2006/relationships/oleObject" Target="embeddings/oleObject1879.bin"/><Relationship Id="rId528" Type="http://schemas.openxmlformats.org/officeDocument/2006/relationships/image" Target="media/image231.wmf"/><Relationship Id="rId735" Type="http://schemas.openxmlformats.org/officeDocument/2006/relationships/image" Target="media/image330.wmf"/><Relationship Id="rId942" Type="http://schemas.openxmlformats.org/officeDocument/2006/relationships/oleObject" Target="embeddings/oleObject504.bin"/><Relationship Id="rId1158" Type="http://schemas.openxmlformats.org/officeDocument/2006/relationships/image" Target="media/image533.wmf"/><Relationship Id="rId1365" Type="http://schemas.openxmlformats.org/officeDocument/2006/relationships/oleObject" Target="embeddings/oleObject726.bin"/><Relationship Id="rId1572" Type="http://schemas.openxmlformats.org/officeDocument/2006/relationships/oleObject" Target="embeddings/oleObject829.bin"/><Relationship Id="rId2209" Type="http://schemas.openxmlformats.org/officeDocument/2006/relationships/oleObject" Target="embeddings/oleObject1158.bin"/><Relationship Id="rId2416" Type="http://schemas.openxmlformats.org/officeDocument/2006/relationships/oleObject" Target="embeddings/oleObject1263.bin"/><Relationship Id="rId2623" Type="http://schemas.openxmlformats.org/officeDocument/2006/relationships/image" Target="media/image1244.wmf"/><Relationship Id="rId1018" Type="http://schemas.openxmlformats.org/officeDocument/2006/relationships/oleObject" Target="embeddings/oleObject544.bin"/><Relationship Id="rId1225" Type="http://schemas.openxmlformats.org/officeDocument/2006/relationships/image" Target="media/image565.wmf"/><Relationship Id="rId1432" Type="http://schemas.openxmlformats.org/officeDocument/2006/relationships/oleObject" Target="embeddings/oleObject759.bin"/><Relationship Id="rId2830" Type="http://schemas.openxmlformats.org/officeDocument/2006/relationships/oleObject" Target="embeddings/oleObject1483.bin"/><Relationship Id="rId71" Type="http://schemas.openxmlformats.org/officeDocument/2006/relationships/image" Target="media/image20.wmf"/><Relationship Id="rId802" Type="http://schemas.openxmlformats.org/officeDocument/2006/relationships/oleObject" Target="embeddings/oleObject433.bin"/><Relationship Id="rId3397" Type="http://schemas.openxmlformats.org/officeDocument/2006/relationships/image" Target="media/image1617.wmf"/><Relationship Id="rId178" Type="http://schemas.openxmlformats.org/officeDocument/2006/relationships/image" Target="media/image57.wmf"/><Relationship Id="rId3257" Type="http://schemas.openxmlformats.org/officeDocument/2006/relationships/image" Target="media/image1551.wmf"/><Relationship Id="rId3464" Type="http://schemas.openxmlformats.org/officeDocument/2006/relationships/oleObject" Target="embeddings/oleObject1807.bin"/><Relationship Id="rId385" Type="http://schemas.openxmlformats.org/officeDocument/2006/relationships/image" Target="media/image160.wmf"/><Relationship Id="rId592" Type="http://schemas.openxmlformats.org/officeDocument/2006/relationships/oleObject" Target="embeddings/oleObject318.bin"/><Relationship Id="rId2066" Type="http://schemas.openxmlformats.org/officeDocument/2006/relationships/oleObject" Target="embeddings/oleObject1086.bin"/><Relationship Id="rId2273" Type="http://schemas.openxmlformats.org/officeDocument/2006/relationships/oleObject" Target="embeddings/oleObject1190.bin"/><Relationship Id="rId2480" Type="http://schemas.openxmlformats.org/officeDocument/2006/relationships/oleObject" Target="embeddings/oleObject1296.bin"/><Relationship Id="rId3117" Type="http://schemas.openxmlformats.org/officeDocument/2006/relationships/oleObject" Target="embeddings/oleObject1629.bin"/><Relationship Id="rId3324" Type="http://schemas.openxmlformats.org/officeDocument/2006/relationships/oleObject" Target="embeddings/oleObject1737.bin"/><Relationship Id="rId3531" Type="http://schemas.openxmlformats.org/officeDocument/2006/relationships/image" Target="media/image1684.wmf"/><Relationship Id="rId245" Type="http://schemas.openxmlformats.org/officeDocument/2006/relationships/image" Target="media/image90.wmf"/><Relationship Id="rId452" Type="http://schemas.openxmlformats.org/officeDocument/2006/relationships/oleObject" Target="embeddings/oleObject252.bin"/><Relationship Id="rId1082" Type="http://schemas.openxmlformats.org/officeDocument/2006/relationships/oleObject" Target="embeddings/oleObject579.bin"/><Relationship Id="rId2133" Type="http://schemas.openxmlformats.org/officeDocument/2006/relationships/oleObject" Target="embeddings/oleObject1120.bin"/><Relationship Id="rId2340" Type="http://schemas.openxmlformats.org/officeDocument/2006/relationships/image" Target="media/image1109.wmf"/><Relationship Id="rId105" Type="http://schemas.openxmlformats.org/officeDocument/2006/relationships/oleObject" Target="embeddings/oleObject62.bin"/><Relationship Id="rId312" Type="http://schemas.openxmlformats.org/officeDocument/2006/relationships/oleObject" Target="embeddings/oleObject182.bin"/><Relationship Id="rId2200" Type="http://schemas.openxmlformats.org/officeDocument/2006/relationships/image" Target="media/image1040.wmf"/><Relationship Id="rId1899" Type="http://schemas.openxmlformats.org/officeDocument/2006/relationships/oleObject" Target="embeddings/oleObject1002.bin"/><Relationship Id="rId1759" Type="http://schemas.openxmlformats.org/officeDocument/2006/relationships/oleObject" Target="embeddings/oleObject932.bin"/><Relationship Id="rId1966" Type="http://schemas.openxmlformats.org/officeDocument/2006/relationships/oleObject" Target="embeddings/oleObject1036.bin"/><Relationship Id="rId3181" Type="http://schemas.openxmlformats.org/officeDocument/2006/relationships/image" Target="media/image1513.wmf"/><Relationship Id="rId1619" Type="http://schemas.openxmlformats.org/officeDocument/2006/relationships/oleObject" Target="embeddings/oleObject857.bin"/><Relationship Id="rId1826" Type="http://schemas.openxmlformats.org/officeDocument/2006/relationships/image" Target="media/image854.wmf"/><Relationship Id="rId3041" Type="http://schemas.openxmlformats.org/officeDocument/2006/relationships/oleObject" Target="embeddings/oleObject1589.bin"/><Relationship Id="rId779" Type="http://schemas.openxmlformats.org/officeDocument/2006/relationships/image" Target="media/image352.wmf"/><Relationship Id="rId986" Type="http://schemas.openxmlformats.org/officeDocument/2006/relationships/oleObject" Target="embeddings/oleObject526.bin"/><Relationship Id="rId2667" Type="http://schemas.openxmlformats.org/officeDocument/2006/relationships/image" Target="media/image1265.wmf"/><Relationship Id="rId639" Type="http://schemas.openxmlformats.org/officeDocument/2006/relationships/image" Target="media/image291.wmf"/><Relationship Id="rId1269" Type="http://schemas.openxmlformats.org/officeDocument/2006/relationships/image" Target="media/image587.wmf"/><Relationship Id="rId1476" Type="http://schemas.openxmlformats.org/officeDocument/2006/relationships/oleObject" Target="embeddings/oleObject781.bin"/><Relationship Id="rId2874" Type="http://schemas.openxmlformats.org/officeDocument/2006/relationships/oleObject" Target="embeddings/oleObject1508.bin"/><Relationship Id="rId846" Type="http://schemas.openxmlformats.org/officeDocument/2006/relationships/image" Target="media/image384.wmf"/><Relationship Id="rId1129" Type="http://schemas.openxmlformats.org/officeDocument/2006/relationships/image" Target="media/image519.wmf"/><Relationship Id="rId1683" Type="http://schemas.openxmlformats.org/officeDocument/2006/relationships/oleObject" Target="embeddings/oleObject889.bin"/><Relationship Id="rId1890" Type="http://schemas.openxmlformats.org/officeDocument/2006/relationships/image" Target="media/image886.wmf"/><Relationship Id="rId2527" Type="http://schemas.openxmlformats.org/officeDocument/2006/relationships/image" Target="media/image1201.wmf"/><Relationship Id="rId2734" Type="http://schemas.openxmlformats.org/officeDocument/2006/relationships/oleObject" Target="embeddings/oleObject1435.bin"/><Relationship Id="rId2941" Type="http://schemas.openxmlformats.org/officeDocument/2006/relationships/oleObject" Target="embeddings/oleObject1542.bin"/><Relationship Id="rId706" Type="http://schemas.openxmlformats.org/officeDocument/2006/relationships/oleObject" Target="embeddings/oleObject384.bin"/><Relationship Id="rId913" Type="http://schemas.openxmlformats.org/officeDocument/2006/relationships/image" Target="media/image417.wmf"/><Relationship Id="rId1336" Type="http://schemas.openxmlformats.org/officeDocument/2006/relationships/oleObject" Target="embeddings/oleObject712.bin"/><Relationship Id="rId1543" Type="http://schemas.openxmlformats.org/officeDocument/2006/relationships/image" Target="media/image722.wmf"/><Relationship Id="rId1750" Type="http://schemas.openxmlformats.org/officeDocument/2006/relationships/image" Target="media/image816.wmf"/><Relationship Id="rId2801" Type="http://schemas.openxmlformats.org/officeDocument/2006/relationships/image" Target="media/image1326.wmf"/><Relationship Id="rId42" Type="http://schemas.openxmlformats.org/officeDocument/2006/relationships/oleObject" Target="embeddings/oleObject20.bin"/><Relationship Id="rId1403" Type="http://schemas.openxmlformats.org/officeDocument/2006/relationships/image" Target="media/image652.wmf"/><Relationship Id="rId1610" Type="http://schemas.openxmlformats.org/officeDocument/2006/relationships/oleObject" Target="embeddings/oleObject852.bin"/><Relationship Id="rId3368" Type="http://schemas.openxmlformats.org/officeDocument/2006/relationships/oleObject" Target="embeddings/oleObject1759.bin"/><Relationship Id="rId3575" Type="http://schemas.openxmlformats.org/officeDocument/2006/relationships/image" Target="media/image1706.wmf"/><Relationship Id="rId289" Type="http://schemas.openxmlformats.org/officeDocument/2006/relationships/image" Target="media/image112.wmf"/><Relationship Id="rId496" Type="http://schemas.openxmlformats.org/officeDocument/2006/relationships/image" Target="media/image215.wmf"/><Relationship Id="rId2177" Type="http://schemas.openxmlformats.org/officeDocument/2006/relationships/oleObject" Target="embeddings/oleObject1142.bin"/><Relationship Id="rId2384" Type="http://schemas.openxmlformats.org/officeDocument/2006/relationships/image" Target="media/image1131.wmf"/><Relationship Id="rId2591" Type="http://schemas.openxmlformats.org/officeDocument/2006/relationships/oleObject" Target="embeddings/oleObject1352.bin"/><Relationship Id="rId3228" Type="http://schemas.openxmlformats.org/officeDocument/2006/relationships/oleObject" Target="embeddings/oleObject1685.bin"/><Relationship Id="rId3435" Type="http://schemas.openxmlformats.org/officeDocument/2006/relationships/image" Target="media/image1636.wmf"/><Relationship Id="rId149" Type="http://schemas.openxmlformats.org/officeDocument/2006/relationships/oleObject" Target="embeddings/oleObject95.bin"/><Relationship Id="rId356" Type="http://schemas.openxmlformats.org/officeDocument/2006/relationships/oleObject" Target="embeddings/oleObject204.bin"/><Relationship Id="rId563" Type="http://schemas.openxmlformats.org/officeDocument/2006/relationships/image" Target="media/image253.wmf"/><Relationship Id="rId770" Type="http://schemas.openxmlformats.org/officeDocument/2006/relationships/oleObject" Target="embeddings/oleObject416.bin"/><Relationship Id="rId1193" Type="http://schemas.openxmlformats.org/officeDocument/2006/relationships/image" Target="media/image549.wmf"/><Relationship Id="rId2037" Type="http://schemas.openxmlformats.org/officeDocument/2006/relationships/image" Target="media/image959.wmf"/><Relationship Id="rId2244" Type="http://schemas.openxmlformats.org/officeDocument/2006/relationships/image" Target="media/image1062.wmf"/><Relationship Id="rId2451" Type="http://schemas.openxmlformats.org/officeDocument/2006/relationships/oleObject" Target="embeddings/oleObject1281.bin"/><Relationship Id="rId216" Type="http://schemas.openxmlformats.org/officeDocument/2006/relationships/oleObject" Target="embeddings/oleObject134.bin"/><Relationship Id="rId423" Type="http://schemas.openxmlformats.org/officeDocument/2006/relationships/image" Target="media/image179.wmf"/><Relationship Id="rId1053" Type="http://schemas.openxmlformats.org/officeDocument/2006/relationships/image" Target="media/image484.wmf"/><Relationship Id="rId1260" Type="http://schemas.openxmlformats.org/officeDocument/2006/relationships/oleObject" Target="embeddings/oleObject671.bin"/><Relationship Id="rId2104" Type="http://schemas.openxmlformats.org/officeDocument/2006/relationships/oleObject" Target="embeddings/oleObject1105.bin"/><Relationship Id="rId3502" Type="http://schemas.openxmlformats.org/officeDocument/2006/relationships/oleObject" Target="embeddings/oleObject1826.bin"/><Relationship Id="rId630" Type="http://schemas.openxmlformats.org/officeDocument/2006/relationships/oleObject" Target="embeddings/oleObject337.bin"/><Relationship Id="rId2311" Type="http://schemas.openxmlformats.org/officeDocument/2006/relationships/oleObject" Target="embeddings/oleObject1210.bin"/><Relationship Id="rId1120" Type="http://schemas.openxmlformats.org/officeDocument/2006/relationships/oleObject" Target="embeddings/oleObject599.bin"/><Relationship Id="rId1937" Type="http://schemas.openxmlformats.org/officeDocument/2006/relationships/oleObject" Target="embeddings/oleObject1021.bin"/><Relationship Id="rId3085" Type="http://schemas.openxmlformats.org/officeDocument/2006/relationships/image" Target="media/image1467.wmf"/><Relationship Id="rId3292" Type="http://schemas.openxmlformats.org/officeDocument/2006/relationships/oleObject" Target="embeddings/oleObject1717.bin"/><Relationship Id="rId3152" Type="http://schemas.openxmlformats.org/officeDocument/2006/relationships/oleObject" Target="embeddings/oleObject1647.bin"/><Relationship Id="rId280" Type="http://schemas.openxmlformats.org/officeDocument/2006/relationships/oleObject" Target="embeddings/oleObject166.bin"/><Relationship Id="rId3012" Type="http://schemas.openxmlformats.org/officeDocument/2006/relationships/image" Target="media/image1432.wmf"/><Relationship Id="rId140" Type="http://schemas.openxmlformats.org/officeDocument/2006/relationships/image" Target="media/image43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457.bin"/><Relationship Id="rId2985" Type="http://schemas.openxmlformats.org/officeDocument/2006/relationships/image" Target="media/image1419.wmf"/><Relationship Id="rId957" Type="http://schemas.openxmlformats.org/officeDocument/2006/relationships/image" Target="media/image439.wmf"/><Relationship Id="rId1587" Type="http://schemas.openxmlformats.org/officeDocument/2006/relationships/image" Target="media/image744.wmf"/><Relationship Id="rId1794" Type="http://schemas.openxmlformats.org/officeDocument/2006/relationships/image" Target="media/image838.wmf"/><Relationship Id="rId2638" Type="http://schemas.openxmlformats.org/officeDocument/2006/relationships/oleObject" Target="embeddings/oleObject1380.bin"/><Relationship Id="rId2845" Type="http://schemas.openxmlformats.org/officeDocument/2006/relationships/image" Target="media/image1345.wmf"/><Relationship Id="rId86" Type="http://schemas.openxmlformats.org/officeDocument/2006/relationships/image" Target="media/image28.png"/><Relationship Id="rId817" Type="http://schemas.openxmlformats.org/officeDocument/2006/relationships/oleObject" Target="embeddings/oleObject441.bin"/><Relationship Id="rId1447" Type="http://schemas.openxmlformats.org/officeDocument/2006/relationships/image" Target="media/image674.wmf"/><Relationship Id="rId1654" Type="http://schemas.openxmlformats.org/officeDocument/2006/relationships/image" Target="media/image773.wmf"/><Relationship Id="rId1861" Type="http://schemas.openxmlformats.org/officeDocument/2006/relationships/oleObject" Target="embeddings/oleObject983.bin"/><Relationship Id="rId2705" Type="http://schemas.openxmlformats.org/officeDocument/2006/relationships/oleObject" Target="embeddings/oleObject1419.bin"/><Relationship Id="rId2912" Type="http://schemas.openxmlformats.org/officeDocument/2006/relationships/image" Target="media/image1378.wmf"/><Relationship Id="rId1307" Type="http://schemas.openxmlformats.org/officeDocument/2006/relationships/image" Target="media/image603.wmf"/><Relationship Id="rId1514" Type="http://schemas.openxmlformats.org/officeDocument/2006/relationships/oleObject" Target="embeddings/oleObject800.bin"/><Relationship Id="rId1721" Type="http://schemas.openxmlformats.org/officeDocument/2006/relationships/oleObject" Target="embeddings/oleObject913.bin"/><Relationship Id="rId13" Type="http://schemas.openxmlformats.org/officeDocument/2006/relationships/image" Target="media/image4.wmf"/><Relationship Id="rId3479" Type="http://schemas.openxmlformats.org/officeDocument/2006/relationships/image" Target="media/image1658.wmf"/><Relationship Id="rId2288" Type="http://schemas.openxmlformats.org/officeDocument/2006/relationships/oleObject" Target="embeddings/oleObject1198.bin"/><Relationship Id="rId2495" Type="http://schemas.openxmlformats.org/officeDocument/2006/relationships/image" Target="media/image1185.wmf"/><Relationship Id="rId3339" Type="http://schemas.openxmlformats.org/officeDocument/2006/relationships/image" Target="media/image1588.wmf"/><Relationship Id="rId467" Type="http://schemas.openxmlformats.org/officeDocument/2006/relationships/image" Target="media/image201.wmf"/><Relationship Id="rId1097" Type="http://schemas.openxmlformats.org/officeDocument/2006/relationships/image" Target="media/image504.wmf"/><Relationship Id="rId2148" Type="http://schemas.openxmlformats.org/officeDocument/2006/relationships/image" Target="media/image1014.wmf"/><Relationship Id="rId3546" Type="http://schemas.openxmlformats.org/officeDocument/2006/relationships/oleObject" Target="embeddings/oleObject1848.bin"/><Relationship Id="rId674" Type="http://schemas.openxmlformats.org/officeDocument/2006/relationships/image" Target="media/image308.wmf"/><Relationship Id="rId881" Type="http://schemas.openxmlformats.org/officeDocument/2006/relationships/oleObject" Target="embeddings/oleObject473.bin"/><Relationship Id="rId2355" Type="http://schemas.openxmlformats.org/officeDocument/2006/relationships/oleObject" Target="embeddings/oleObject1232.bin"/><Relationship Id="rId2562" Type="http://schemas.openxmlformats.org/officeDocument/2006/relationships/image" Target="media/image1218.wmf"/><Relationship Id="rId3406" Type="http://schemas.openxmlformats.org/officeDocument/2006/relationships/oleObject" Target="embeddings/oleObject1778.bin"/><Relationship Id="rId3613" Type="http://schemas.openxmlformats.org/officeDocument/2006/relationships/oleObject" Target="embeddings/oleObject1883.bin"/><Relationship Id="rId327" Type="http://schemas.openxmlformats.org/officeDocument/2006/relationships/image" Target="media/image131.wmf"/><Relationship Id="rId534" Type="http://schemas.openxmlformats.org/officeDocument/2006/relationships/image" Target="media/image234.wmf"/><Relationship Id="rId741" Type="http://schemas.openxmlformats.org/officeDocument/2006/relationships/image" Target="media/image333.wmf"/><Relationship Id="rId1164" Type="http://schemas.openxmlformats.org/officeDocument/2006/relationships/oleObject" Target="embeddings/oleObject622.bin"/><Relationship Id="rId1371" Type="http://schemas.openxmlformats.org/officeDocument/2006/relationships/oleObject" Target="embeddings/oleObject729.bin"/><Relationship Id="rId2008" Type="http://schemas.openxmlformats.org/officeDocument/2006/relationships/oleObject" Target="embeddings/oleObject1057.bin"/><Relationship Id="rId2215" Type="http://schemas.openxmlformats.org/officeDocument/2006/relationships/oleObject" Target="embeddings/oleObject1161.bin"/><Relationship Id="rId2422" Type="http://schemas.openxmlformats.org/officeDocument/2006/relationships/oleObject" Target="embeddings/oleObject1266.bin"/><Relationship Id="rId601" Type="http://schemas.openxmlformats.org/officeDocument/2006/relationships/image" Target="media/image272.wmf"/><Relationship Id="rId1024" Type="http://schemas.openxmlformats.org/officeDocument/2006/relationships/oleObject" Target="embeddings/oleObject548.bin"/><Relationship Id="rId1231" Type="http://schemas.openxmlformats.org/officeDocument/2006/relationships/image" Target="media/image568.wmf"/><Relationship Id="rId3196" Type="http://schemas.openxmlformats.org/officeDocument/2006/relationships/oleObject" Target="embeddings/oleObject1669.bin"/><Relationship Id="rId3056" Type="http://schemas.openxmlformats.org/officeDocument/2006/relationships/oleObject" Target="embeddings/oleObject1597.bin"/><Relationship Id="rId3263" Type="http://schemas.openxmlformats.org/officeDocument/2006/relationships/image" Target="media/image1554.wmf"/><Relationship Id="rId3470" Type="http://schemas.openxmlformats.org/officeDocument/2006/relationships/oleObject" Target="embeddings/oleObject1810.bin"/><Relationship Id="rId184" Type="http://schemas.openxmlformats.org/officeDocument/2006/relationships/image" Target="media/image60.wmf"/><Relationship Id="rId391" Type="http://schemas.openxmlformats.org/officeDocument/2006/relationships/image" Target="media/image163.wmf"/><Relationship Id="rId1908" Type="http://schemas.openxmlformats.org/officeDocument/2006/relationships/image" Target="media/image895.wmf"/><Relationship Id="rId2072" Type="http://schemas.openxmlformats.org/officeDocument/2006/relationships/oleObject" Target="embeddings/oleObject1089.bin"/><Relationship Id="rId3123" Type="http://schemas.openxmlformats.org/officeDocument/2006/relationships/image" Target="media/image1484.wmf"/><Relationship Id="rId251" Type="http://schemas.openxmlformats.org/officeDocument/2006/relationships/image" Target="media/image93.wmf"/><Relationship Id="rId3330" Type="http://schemas.openxmlformats.org/officeDocument/2006/relationships/oleObject" Target="embeddings/oleObject1740.bin"/><Relationship Id="rId2889" Type="http://schemas.openxmlformats.org/officeDocument/2006/relationships/oleObject" Target="embeddings/oleObject1516.bin"/><Relationship Id="rId111" Type="http://schemas.openxmlformats.org/officeDocument/2006/relationships/image" Target="media/image40.wmf"/><Relationship Id="rId1698" Type="http://schemas.openxmlformats.org/officeDocument/2006/relationships/oleObject" Target="embeddings/oleObject900.bin"/><Relationship Id="rId2749" Type="http://schemas.openxmlformats.org/officeDocument/2006/relationships/image" Target="media/image1300.wmf"/><Relationship Id="rId2956" Type="http://schemas.openxmlformats.org/officeDocument/2006/relationships/image" Target="media/image1403.wmf"/><Relationship Id="rId928" Type="http://schemas.openxmlformats.org/officeDocument/2006/relationships/oleObject" Target="embeddings/oleObject497.bin"/><Relationship Id="rId1558" Type="http://schemas.openxmlformats.org/officeDocument/2006/relationships/oleObject" Target="embeddings/oleObject822.bin"/><Relationship Id="rId1765" Type="http://schemas.openxmlformats.org/officeDocument/2006/relationships/oleObject" Target="embeddings/oleObject935.bin"/><Relationship Id="rId2609" Type="http://schemas.openxmlformats.org/officeDocument/2006/relationships/image" Target="media/image1237.wmf"/><Relationship Id="rId57" Type="http://schemas.openxmlformats.org/officeDocument/2006/relationships/oleObject" Target="embeddings/oleObject34.bin"/><Relationship Id="rId1418" Type="http://schemas.openxmlformats.org/officeDocument/2006/relationships/oleObject" Target="embeddings/oleObject752.bin"/><Relationship Id="rId1972" Type="http://schemas.openxmlformats.org/officeDocument/2006/relationships/oleObject" Target="embeddings/oleObject1039.bin"/><Relationship Id="rId2816" Type="http://schemas.openxmlformats.org/officeDocument/2006/relationships/oleObject" Target="embeddings/oleObject1476.bin"/><Relationship Id="rId1625" Type="http://schemas.openxmlformats.org/officeDocument/2006/relationships/oleObject" Target="embeddings/oleObject860.bin"/><Relationship Id="rId1832" Type="http://schemas.openxmlformats.org/officeDocument/2006/relationships/image" Target="media/image857.wmf"/><Relationship Id="rId2399" Type="http://schemas.openxmlformats.org/officeDocument/2006/relationships/image" Target="media/image1138.wmf"/><Relationship Id="rId578" Type="http://schemas.openxmlformats.org/officeDocument/2006/relationships/oleObject" Target="embeddings/oleObject311.bin"/><Relationship Id="rId785" Type="http://schemas.openxmlformats.org/officeDocument/2006/relationships/image" Target="media/image355.wmf"/><Relationship Id="rId992" Type="http://schemas.openxmlformats.org/officeDocument/2006/relationships/oleObject" Target="embeddings/oleObject529.bin"/><Relationship Id="rId2259" Type="http://schemas.openxmlformats.org/officeDocument/2006/relationships/oleObject" Target="embeddings/oleObject1183.bin"/><Relationship Id="rId2466" Type="http://schemas.openxmlformats.org/officeDocument/2006/relationships/oleObject" Target="embeddings/oleObject1289.bin"/><Relationship Id="rId2673" Type="http://schemas.openxmlformats.org/officeDocument/2006/relationships/image" Target="media/image1268.wmf"/><Relationship Id="rId2880" Type="http://schemas.openxmlformats.org/officeDocument/2006/relationships/oleObject" Target="embeddings/oleObject1511.bin"/><Relationship Id="rId3517" Type="http://schemas.openxmlformats.org/officeDocument/2006/relationships/image" Target="media/image1677.wmf"/><Relationship Id="rId438" Type="http://schemas.openxmlformats.org/officeDocument/2006/relationships/oleObject" Target="embeddings/oleObject245.bin"/><Relationship Id="rId645" Type="http://schemas.openxmlformats.org/officeDocument/2006/relationships/image" Target="media/image294.wmf"/><Relationship Id="rId852" Type="http://schemas.openxmlformats.org/officeDocument/2006/relationships/image" Target="media/image387.wmf"/><Relationship Id="rId1068" Type="http://schemas.openxmlformats.org/officeDocument/2006/relationships/oleObject" Target="embeddings/oleObject572.bin"/><Relationship Id="rId1275" Type="http://schemas.openxmlformats.org/officeDocument/2006/relationships/oleObject" Target="embeddings/oleObject681.bin"/><Relationship Id="rId1482" Type="http://schemas.openxmlformats.org/officeDocument/2006/relationships/oleObject" Target="embeddings/oleObject784.bin"/><Relationship Id="rId2119" Type="http://schemas.openxmlformats.org/officeDocument/2006/relationships/image" Target="media/image1000.wmf"/><Relationship Id="rId2326" Type="http://schemas.openxmlformats.org/officeDocument/2006/relationships/image" Target="media/image1102.wmf"/><Relationship Id="rId2533" Type="http://schemas.openxmlformats.org/officeDocument/2006/relationships/image" Target="media/image1204.wmf"/><Relationship Id="rId2740" Type="http://schemas.openxmlformats.org/officeDocument/2006/relationships/oleObject" Target="embeddings/oleObject1438.bin"/><Relationship Id="rId505" Type="http://schemas.openxmlformats.org/officeDocument/2006/relationships/oleObject" Target="embeddings/oleObject279.bin"/><Relationship Id="rId712" Type="http://schemas.openxmlformats.org/officeDocument/2006/relationships/oleObject" Target="embeddings/oleObject387.bin"/><Relationship Id="rId1135" Type="http://schemas.openxmlformats.org/officeDocument/2006/relationships/image" Target="media/image522.wmf"/><Relationship Id="rId1342" Type="http://schemas.openxmlformats.org/officeDocument/2006/relationships/image" Target="media/image621.wmf"/><Relationship Id="rId1202" Type="http://schemas.openxmlformats.org/officeDocument/2006/relationships/oleObject" Target="embeddings/oleObject642.bin"/><Relationship Id="rId2600" Type="http://schemas.openxmlformats.org/officeDocument/2006/relationships/oleObject" Target="embeddings/oleObject1358.bin"/><Relationship Id="rId3167" Type="http://schemas.openxmlformats.org/officeDocument/2006/relationships/image" Target="media/image1506.wmf"/><Relationship Id="rId295" Type="http://schemas.openxmlformats.org/officeDocument/2006/relationships/image" Target="media/image115.wmf"/><Relationship Id="rId3374" Type="http://schemas.openxmlformats.org/officeDocument/2006/relationships/oleObject" Target="embeddings/oleObject1762.bin"/><Relationship Id="rId3581" Type="http://schemas.openxmlformats.org/officeDocument/2006/relationships/image" Target="media/image1709.wmf"/><Relationship Id="rId2183" Type="http://schemas.openxmlformats.org/officeDocument/2006/relationships/oleObject" Target="embeddings/oleObject1145.bin"/><Relationship Id="rId2390" Type="http://schemas.openxmlformats.org/officeDocument/2006/relationships/oleObject" Target="embeddings/oleObject1250.bin"/><Relationship Id="rId3027" Type="http://schemas.openxmlformats.org/officeDocument/2006/relationships/oleObject" Target="embeddings/oleObject1582.bin"/><Relationship Id="rId3234" Type="http://schemas.openxmlformats.org/officeDocument/2006/relationships/oleObject" Target="embeddings/oleObject1688.bin"/><Relationship Id="rId3441" Type="http://schemas.openxmlformats.org/officeDocument/2006/relationships/image" Target="media/image1639.wmf"/><Relationship Id="rId155" Type="http://schemas.openxmlformats.org/officeDocument/2006/relationships/oleObject" Target="embeddings/oleObject98.bin"/><Relationship Id="rId362" Type="http://schemas.openxmlformats.org/officeDocument/2006/relationships/oleObject" Target="embeddings/oleObject207.bin"/><Relationship Id="rId2043" Type="http://schemas.openxmlformats.org/officeDocument/2006/relationships/image" Target="media/image962.wmf"/><Relationship Id="rId2250" Type="http://schemas.openxmlformats.org/officeDocument/2006/relationships/image" Target="media/image1065.wmf"/><Relationship Id="rId3301" Type="http://schemas.openxmlformats.org/officeDocument/2006/relationships/image" Target="media/image1573.wmf"/><Relationship Id="rId222" Type="http://schemas.openxmlformats.org/officeDocument/2006/relationships/oleObject" Target="embeddings/oleObject137.bin"/><Relationship Id="rId2110" Type="http://schemas.openxmlformats.org/officeDocument/2006/relationships/oleObject" Target="embeddings/oleObject1108.bin"/><Relationship Id="rId1669" Type="http://schemas.openxmlformats.org/officeDocument/2006/relationships/oleObject" Target="embeddings/oleObject882.bin"/><Relationship Id="rId1876" Type="http://schemas.openxmlformats.org/officeDocument/2006/relationships/image" Target="media/image879.wmf"/><Relationship Id="rId2927" Type="http://schemas.openxmlformats.org/officeDocument/2006/relationships/oleObject" Target="embeddings/oleObject1535.bin"/><Relationship Id="rId3091" Type="http://schemas.openxmlformats.org/officeDocument/2006/relationships/image" Target="media/image1470.wmf"/><Relationship Id="rId1529" Type="http://schemas.openxmlformats.org/officeDocument/2006/relationships/image" Target="media/image715.wmf"/><Relationship Id="rId1736" Type="http://schemas.openxmlformats.org/officeDocument/2006/relationships/image" Target="media/image809.wmf"/><Relationship Id="rId1943" Type="http://schemas.openxmlformats.org/officeDocument/2006/relationships/oleObject" Target="embeddings/oleObject1024.bin"/><Relationship Id="rId28" Type="http://schemas.openxmlformats.org/officeDocument/2006/relationships/image" Target="media/image8.wmf"/><Relationship Id="rId1803" Type="http://schemas.openxmlformats.org/officeDocument/2006/relationships/oleObject" Target="embeddings/oleObject954.bin"/><Relationship Id="rId689" Type="http://schemas.openxmlformats.org/officeDocument/2006/relationships/oleObject" Target="embeddings/oleObject369.bin"/><Relationship Id="rId896" Type="http://schemas.openxmlformats.org/officeDocument/2006/relationships/image" Target="media/image409.wmf"/><Relationship Id="rId2577" Type="http://schemas.openxmlformats.org/officeDocument/2006/relationships/oleObject" Target="embeddings/oleObject1345.bin"/><Relationship Id="rId2784" Type="http://schemas.openxmlformats.org/officeDocument/2006/relationships/oleObject" Target="embeddings/oleObject1460.bin"/><Relationship Id="rId3628" Type="http://schemas.openxmlformats.org/officeDocument/2006/relationships/fontTable" Target="fontTable.xml"/><Relationship Id="rId549" Type="http://schemas.openxmlformats.org/officeDocument/2006/relationships/image" Target="media/image242.wmf"/><Relationship Id="rId756" Type="http://schemas.openxmlformats.org/officeDocument/2006/relationships/oleObject" Target="embeddings/oleObject409.bin"/><Relationship Id="rId1179" Type="http://schemas.openxmlformats.org/officeDocument/2006/relationships/image" Target="media/image542.wmf"/><Relationship Id="rId1386" Type="http://schemas.openxmlformats.org/officeDocument/2006/relationships/image" Target="media/image643.wmf"/><Relationship Id="rId1593" Type="http://schemas.openxmlformats.org/officeDocument/2006/relationships/image" Target="media/image747.wmf"/><Relationship Id="rId2437" Type="http://schemas.openxmlformats.org/officeDocument/2006/relationships/image" Target="media/image1157.wmf"/><Relationship Id="rId2991" Type="http://schemas.openxmlformats.org/officeDocument/2006/relationships/image" Target="media/image1422.wmf"/><Relationship Id="rId409" Type="http://schemas.openxmlformats.org/officeDocument/2006/relationships/image" Target="media/image172.wmf"/><Relationship Id="rId963" Type="http://schemas.openxmlformats.org/officeDocument/2006/relationships/image" Target="media/image442.wmf"/><Relationship Id="rId1039" Type="http://schemas.openxmlformats.org/officeDocument/2006/relationships/image" Target="media/image477.wmf"/><Relationship Id="rId1246" Type="http://schemas.openxmlformats.org/officeDocument/2006/relationships/oleObject" Target="embeddings/oleObject664.bin"/><Relationship Id="rId2644" Type="http://schemas.openxmlformats.org/officeDocument/2006/relationships/oleObject" Target="embeddings/oleObject1383.bin"/><Relationship Id="rId2851" Type="http://schemas.openxmlformats.org/officeDocument/2006/relationships/image" Target="media/image1348.wmf"/><Relationship Id="rId92" Type="http://schemas.openxmlformats.org/officeDocument/2006/relationships/oleObject" Target="embeddings/oleObject54.bin"/><Relationship Id="rId616" Type="http://schemas.openxmlformats.org/officeDocument/2006/relationships/oleObject" Target="embeddings/oleObject330.bin"/><Relationship Id="rId823" Type="http://schemas.openxmlformats.org/officeDocument/2006/relationships/oleObject" Target="embeddings/oleObject444.bin"/><Relationship Id="rId1453" Type="http://schemas.openxmlformats.org/officeDocument/2006/relationships/image" Target="media/image677.wmf"/><Relationship Id="rId1660" Type="http://schemas.openxmlformats.org/officeDocument/2006/relationships/image" Target="media/image776.wmf"/><Relationship Id="rId2504" Type="http://schemas.openxmlformats.org/officeDocument/2006/relationships/oleObject" Target="embeddings/oleObject1308.bin"/><Relationship Id="rId2711" Type="http://schemas.openxmlformats.org/officeDocument/2006/relationships/image" Target="media/image1281.wmf"/><Relationship Id="rId1106" Type="http://schemas.openxmlformats.org/officeDocument/2006/relationships/oleObject" Target="embeddings/oleObject591.bin"/><Relationship Id="rId1313" Type="http://schemas.openxmlformats.org/officeDocument/2006/relationships/image" Target="media/image606.wmf"/><Relationship Id="rId1520" Type="http://schemas.openxmlformats.org/officeDocument/2006/relationships/oleObject" Target="embeddings/oleObject803.bin"/><Relationship Id="rId3278" Type="http://schemas.openxmlformats.org/officeDocument/2006/relationships/oleObject" Target="embeddings/oleObject1710.bin"/><Relationship Id="rId3485" Type="http://schemas.openxmlformats.org/officeDocument/2006/relationships/image" Target="media/image1661.wmf"/><Relationship Id="rId199" Type="http://schemas.openxmlformats.org/officeDocument/2006/relationships/image" Target="media/image67.wmf"/><Relationship Id="rId2087" Type="http://schemas.openxmlformats.org/officeDocument/2006/relationships/image" Target="media/image984.wmf"/><Relationship Id="rId2294" Type="http://schemas.openxmlformats.org/officeDocument/2006/relationships/oleObject" Target="embeddings/oleObject1201.bin"/><Relationship Id="rId3138" Type="http://schemas.openxmlformats.org/officeDocument/2006/relationships/oleObject" Target="embeddings/oleObject1640.bin"/><Relationship Id="rId3345" Type="http://schemas.openxmlformats.org/officeDocument/2006/relationships/image" Target="media/image1591.wmf"/><Relationship Id="rId3552" Type="http://schemas.openxmlformats.org/officeDocument/2006/relationships/oleObject" Target="embeddings/oleObject1851.bin"/><Relationship Id="rId266" Type="http://schemas.openxmlformats.org/officeDocument/2006/relationships/oleObject" Target="embeddings/oleObject159.bin"/><Relationship Id="rId473" Type="http://schemas.openxmlformats.org/officeDocument/2006/relationships/image" Target="media/image204.wmf"/><Relationship Id="rId680" Type="http://schemas.openxmlformats.org/officeDocument/2006/relationships/image" Target="media/image311.wmf"/><Relationship Id="rId2154" Type="http://schemas.openxmlformats.org/officeDocument/2006/relationships/image" Target="media/image1017.wmf"/><Relationship Id="rId2361" Type="http://schemas.openxmlformats.org/officeDocument/2006/relationships/oleObject" Target="embeddings/oleObject1235.bin"/><Relationship Id="rId3205" Type="http://schemas.openxmlformats.org/officeDocument/2006/relationships/image" Target="media/image1525.wmf"/><Relationship Id="rId3412" Type="http://schemas.openxmlformats.org/officeDocument/2006/relationships/oleObject" Target="embeddings/oleObject1781.bin"/><Relationship Id="rId126" Type="http://schemas.openxmlformats.org/officeDocument/2006/relationships/oleObject" Target="embeddings/oleObject77.bin"/><Relationship Id="rId333" Type="http://schemas.openxmlformats.org/officeDocument/2006/relationships/image" Target="media/image134.wmf"/><Relationship Id="rId540" Type="http://schemas.openxmlformats.org/officeDocument/2006/relationships/image" Target="media/image237.wmf"/><Relationship Id="rId1170" Type="http://schemas.openxmlformats.org/officeDocument/2006/relationships/oleObject" Target="embeddings/oleObject626.bin"/><Relationship Id="rId2014" Type="http://schemas.openxmlformats.org/officeDocument/2006/relationships/oleObject" Target="embeddings/oleObject1060.bin"/><Relationship Id="rId2221" Type="http://schemas.openxmlformats.org/officeDocument/2006/relationships/oleObject" Target="embeddings/oleObject1164.bin"/><Relationship Id="rId1030" Type="http://schemas.openxmlformats.org/officeDocument/2006/relationships/oleObject" Target="embeddings/oleObject551.bin"/><Relationship Id="rId400" Type="http://schemas.openxmlformats.org/officeDocument/2006/relationships/oleObject" Target="embeddings/oleObject226.bin"/><Relationship Id="rId1987" Type="http://schemas.openxmlformats.org/officeDocument/2006/relationships/image" Target="media/image934.wmf"/><Relationship Id="rId1847" Type="http://schemas.openxmlformats.org/officeDocument/2006/relationships/oleObject" Target="embeddings/oleObject976.bin"/><Relationship Id="rId1707" Type="http://schemas.openxmlformats.org/officeDocument/2006/relationships/image" Target="media/image795.wmf"/><Relationship Id="rId3062" Type="http://schemas.openxmlformats.org/officeDocument/2006/relationships/oleObject" Target="embeddings/oleObject1600.bin"/><Relationship Id="rId190" Type="http://schemas.openxmlformats.org/officeDocument/2006/relationships/oleObject" Target="embeddings/oleObject121.bin"/><Relationship Id="rId1914" Type="http://schemas.openxmlformats.org/officeDocument/2006/relationships/image" Target="media/image898.wmf"/><Relationship Id="rId2688" Type="http://schemas.openxmlformats.org/officeDocument/2006/relationships/image" Target="media/image1275.wmf"/><Relationship Id="rId2895" Type="http://schemas.openxmlformats.org/officeDocument/2006/relationships/oleObject" Target="embeddings/oleObject1519.bin"/><Relationship Id="rId867" Type="http://schemas.openxmlformats.org/officeDocument/2006/relationships/oleObject" Target="embeddings/oleObject466.bin"/><Relationship Id="rId1497" Type="http://schemas.openxmlformats.org/officeDocument/2006/relationships/image" Target="media/image699.wmf"/><Relationship Id="rId2548" Type="http://schemas.openxmlformats.org/officeDocument/2006/relationships/image" Target="media/image1211.wmf"/><Relationship Id="rId2755" Type="http://schemas.openxmlformats.org/officeDocument/2006/relationships/image" Target="media/image1303.wmf"/><Relationship Id="rId2962" Type="http://schemas.openxmlformats.org/officeDocument/2006/relationships/oleObject" Target="embeddings/oleObject1548.bin"/><Relationship Id="rId727" Type="http://schemas.openxmlformats.org/officeDocument/2006/relationships/image" Target="media/image326.wmf"/><Relationship Id="rId934" Type="http://schemas.openxmlformats.org/officeDocument/2006/relationships/oleObject" Target="embeddings/oleObject500.bin"/><Relationship Id="rId1357" Type="http://schemas.openxmlformats.org/officeDocument/2006/relationships/oleObject" Target="embeddings/oleObject722.bin"/><Relationship Id="rId1564" Type="http://schemas.openxmlformats.org/officeDocument/2006/relationships/oleObject" Target="embeddings/oleObject825.bin"/><Relationship Id="rId1771" Type="http://schemas.openxmlformats.org/officeDocument/2006/relationships/oleObject" Target="embeddings/oleObject938.bin"/><Relationship Id="rId2408" Type="http://schemas.openxmlformats.org/officeDocument/2006/relationships/oleObject" Target="embeddings/oleObject1259.bin"/><Relationship Id="rId2615" Type="http://schemas.openxmlformats.org/officeDocument/2006/relationships/image" Target="media/image1240.wmf"/><Relationship Id="rId2822" Type="http://schemas.openxmlformats.org/officeDocument/2006/relationships/oleObject" Target="embeddings/oleObject1479.bin"/><Relationship Id="rId63" Type="http://schemas.openxmlformats.org/officeDocument/2006/relationships/oleObject" Target="embeddings/oleObject40.bin"/><Relationship Id="rId1217" Type="http://schemas.openxmlformats.org/officeDocument/2006/relationships/image" Target="media/image561.wmf"/><Relationship Id="rId1424" Type="http://schemas.openxmlformats.org/officeDocument/2006/relationships/oleObject" Target="embeddings/oleObject755.bin"/><Relationship Id="rId1631" Type="http://schemas.openxmlformats.org/officeDocument/2006/relationships/oleObject" Target="embeddings/oleObject863.bin"/><Relationship Id="rId3389" Type="http://schemas.openxmlformats.org/officeDocument/2006/relationships/image" Target="media/image1613.wmf"/><Relationship Id="rId3596" Type="http://schemas.openxmlformats.org/officeDocument/2006/relationships/oleObject" Target="embeddings/oleObject1873.bin"/><Relationship Id="rId2198" Type="http://schemas.openxmlformats.org/officeDocument/2006/relationships/image" Target="media/image1039.wmf"/><Relationship Id="rId3249" Type="http://schemas.openxmlformats.org/officeDocument/2006/relationships/image" Target="media/image1547.wmf"/><Relationship Id="rId3456" Type="http://schemas.openxmlformats.org/officeDocument/2006/relationships/oleObject" Target="embeddings/oleObject1803.bin"/><Relationship Id="rId377" Type="http://schemas.openxmlformats.org/officeDocument/2006/relationships/image" Target="media/image156.wmf"/><Relationship Id="rId584" Type="http://schemas.openxmlformats.org/officeDocument/2006/relationships/oleObject" Target="embeddings/oleObject314.bin"/><Relationship Id="rId2058" Type="http://schemas.openxmlformats.org/officeDocument/2006/relationships/oleObject" Target="embeddings/oleObject1082.bin"/><Relationship Id="rId2265" Type="http://schemas.openxmlformats.org/officeDocument/2006/relationships/oleObject" Target="embeddings/oleObject1186.bin"/><Relationship Id="rId3109" Type="http://schemas.openxmlformats.org/officeDocument/2006/relationships/image" Target="media/image1479.wmf"/><Relationship Id="rId237" Type="http://schemas.openxmlformats.org/officeDocument/2006/relationships/image" Target="media/image86.wmf"/><Relationship Id="rId791" Type="http://schemas.openxmlformats.org/officeDocument/2006/relationships/image" Target="media/image358.wmf"/><Relationship Id="rId1074" Type="http://schemas.openxmlformats.org/officeDocument/2006/relationships/oleObject" Target="embeddings/oleObject575.bin"/><Relationship Id="rId2472" Type="http://schemas.openxmlformats.org/officeDocument/2006/relationships/oleObject" Target="embeddings/oleObject1292.bin"/><Relationship Id="rId3316" Type="http://schemas.openxmlformats.org/officeDocument/2006/relationships/oleObject" Target="embeddings/oleObject1730.bin"/><Relationship Id="rId3523" Type="http://schemas.openxmlformats.org/officeDocument/2006/relationships/image" Target="media/image1680.wmf"/><Relationship Id="rId444" Type="http://schemas.openxmlformats.org/officeDocument/2006/relationships/oleObject" Target="embeddings/oleObject248.bin"/><Relationship Id="rId651" Type="http://schemas.openxmlformats.org/officeDocument/2006/relationships/image" Target="media/image297.wmf"/><Relationship Id="rId1281" Type="http://schemas.openxmlformats.org/officeDocument/2006/relationships/image" Target="media/image590.wmf"/><Relationship Id="rId2125" Type="http://schemas.openxmlformats.org/officeDocument/2006/relationships/image" Target="media/image1003.wmf"/><Relationship Id="rId2332" Type="http://schemas.openxmlformats.org/officeDocument/2006/relationships/image" Target="media/image1105.wmf"/><Relationship Id="rId304" Type="http://schemas.openxmlformats.org/officeDocument/2006/relationships/oleObject" Target="embeddings/oleObject178.bin"/><Relationship Id="rId511" Type="http://schemas.openxmlformats.org/officeDocument/2006/relationships/oleObject" Target="embeddings/oleObject282.bin"/><Relationship Id="rId1141" Type="http://schemas.openxmlformats.org/officeDocument/2006/relationships/image" Target="media/image525.wmf"/><Relationship Id="rId1001" Type="http://schemas.openxmlformats.org/officeDocument/2006/relationships/image" Target="media/image461.wmf"/><Relationship Id="rId1958" Type="http://schemas.openxmlformats.org/officeDocument/2006/relationships/image" Target="media/image920.wmf"/><Relationship Id="rId3173" Type="http://schemas.openxmlformats.org/officeDocument/2006/relationships/image" Target="media/image1509.wmf"/><Relationship Id="rId3380" Type="http://schemas.openxmlformats.org/officeDocument/2006/relationships/oleObject" Target="embeddings/oleObject1765.bin"/><Relationship Id="rId1818" Type="http://schemas.openxmlformats.org/officeDocument/2006/relationships/image" Target="media/image850.wmf"/><Relationship Id="rId3033" Type="http://schemas.openxmlformats.org/officeDocument/2006/relationships/oleObject" Target="embeddings/oleObject1585.bin"/><Relationship Id="rId3240" Type="http://schemas.openxmlformats.org/officeDocument/2006/relationships/oleObject" Target="embeddings/oleObject1691.bin"/><Relationship Id="rId161" Type="http://schemas.openxmlformats.org/officeDocument/2006/relationships/oleObject" Target="embeddings/oleObject101.bin"/><Relationship Id="rId2799" Type="http://schemas.openxmlformats.org/officeDocument/2006/relationships/image" Target="media/image1325.wmf"/><Relationship Id="rId3100" Type="http://schemas.openxmlformats.org/officeDocument/2006/relationships/oleObject" Target="embeddings/oleObject1619.bin"/><Relationship Id="rId978" Type="http://schemas.openxmlformats.org/officeDocument/2006/relationships/oleObject" Target="embeddings/oleObject522.bin"/><Relationship Id="rId2659" Type="http://schemas.openxmlformats.org/officeDocument/2006/relationships/image" Target="media/image1262.wmf"/><Relationship Id="rId2866" Type="http://schemas.openxmlformats.org/officeDocument/2006/relationships/oleObject" Target="embeddings/oleObject1504.bin"/><Relationship Id="rId838" Type="http://schemas.openxmlformats.org/officeDocument/2006/relationships/image" Target="media/image380.wmf"/><Relationship Id="rId1468" Type="http://schemas.openxmlformats.org/officeDocument/2006/relationships/oleObject" Target="embeddings/oleObject777.bin"/><Relationship Id="rId1675" Type="http://schemas.openxmlformats.org/officeDocument/2006/relationships/oleObject" Target="embeddings/oleObject885.bin"/><Relationship Id="rId1882" Type="http://schemas.openxmlformats.org/officeDocument/2006/relationships/image" Target="media/image882.wmf"/><Relationship Id="rId2519" Type="http://schemas.openxmlformats.org/officeDocument/2006/relationships/image" Target="media/image1197.wmf"/><Relationship Id="rId2726" Type="http://schemas.openxmlformats.org/officeDocument/2006/relationships/oleObject" Target="embeddings/oleObject1431.bin"/><Relationship Id="rId1328" Type="http://schemas.openxmlformats.org/officeDocument/2006/relationships/oleObject" Target="embeddings/oleObject708.bin"/><Relationship Id="rId1535" Type="http://schemas.openxmlformats.org/officeDocument/2006/relationships/image" Target="media/image718.wmf"/><Relationship Id="rId2933" Type="http://schemas.openxmlformats.org/officeDocument/2006/relationships/oleObject" Target="embeddings/oleObject1538.bin"/><Relationship Id="rId905" Type="http://schemas.openxmlformats.org/officeDocument/2006/relationships/image" Target="media/image413.wmf"/><Relationship Id="rId1742" Type="http://schemas.openxmlformats.org/officeDocument/2006/relationships/image" Target="media/image812.wmf"/><Relationship Id="rId34" Type="http://schemas.openxmlformats.org/officeDocument/2006/relationships/image" Target="media/image12.wmf"/><Relationship Id="rId1602" Type="http://schemas.openxmlformats.org/officeDocument/2006/relationships/oleObject" Target="embeddings/oleObject844.bin"/><Relationship Id="rId3567" Type="http://schemas.openxmlformats.org/officeDocument/2006/relationships/image" Target="media/image1702.wmf"/><Relationship Id="rId488" Type="http://schemas.openxmlformats.org/officeDocument/2006/relationships/image" Target="media/image211.wmf"/><Relationship Id="rId695" Type="http://schemas.openxmlformats.org/officeDocument/2006/relationships/oleObject" Target="embeddings/oleObject375.bin"/><Relationship Id="rId2169" Type="http://schemas.openxmlformats.org/officeDocument/2006/relationships/oleObject" Target="embeddings/oleObject1138.bin"/><Relationship Id="rId2376" Type="http://schemas.openxmlformats.org/officeDocument/2006/relationships/image" Target="media/image1127.wmf"/><Relationship Id="rId2583" Type="http://schemas.openxmlformats.org/officeDocument/2006/relationships/oleObject" Target="embeddings/oleObject1348.bin"/><Relationship Id="rId2790" Type="http://schemas.openxmlformats.org/officeDocument/2006/relationships/oleObject" Target="embeddings/oleObject1463.bin"/><Relationship Id="rId3427" Type="http://schemas.openxmlformats.org/officeDocument/2006/relationships/image" Target="media/image1632.wmf"/><Relationship Id="rId348" Type="http://schemas.openxmlformats.org/officeDocument/2006/relationships/oleObject" Target="embeddings/oleObject200.bin"/><Relationship Id="rId555" Type="http://schemas.openxmlformats.org/officeDocument/2006/relationships/image" Target="media/image248.wmf"/><Relationship Id="rId762" Type="http://schemas.openxmlformats.org/officeDocument/2006/relationships/oleObject" Target="embeddings/oleObject412.bin"/><Relationship Id="rId1185" Type="http://schemas.openxmlformats.org/officeDocument/2006/relationships/image" Target="media/image545.wmf"/><Relationship Id="rId1392" Type="http://schemas.openxmlformats.org/officeDocument/2006/relationships/image" Target="media/image646.wmf"/><Relationship Id="rId2029" Type="http://schemas.openxmlformats.org/officeDocument/2006/relationships/image" Target="media/image955.wmf"/><Relationship Id="rId2236" Type="http://schemas.openxmlformats.org/officeDocument/2006/relationships/image" Target="media/image1058.wmf"/><Relationship Id="rId2443" Type="http://schemas.openxmlformats.org/officeDocument/2006/relationships/image" Target="media/image1160.wmf"/><Relationship Id="rId2650" Type="http://schemas.openxmlformats.org/officeDocument/2006/relationships/oleObject" Target="embeddings/oleObject1386.bin"/><Relationship Id="rId208" Type="http://schemas.openxmlformats.org/officeDocument/2006/relationships/oleObject" Target="embeddings/oleObject130.bin"/><Relationship Id="rId415" Type="http://schemas.openxmlformats.org/officeDocument/2006/relationships/image" Target="media/image175.wmf"/><Relationship Id="rId622" Type="http://schemas.openxmlformats.org/officeDocument/2006/relationships/oleObject" Target="embeddings/oleObject333.bin"/><Relationship Id="rId1045" Type="http://schemas.openxmlformats.org/officeDocument/2006/relationships/image" Target="media/image480.wmf"/><Relationship Id="rId1252" Type="http://schemas.openxmlformats.org/officeDocument/2006/relationships/oleObject" Target="embeddings/oleObject667.bin"/><Relationship Id="rId2303" Type="http://schemas.openxmlformats.org/officeDocument/2006/relationships/image" Target="media/image1091.wmf"/><Relationship Id="rId2510" Type="http://schemas.openxmlformats.org/officeDocument/2006/relationships/oleObject" Target="embeddings/oleObject1311.bin"/><Relationship Id="rId1112" Type="http://schemas.openxmlformats.org/officeDocument/2006/relationships/oleObject" Target="embeddings/oleObject595.bin"/><Relationship Id="rId3077" Type="http://schemas.openxmlformats.org/officeDocument/2006/relationships/image" Target="media/image1463.wmf"/><Relationship Id="rId3284" Type="http://schemas.openxmlformats.org/officeDocument/2006/relationships/oleObject" Target="embeddings/oleObject1713.bin"/><Relationship Id="rId1929" Type="http://schemas.openxmlformats.org/officeDocument/2006/relationships/oleObject" Target="embeddings/oleObject1017.bin"/><Relationship Id="rId2093" Type="http://schemas.openxmlformats.org/officeDocument/2006/relationships/image" Target="media/image987.wmf"/><Relationship Id="rId3491" Type="http://schemas.openxmlformats.org/officeDocument/2006/relationships/image" Target="media/image1664.wmf"/><Relationship Id="rId3144" Type="http://schemas.openxmlformats.org/officeDocument/2006/relationships/oleObject" Target="embeddings/oleObject1643.bin"/><Relationship Id="rId3351" Type="http://schemas.openxmlformats.org/officeDocument/2006/relationships/image" Target="media/image1594.wmf"/><Relationship Id="rId272" Type="http://schemas.openxmlformats.org/officeDocument/2006/relationships/oleObject" Target="embeddings/oleObject162.bin"/><Relationship Id="rId2160" Type="http://schemas.openxmlformats.org/officeDocument/2006/relationships/image" Target="media/image1020.wmf"/><Relationship Id="rId3004" Type="http://schemas.openxmlformats.org/officeDocument/2006/relationships/oleObject" Target="embeddings/oleObject1569.bin"/><Relationship Id="rId3211" Type="http://schemas.openxmlformats.org/officeDocument/2006/relationships/image" Target="media/image1528.wmf"/><Relationship Id="rId132" Type="http://schemas.openxmlformats.org/officeDocument/2006/relationships/oleObject" Target="embeddings/oleObject83.bin"/><Relationship Id="rId2020" Type="http://schemas.openxmlformats.org/officeDocument/2006/relationships/oleObject" Target="embeddings/oleObject1063.bin"/><Relationship Id="rId1579" Type="http://schemas.openxmlformats.org/officeDocument/2006/relationships/image" Target="media/image740.wmf"/><Relationship Id="rId2977" Type="http://schemas.openxmlformats.org/officeDocument/2006/relationships/image" Target="media/image1415.wmf"/><Relationship Id="rId949" Type="http://schemas.openxmlformats.org/officeDocument/2006/relationships/image" Target="media/image435.wmf"/><Relationship Id="rId1786" Type="http://schemas.openxmlformats.org/officeDocument/2006/relationships/image" Target="media/image834.wmf"/><Relationship Id="rId1993" Type="http://schemas.openxmlformats.org/officeDocument/2006/relationships/image" Target="media/image937.wmf"/><Relationship Id="rId2837" Type="http://schemas.openxmlformats.org/officeDocument/2006/relationships/oleObject" Target="embeddings/oleObject1487.bin"/><Relationship Id="rId78" Type="http://schemas.openxmlformats.org/officeDocument/2006/relationships/oleObject" Target="embeddings/oleObject48.bin"/><Relationship Id="rId809" Type="http://schemas.openxmlformats.org/officeDocument/2006/relationships/oleObject" Target="embeddings/oleObject437.bin"/><Relationship Id="rId1439" Type="http://schemas.openxmlformats.org/officeDocument/2006/relationships/image" Target="media/image670.wmf"/><Relationship Id="rId1646" Type="http://schemas.openxmlformats.org/officeDocument/2006/relationships/image" Target="media/image769.wmf"/><Relationship Id="rId1853" Type="http://schemas.openxmlformats.org/officeDocument/2006/relationships/oleObject" Target="embeddings/oleObject979.bin"/><Relationship Id="rId2904" Type="http://schemas.openxmlformats.org/officeDocument/2006/relationships/image" Target="media/image1374.wmf"/><Relationship Id="rId1506" Type="http://schemas.openxmlformats.org/officeDocument/2006/relationships/oleObject" Target="embeddings/oleObject796.bin"/><Relationship Id="rId1713" Type="http://schemas.openxmlformats.org/officeDocument/2006/relationships/oleObject" Target="embeddings/oleObject909.bin"/><Relationship Id="rId1920" Type="http://schemas.openxmlformats.org/officeDocument/2006/relationships/image" Target="media/image901.wmf"/><Relationship Id="rId599" Type="http://schemas.openxmlformats.org/officeDocument/2006/relationships/image" Target="media/image271.wmf"/><Relationship Id="rId2487" Type="http://schemas.openxmlformats.org/officeDocument/2006/relationships/image" Target="media/image1181.wmf"/><Relationship Id="rId2694" Type="http://schemas.openxmlformats.org/officeDocument/2006/relationships/image" Target="media/image1278.wmf"/><Relationship Id="rId3538" Type="http://schemas.openxmlformats.org/officeDocument/2006/relationships/oleObject" Target="embeddings/oleObject1844.bin"/><Relationship Id="rId459" Type="http://schemas.openxmlformats.org/officeDocument/2006/relationships/image" Target="media/image197.wmf"/><Relationship Id="rId666" Type="http://schemas.openxmlformats.org/officeDocument/2006/relationships/image" Target="media/image304.wmf"/><Relationship Id="rId873" Type="http://schemas.openxmlformats.org/officeDocument/2006/relationships/oleObject" Target="embeddings/oleObject469.bin"/><Relationship Id="rId1089" Type="http://schemas.openxmlformats.org/officeDocument/2006/relationships/image" Target="media/image500.wmf"/><Relationship Id="rId1296" Type="http://schemas.openxmlformats.org/officeDocument/2006/relationships/oleObject" Target="embeddings/oleObject692.bin"/><Relationship Id="rId2347" Type="http://schemas.openxmlformats.org/officeDocument/2006/relationships/oleObject" Target="embeddings/oleObject1228.bin"/><Relationship Id="rId2554" Type="http://schemas.openxmlformats.org/officeDocument/2006/relationships/image" Target="media/image1214.wmf"/><Relationship Id="rId319" Type="http://schemas.openxmlformats.org/officeDocument/2006/relationships/image" Target="media/image127.wmf"/><Relationship Id="rId526" Type="http://schemas.openxmlformats.org/officeDocument/2006/relationships/image" Target="media/image230.wmf"/><Relationship Id="rId1156" Type="http://schemas.openxmlformats.org/officeDocument/2006/relationships/image" Target="media/image532.wmf"/><Relationship Id="rId1363" Type="http://schemas.openxmlformats.org/officeDocument/2006/relationships/oleObject" Target="embeddings/oleObject725.bin"/><Relationship Id="rId2207" Type="http://schemas.openxmlformats.org/officeDocument/2006/relationships/oleObject" Target="embeddings/oleObject1157.bin"/><Relationship Id="rId2761" Type="http://schemas.openxmlformats.org/officeDocument/2006/relationships/image" Target="media/image1306.wmf"/><Relationship Id="rId3605" Type="http://schemas.openxmlformats.org/officeDocument/2006/relationships/image" Target="media/image1721.wmf"/><Relationship Id="rId733" Type="http://schemas.openxmlformats.org/officeDocument/2006/relationships/image" Target="media/image329.wmf"/><Relationship Id="rId940" Type="http://schemas.openxmlformats.org/officeDocument/2006/relationships/oleObject" Target="embeddings/oleObject503.bin"/><Relationship Id="rId1016" Type="http://schemas.openxmlformats.org/officeDocument/2006/relationships/oleObject" Target="embeddings/oleObject542.bin"/><Relationship Id="rId1570" Type="http://schemas.openxmlformats.org/officeDocument/2006/relationships/oleObject" Target="embeddings/oleObject828.bin"/><Relationship Id="rId2414" Type="http://schemas.openxmlformats.org/officeDocument/2006/relationships/oleObject" Target="embeddings/oleObject1262.bin"/><Relationship Id="rId2621" Type="http://schemas.openxmlformats.org/officeDocument/2006/relationships/image" Target="media/image1243.wmf"/><Relationship Id="rId800" Type="http://schemas.openxmlformats.org/officeDocument/2006/relationships/oleObject" Target="embeddings/oleObject432.bin"/><Relationship Id="rId1223" Type="http://schemas.openxmlformats.org/officeDocument/2006/relationships/image" Target="media/image564.wmf"/><Relationship Id="rId1430" Type="http://schemas.openxmlformats.org/officeDocument/2006/relationships/oleObject" Target="embeddings/oleObject758.bin"/><Relationship Id="rId3188" Type="http://schemas.openxmlformats.org/officeDocument/2006/relationships/oleObject" Target="embeddings/oleObject1665.bin"/><Relationship Id="rId3395" Type="http://schemas.openxmlformats.org/officeDocument/2006/relationships/image" Target="media/image1616.wmf"/><Relationship Id="rId3048" Type="http://schemas.openxmlformats.org/officeDocument/2006/relationships/image" Target="media/image1449.wmf"/><Relationship Id="rId3255" Type="http://schemas.openxmlformats.org/officeDocument/2006/relationships/image" Target="media/image1550.wmf"/><Relationship Id="rId3462" Type="http://schemas.openxmlformats.org/officeDocument/2006/relationships/oleObject" Target="embeddings/oleObject1806.bin"/><Relationship Id="rId176" Type="http://schemas.openxmlformats.org/officeDocument/2006/relationships/image" Target="media/image56.wmf"/><Relationship Id="rId383" Type="http://schemas.openxmlformats.org/officeDocument/2006/relationships/image" Target="media/image159.wmf"/><Relationship Id="rId590" Type="http://schemas.openxmlformats.org/officeDocument/2006/relationships/oleObject" Target="embeddings/oleObject317.bin"/><Relationship Id="rId2064" Type="http://schemas.openxmlformats.org/officeDocument/2006/relationships/oleObject" Target="embeddings/oleObject1085.bin"/><Relationship Id="rId2271" Type="http://schemas.openxmlformats.org/officeDocument/2006/relationships/oleObject" Target="embeddings/oleObject1189.bin"/><Relationship Id="rId3115" Type="http://schemas.openxmlformats.org/officeDocument/2006/relationships/oleObject" Target="embeddings/oleObject1627.bin"/><Relationship Id="rId3322" Type="http://schemas.openxmlformats.org/officeDocument/2006/relationships/oleObject" Target="embeddings/oleObject1736.bin"/><Relationship Id="rId243" Type="http://schemas.openxmlformats.org/officeDocument/2006/relationships/image" Target="media/image89.wmf"/><Relationship Id="rId450" Type="http://schemas.openxmlformats.org/officeDocument/2006/relationships/oleObject" Target="embeddings/oleObject251.bin"/><Relationship Id="rId1080" Type="http://schemas.openxmlformats.org/officeDocument/2006/relationships/oleObject" Target="embeddings/oleObject578.bin"/><Relationship Id="rId2131" Type="http://schemas.openxmlformats.org/officeDocument/2006/relationships/image" Target="media/image1006.wmf"/><Relationship Id="rId103" Type="http://schemas.openxmlformats.org/officeDocument/2006/relationships/oleObject" Target="embeddings/oleObject61.bin"/><Relationship Id="rId310" Type="http://schemas.openxmlformats.org/officeDocument/2006/relationships/oleObject" Target="embeddings/oleObject181.bin"/><Relationship Id="rId1897" Type="http://schemas.openxmlformats.org/officeDocument/2006/relationships/oleObject" Target="embeddings/oleObject1001.bin"/><Relationship Id="rId2948" Type="http://schemas.openxmlformats.org/officeDocument/2006/relationships/image" Target="media/image1396.wmf"/><Relationship Id="rId1757" Type="http://schemas.openxmlformats.org/officeDocument/2006/relationships/oleObject" Target="embeddings/oleObject931.bin"/><Relationship Id="rId1964" Type="http://schemas.openxmlformats.org/officeDocument/2006/relationships/oleObject" Target="embeddings/oleObject1035.bin"/><Relationship Id="rId2808" Type="http://schemas.openxmlformats.org/officeDocument/2006/relationships/oleObject" Target="embeddings/oleObject1472.bin"/><Relationship Id="rId49" Type="http://schemas.openxmlformats.org/officeDocument/2006/relationships/oleObject" Target="embeddings/oleObject26.bin"/><Relationship Id="rId1617" Type="http://schemas.openxmlformats.org/officeDocument/2006/relationships/oleObject" Target="embeddings/oleObject856.bin"/><Relationship Id="rId1824" Type="http://schemas.openxmlformats.org/officeDocument/2006/relationships/image" Target="media/image853.wmf"/><Relationship Id="rId2598" Type="http://schemas.openxmlformats.org/officeDocument/2006/relationships/oleObject" Target="embeddings/oleObject1356.bin"/><Relationship Id="rId777" Type="http://schemas.openxmlformats.org/officeDocument/2006/relationships/image" Target="media/image351.wmf"/><Relationship Id="rId984" Type="http://schemas.openxmlformats.org/officeDocument/2006/relationships/oleObject" Target="embeddings/oleObject525.bin"/><Relationship Id="rId2458" Type="http://schemas.openxmlformats.org/officeDocument/2006/relationships/oleObject" Target="embeddings/oleObject1285.bin"/><Relationship Id="rId2665" Type="http://schemas.openxmlformats.org/officeDocument/2006/relationships/oleObject" Target="embeddings/oleObject1394.bin"/><Relationship Id="rId2872" Type="http://schemas.openxmlformats.org/officeDocument/2006/relationships/oleObject" Target="embeddings/oleObject1507.bin"/><Relationship Id="rId3509" Type="http://schemas.openxmlformats.org/officeDocument/2006/relationships/image" Target="media/image1673.wmf"/><Relationship Id="rId637" Type="http://schemas.openxmlformats.org/officeDocument/2006/relationships/image" Target="media/image290.wmf"/><Relationship Id="rId844" Type="http://schemas.openxmlformats.org/officeDocument/2006/relationships/image" Target="media/image383.wmf"/><Relationship Id="rId1267" Type="http://schemas.openxmlformats.org/officeDocument/2006/relationships/image" Target="media/image586.wmf"/><Relationship Id="rId1474" Type="http://schemas.openxmlformats.org/officeDocument/2006/relationships/oleObject" Target="embeddings/oleObject780.bin"/><Relationship Id="rId1681" Type="http://schemas.openxmlformats.org/officeDocument/2006/relationships/oleObject" Target="embeddings/oleObject888.bin"/><Relationship Id="rId2318" Type="http://schemas.openxmlformats.org/officeDocument/2006/relationships/image" Target="media/image1098.wmf"/><Relationship Id="rId2525" Type="http://schemas.openxmlformats.org/officeDocument/2006/relationships/image" Target="media/image1200.wmf"/><Relationship Id="rId2732" Type="http://schemas.openxmlformats.org/officeDocument/2006/relationships/oleObject" Target="embeddings/oleObject1434.bin"/><Relationship Id="rId704" Type="http://schemas.openxmlformats.org/officeDocument/2006/relationships/oleObject" Target="embeddings/oleObject383.bin"/><Relationship Id="rId911" Type="http://schemas.openxmlformats.org/officeDocument/2006/relationships/image" Target="media/image416.wmf"/><Relationship Id="rId1127" Type="http://schemas.openxmlformats.org/officeDocument/2006/relationships/image" Target="media/image518.wmf"/><Relationship Id="rId1334" Type="http://schemas.openxmlformats.org/officeDocument/2006/relationships/oleObject" Target="embeddings/oleObject711.bin"/><Relationship Id="rId1541" Type="http://schemas.openxmlformats.org/officeDocument/2006/relationships/image" Target="media/image721.wmf"/><Relationship Id="rId40" Type="http://schemas.openxmlformats.org/officeDocument/2006/relationships/image" Target="media/image15.wmf"/><Relationship Id="rId1401" Type="http://schemas.openxmlformats.org/officeDocument/2006/relationships/oleObject" Target="embeddings/oleObject744.bin"/><Relationship Id="rId3299" Type="http://schemas.openxmlformats.org/officeDocument/2006/relationships/image" Target="media/image1572.wmf"/><Relationship Id="rId3159" Type="http://schemas.openxmlformats.org/officeDocument/2006/relationships/image" Target="media/image1502.wmf"/><Relationship Id="rId3366" Type="http://schemas.openxmlformats.org/officeDocument/2006/relationships/oleObject" Target="embeddings/oleObject1758.bin"/><Relationship Id="rId3573" Type="http://schemas.openxmlformats.org/officeDocument/2006/relationships/image" Target="media/image1705.wmf"/><Relationship Id="rId287" Type="http://schemas.openxmlformats.org/officeDocument/2006/relationships/image" Target="media/image111.wmf"/><Relationship Id="rId494" Type="http://schemas.openxmlformats.org/officeDocument/2006/relationships/image" Target="media/image214.wmf"/><Relationship Id="rId2175" Type="http://schemas.openxmlformats.org/officeDocument/2006/relationships/oleObject" Target="embeddings/oleObject1141.bin"/><Relationship Id="rId2382" Type="http://schemas.openxmlformats.org/officeDocument/2006/relationships/image" Target="media/image1130.wmf"/><Relationship Id="rId3019" Type="http://schemas.openxmlformats.org/officeDocument/2006/relationships/image" Target="media/image1435.wmf"/><Relationship Id="rId3226" Type="http://schemas.openxmlformats.org/officeDocument/2006/relationships/oleObject" Target="embeddings/oleObject1684.bin"/><Relationship Id="rId147" Type="http://schemas.openxmlformats.org/officeDocument/2006/relationships/oleObject" Target="embeddings/oleObject94.bin"/><Relationship Id="rId354" Type="http://schemas.openxmlformats.org/officeDocument/2006/relationships/oleObject" Target="embeddings/oleObject203.bin"/><Relationship Id="rId1191" Type="http://schemas.openxmlformats.org/officeDocument/2006/relationships/image" Target="media/image548.wmf"/><Relationship Id="rId2035" Type="http://schemas.openxmlformats.org/officeDocument/2006/relationships/image" Target="media/image958.wmf"/><Relationship Id="rId3433" Type="http://schemas.openxmlformats.org/officeDocument/2006/relationships/image" Target="media/image1635.wmf"/><Relationship Id="rId561" Type="http://schemas.openxmlformats.org/officeDocument/2006/relationships/image" Target="media/image252.wmf"/><Relationship Id="rId2242" Type="http://schemas.openxmlformats.org/officeDocument/2006/relationships/image" Target="media/image1061.wmf"/><Relationship Id="rId3500" Type="http://schemas.openxmlformats.org/officeDocument/2006/relationships/oleObject" Target="embeddings/oleObject1825.bin"/><Relationship Id="rId214" Type="http://schemas.openxmlformats.org/officeDocument/2006/relationships/oleObject" Target="embeddings/oleObject133.bin"/><Relationship Id="rId421" Type="http://schemas.openxmlformats.org/officeDocument/2006/relationships/image" Target="media/image178.wmf"/><Relationship Id="rId1051" Type="http://schemas.openxmlformats.org/officeDocument/2006/relationships/image" Target="media/image483.wmf"/><Relationship Id="rId2102" Type="http://schemas.openxmlformats.org/officeDocument/2006/relationships/oleObject" Target="embeddings/oleObject1104.bin"/><Relationship Id="rId1868" Type="http://schemas.openxmlformats.org/officeDocument/2006/relationships/image" Target="media/image875.wmf"/><Relationship Id="rId2919" Type="http://schemas.openxmlformats.org/officeDocument/2006/relationships/oleObject" Target="embeddings/oleObject1531.bin"/><Relationship Id="rId3083" Type="http://schemas.openxmlformats.org/officeDocument/2006/relationships/image" Target="media/image1466.wmf"/><Relationship Id="rId3290" Type="http://schemas.openxmlformats.org/officeDocument/2006/relationships/oleObject" Target="embeddings/oleObject1716.bin"/><Relationship Id="rId1728" Type="http://schemas.openxmlformats.org/officeDocument/2006/relationships/image" Target="media/image805.wmf"/><Relationship Id="rId1935" Type="http://schemas.openxmlformats.org/officeDocument/2006/relationships/oleObject" Target="embeddings/oleObject1020.bin"/><Relationship Id="rId3150" Type="http://schemas.openxmlformats.org/officeDocument/2006/relationships/oleObject" Target="embeddings/oleObject1646.bin"/><Relationship Id="rId3010" Type="http://schemas.openxmlformats.org/officeDocument/2006/relationships/image" Target="media/image1431.wmf"/><Relationship Id="rId4" Type="http://schemas.openxmlformats.org/officeDocument/2006/relationships/settings" Target="settings.xml"/><Relationship Id="rId888" Type="http://schemas.openxmlformats.org/officeDocument/2006/relationships/image" Target="media/image405.wmf"/><Relationship Id="rId2569" Type="http://schemas.openxmlformats.org/officeDocument/2006/relationships/oleObject" Target="embeddings/oleObject1341.bin"/><Relationship Id="rId2776" Type="http://schemas.openxmlformats.org/officeDocument/2006/relationships/oleObject" Target="embeddings/oleObject1456.bin"/><Relationship Id="rId2983" Type="http://schemas.openxmlformats.org/officeDocument/2006/relationships/image" Target="media/image1418.wmf"/><Relationship Id="rId748" Type="http://schemas.openxmlformats.org/officeDocument/2006/relationships/oleObject" Target="embeddings/oleObject405.bin"/><Relationship Id="rId955" Type="http://schemas.openxmlformats.org/officeDocument/2006/relationships/image" Target="media/image438.wmf"/><Relationship Id="rId1378" Type="http://schemas.openxmlformats.org/officeDocument/2006/relationships/image" Target="media/image639.wmf"/><Relationship Id="rId1585" Type="http://schemas.openxmlformats.org/officeDocument/2006/relationships/image" Target="media/image743.wmf"/><Relationship Id="rId1792" Type="http://schemas.openxmlformats.org/officeDocument/2006/relationships/image" Target="media/image837.wmf"/><Relationship Id="rId2429" Type="http://schemas.openxmlformats.org/officeDocument/2006/relationships/image" Target="media/image1153.wmf"/><Relationship Id="rId2636" Type="http://schemas.openxmlformats.org/officeDocument/2006/relationships/oleObject" Target="embeddings/oleObject1379.bin"/><Relationship Id="rId2843" Type="http://schemas.openxmlformats.org/officeDocument/2006/relationships/image" Target="media/image1344.wmf"/><Relationship Id="rId84" Type="http://schemas.openxmlformats.org/officeDocument/2006/relationships/oleObject" Target="embeddings/oleObject51.bin"/><Relationship Id="rId608" Type="http://schemas.openxmlformats.org/officeDocument/2006/relationships/oleObject" Target="embeddings/oleObject326.bin"/><Relationship Id="rId815" Type="http://schemas.openxmlformats.org/officeDocument/2006/relationships/oleObject" Target="embeddings/oleObject440.bin"/><Relationship Id="rId1238" Type="http://schemas.openxmlformats.org/officeDocument/2006/relationships/oleObject" Target="embeddings/oleObject660.bin"/><Relationship Id="rId1445" Type="http://schemas.openxmlformats.org/officeDocument/2006/relationships/image" Target="media/image673.wmf"/><Relationship Id="rId1652" Type="http://schemas.openxmlformats.org/officeDocument/2006/relationships/image" Target="media/image772.wmf"/><Relationship Id="rId1305" Type="http://schemas.openxmlformats.org/officeDocument/2006/relationships/image" Target="media/image602.wmf"/><Relationship Id="rId2703" Type="http://schemas.openxmlformats.org/officeDocument/2006/relationships/oleObject" Target="embeddings/oleObject1417.bin"/><Relationship Id="rId2910" Type="http://schemas.openxmlformats.org/officeDocument/2006/relationships/image" Target="media/image1377.wmf"/><Relationship Id="rId1512" Type="http://schemas.openxmlformats.org/officeDocument/2006/relationships/oleObject" Target="embeddings/oleObject799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25.bin"/><Relationship Id="rId2079" Type="http://schemas.openxmlformats.org/officeDocument/2006/relationships/image" Target="media/image980.wmf"/><Relationship Id="rId3477" Type="http://schemas.openxmlformats.org/officeDocument/2006/relationships/image" Target="media/image1657.wmf"/><Relationship Id="rId2286" Type="http://schemas.openxmlformats.org/officeDocument/2006/relationships/oleObject" Target="embeddings/oleObject1197.bin"/><Relationship Id="rId2493" Type="http://schemas.openxmlformats.org/officeDocument/2006/relationships/image" Target="media/image1184.wmf"/><Relationship Id="rId3337" Type="http://schemas.openxmlformats.org/officeDocument/2006/relationships/image" Target="media/image1587.wmf"/><Relationship Id="rId3544" Type="http://schemas.openxmlformats.org/officeDocument/2006/relationships/oleObject" Target="embeddings/oleObject1847.bin"/><Relationship Id="rId258" Type="http://schemas.openxmlformats.org/officeDocument/2006/relationships/oleObject" Target="embeddings/oleObject155.bin"/><Relationship Id="rId465" Type="http://schemas.openxmlformats.org/officeDocument/2006/relationships/image" Target="media/image200.wmf"/><Relationship Id="rId672" Type="http://schemas.openxmlformats.org/officeDocument/2006/relationships/image" Target="media/image307.wmf"/><Relationship Id="rId1095" Type="http://schemas.openxmlformats.org/officeDocument/2006/relationships/image" Target="media/image503.wmf"/><Relationship Id="rId2146" Type="http://schemas.openxmlformats.org/officeDocument/2006/relationships/image" Target="media/image1013.wmf"/><Relationship Id="rId2353" Type="http://schemas.openxmlformats.org/officeDocument/2006/relationships/oleObject" Target="embeddings/oleObject1231.bin"/><Relationship Id="rId2560" Type="http://schemas.openxmlformats.org/officeDocument/2006/relationships/image" Target="media/image1217.wmf"/><Relationship Id="rId3404" Type="http://schemas.openxmlformats.org/officeDocument/2006/relationships/oleObject" Target="embeddings/oleObject1777.bin"/><Relationship Id="rId3611" Type="http://schemas.openxmlformats.org/officeDocument/2006/relationships/oleObject" Target="embeddings/oleObject1882.bin"/><Relationship Id="rId118" Type="http://schemas.openxmlformats.org/officeDocument/2006/relationships/oleObject" Target="embeddings/oleObject69.bin"/><Relationship Id="rId325" Type="http://schemas.openxmlformats.org/officeDocument/2006/relationships/image" Target="media/image130.wmf"/><Relationship Id="rId532" Type="http://schemas.openxmlformats.org/officeDocument/2006/relationships/image" Target="media/image233.wmf"/><Relationship Id="rId1162" Type="http://schemas.openxmlformats.org/officeDocument/2006/relationships/image" Target="media/image535.wmf"/><Relationship Id="rId2006" Type="http://schemas.openxmlformats.org/officeDocument/2006/relationships/oleObject" Target="embeddings/oleObject1056.bin"/><Relationship Id="rId2213" Type="http://schemas.openxmlformats.org/officeDocument/2006/relationships/oleObject" Target="embeddings/oleObject1160.bin"/><Relationship Id="rId2420" Type="http://schemas.openxmlformats.org/officeDocument/2006/relationships/oleObject" Target="embeddings/oleObject1265.bin"/><Relationship Id="rId1022" Type="http://schemas.openxmlformats.org/officeDocument/2006/relationships/oleObject" Target="embeddings/oleObject547.bin"/><Relationship Id="rId1979" Type="http://schemas.openxmlformats.org/officeDocument/2006/relationships/image" Target="media/image930.wmf"/><Relationship Id="rId3194" Type="http://schemas.openxmlformats.org/officeDocument/2006/relationships/oleObject" Target="embeddings/oleObject1668.bin"/><Relationship Id="rId1839" Type="http://schemas.openxmlformats.org/officeDocument/2006/relationships/oleObject" Target="embeddings/oleObject972.bin"/><Relationship Id="rId3054" Type="http://schemas.openxmlformats.org/officeDocument/2006/relationships/oleObject" Target="embeddings/oleObject1596.bin"/><Relationship Id="rId182" Type="http://schemas.openxmlformats.org/officeDocument/2006/relationships/image" Target="media/image59.wmf"/><Relationship Id="rId1906" Type="http://schemas.openxmlformats.org/officeDocument/2006/relationships/image" Target="media/image894.wmf"/><Relationship Id="rId3261" Type="http://schemas.openxmlformats.org/officeDocument/2006/relationships/image" Target="media/image1553.wmf"/><Relationship Id="rId2070" Type="http://schemas.openxmlformats.org/officeDocument/2006/relationships/oleObject" Target="embeddings/oleObject1088.bin"/><Relationship Id="rId3121" Type="http://schemas.openxmlformats.org/officeDocument/2006/relationships/image" Target="media/image1483.wmf"/><Relationship Id="rId999" Type="http://schemas.openxmlformats.org/officeDocument/2006/relationships/image" Target="media/image460.wmf"/><Relationship Id="rId2887" Type="http://schemas.openxmlformats.org/officeDocument/2006/relationships/oleObject" Target="embeddings/oleObject1515.bin"/><Relationship Id="rId859" Type="http://schemas.openxmlformats.org/officeDocument/2006/relationships/oleObject" Target="embeddings/oleObject462.bin"/><Relationship Id="rId1489" Type="http://schemas.openxmlformats.org/officeDocument/2006/relationships/image" Target="media/image695.wmf"/><Relationship Id="rId1696" Type="http://schemas.openxmlformats.org/officeDocument/2006/relationships/oleObject" Target="embeddings/oleObject898.bin"/><Relationship Id="rId1349" Type="http://schemas.openxmlformats.org/officeDocument/2006/relationships/oleObject" Target="embeddings/oleObject718.bin"/><Relationship Id="rId2747" Type="http://schemas.openxmlformats.org/officeDocument/2006/relationships/image" Target="media/image1299.wmf"/><Relationship Id="rId2954" Type="http://schemas.openxmlformats.org/officeDocument/2006/relationships/image" Target="media/image1401.wmf"/><Relationship Id="rId719" Type="http://schemas.openxmlformats.org/officeDocument/2006/relationships/image" Target="media/image322.wmf"/><Relationship Id="rId926" Type="http://schemas.openxmlformats.org/officeDocument/2006/relationships/oleObject" Target="embeddings/oleObject496.bin"/><Relationship Id="rId1556" Type="http://schemas.openxmlformats.org/officeDocument/2006/relationships/oleObject" Target="embeddings/oleObject821.bin"/><Relationship Id="rId1763" Type="http://schemas.openxmlformats.org/officeDocument/2006/relationships/oleObject" Target="embeddings/oleObject934.bin"/><Relationship Id="rId1970" Type="http://schemas.openxmlformats.org/officeDocument/2006/relationships/oleObject" Target="embeddings/oleObject1038.bin"/><Relationship Id="rId2607" Type="http://schemas.openxmlformats.org/officeDocument/2006/relationships/image" Target="media/image1236.wmf"/><Relationship Id="rId2814" Type="http://schemas.openxmlformats.org/officeDocument/2006/relationships/oleObject" Target="embeddings/oleObject1475.bin"/><Relationship Id="rId55" Type="http://schemas.openxmlformats.org/officeDocument/2006/relationships/oleObject" Target="embeddings/oleObject32.bin"/><Relationship Id="rId1209" Type="http://schemas.openxmlformats.org/officeDocument/2006/relationships/image" Target="media/image557.wmf"/><Relationship Id="rId1416" Type="http://schemas.openxmlformats.org/officeDocument/2006/relationships/oleObject" Target="embeddings/oleObject751.bin"/><Relationship Id="rId1623" Type="http://schemas.openxmlformats.org/officeDocument/2006/relationships/oleObject" Target="embeddings/oleObject859.bin"/><Relationship Id="rId1830" Type="http://schemas.openxmlformats.org/officeDocument/2006/relationships/image" Target="media/image856.wmf"/><Relationship Id="rId3588" Type="http://schemas.openxmlformats.org/officeDocument/2006/relationships/oleObject" Target="embeddings/oleObject1869.bin"/><Relationship Id="rId2397" Type="http://schemas.openxmlformats.org/officeDocument/2006/relationships/image" Target="media/image1137.wmf"/><Relationship Id="rId3448" Type="http://schemas.openxmlformats.org/officeDocument/2006/relationships/oleObject" Target="embeddings/oleObject1799.bin"/><Relationship Id="rId369" Type="http://schemas.openxmlformats.org/officeDocument/2006/relationships/image" Target="media/image152.wmf"/><Relationship Id="rId576" Type="http://schemas.openxmlformats.org/officeDocument/2006/relationships/oleObject" Target="embeddings/oleObject310.bin"/><Relationship Id="rId783" Type="http://schemas.openxmlformats.org/officeDocument/2006/relationships/image" Target="media/image354.wmf"/><Relationship Id="rId990" Type="http://schemas.openxmlformats.org/officeDocument/2006/relationships/oleObject" Target="embeddings/oleObject528.bin"/><Relationship Id="rId2257" Type="http://schemas.openxmlformats.org/officeDocument/2006/relationships/oleObject" Target="embeddings/oleObject1182.bin"/><Relationship Id="rId2464" Type="http://schemas.openxmlformats.org/officeDocument/2006/relationships/oleObject" Target="embeddings/oleObject1288.bin"/><Relationship Id="rId2671" Type="http://schemas.openxmlformats.org/officeDocument/2006/relationships/image" Target="media/image1267.wmf"/><Relationship Id="rId3308" Type="http://schemas.openxmlformats.org/officeDocument/2006/relationships/oleObject" Target="embeddings/oleObject1725.bin"/><Relationship Id="rId3515" Type="http://schemas.openxmlformats.org/officeDocument/2006/relationships/image" Target="media/image1676.wmf"/><Relationship Id="rId229" Type="http://schemas.openxmlformats.org/officeDocument/2006/relationships/image" Target="media/image82.wmf"/><Relationship Id="rId436" Type="http://schemas.openxmlformats.org/officeDocument/2006/relationships/oleObject" Target="embeddings/oleObject244.bin"/><Relationship Id="rId643" Type="http://schemas.openxmlformats.org/officeDocument/2006/relationships/image" Target="media/image293.wmf"/><Relationship Id="rId1066" Type="http://schemas.openxmlformats.org/officeDocument/2006/relationships/oleObject" Target="embeddings/oleObject571.bin"/><Relationship Id="rId1273" Type="http://schemas.openxmlformats.org/officeDocument/2006/relationships/oleObject" Target="embeddings/oleObject679.bin"/><Relationship Id="rId1480" Type="http://schemas.openxmlformats.org/officeDocument/2006/relationships/oleObject" Target="embeddings/oleObject783.bin"/><Relationship Id="rId2117" Type="http://schemas.openxmlformats.org/officeDocument/2006/relationships/image" Target="media/image999.wmf"/><Relationship Id="rId2324" Type="http://schemas.openxmlformats.org/officeDocument/2006/relationships/image" Target="media/image1101.wmf"/><Relationship Id="rId850" Type="http://schemas.openxmlformats.org/officeDocument/2006/relationships/image" Target="media/image386.wmf"/><Relationship Id="rId1133" Type="http://schemas.openxmlformats.org/officeDocument/2006/relationships/image" Target="media/image521.wmf"/><Relationship Id="rId2531" Type="http://schemas.openxmlformats.org/officeDocument/2006/relationships/image" Target="media/image1203.wmf"/><Relationship Id="rId503" Type="http://schemas.openxmlformats.org/officeDocument/2006/relationships/oleObject" Target="embeddings/oleObject278.bin"/><Relationship Id="rId710" Type="http://schemas.openxmlformats.org/officeDocument/2006/relationships/oleObject" Target="embeddings/oleObject386.bin"/><Relationship Id="rId1340" Type="http://schemas.openxmlformats.org/officeDocument/2006/relationships/image" Target="media/image620.wmf"/><Relationship Id="rId3098" Type="http://schemas.openxmlformats.org/officeDocument/2006/relationships/oleObject" Target="embeddings/oleObject1618.bin"/><Relationship Id="rId1200" Type="http://schemas.openxmlformats.org/officeDocument/2006/relationships/oleObject" Target="embeddings/oleObject641.bin"/><Relationship Id="rId3165" Type="http://schemas.openxmlformats.org/officeDocument/2006/relationships/image" Target="media/image1505.wmf"/><Relationship Id="rId3372" Type="http://schemas.openxmlformats.org/officeDocument/2006/relationships/oleObject" Target="embeddings/oleObject1761.bin"/><Relationship Id="rId293" Type="http://schemas.openxmlformats.org/officeDocument/2006/relationships/image" Target="media/image114.wmf"/><Relationship Id="rId2181" Type="http://schemas.openxmlformats.org/officeDocument/2006/relationships/oleObject" Target="embeddings/oleObject1144.bin"/><Relationship Id="rId3025" Type="http://schemas.openxmlformats.org/officeDocument/2006/relationships/oleObject" Target="embeddings/oleObject1581.bin"/><Relationship Id="rId3232" Type="http://schemas.openxmlformats.org/officeDocument/2006/relationships/oleObject" Target="embeddings/oleObject1687.bin"/><Relationship Id="rId153" Type="http://schemas.openxmlformats.org/officeDocument/2006/relationships/oleObject" Target="embeddings/oleObject97.bin"/><Relationship Id="rId360" Type="http://schemas.openxmlformats.org/officeDocument/2006/relationships/oleObject" Target="embeddings/oleObject206.bin"/><Relationship Id="rId2041" Type="http://schemas.openxmlformats.org/officeDocument/2006/relationships/image" Target="media/image961.wmf"/><Relationship Id="rId220" Type="http://schemas.openxmlformats.org/officeDocument/2006/relationships/oleObject" Target="embeddings/oleObject136.bin"/><Relationship Id="rId2998" Type="http://schemas.openxmlformats.org/officeDocument/2006/relationships/oleObject" Target="embeddings/oleObject1566.bin"/><Relationship Id="rId2858" Type="http://schemas.openxmlformats.org/officeDocument/2006/relationships/oleObject" Target="embeddings/oleObject1500.bin"/><Relationship Id="rId99" Type="http://schemas.openxmlformats.org/officeDocument/2006/relationships/oleObject" Target="embeddings/oleObject58.bin"/><Relationship Id="rId1667" Type="http://schemas.openxmlformats.org/officeDocument/2006/relationships/oleObject" Target="embeddings/oleObject881.bin"/><Relationship Id="rId1874" Type="http://schemas.openxmlformats.org/officeDocument/2006/relationships/image" Target="media/image878.wmf"/><Relationship Id="rId2718" Type="http://schemas.openxmlformats.org/officeDocument/2006/relationships/oleObject" Target="embeddings/oleObject1427.bin"/><Relationship Id="rId2925" Type="http://schemas.openxmlformats.org/officeDocument/2006/relationships/oleObject" Target="embeddings/oleObject1534.bin"/><Relationship Id="rId1527" Type="http://schemas.openxmlformats.org/officeDocument/2006/relationships/image" Target="media/image714.wmf"/><Relationship Id="rId1734" Type="http://schemas.openxmlformats.org/officeDocument/2006/relationships/image" Target="media/image808.wmf"/><Relationship Id="rId1941" Type="http://schemas.openxmlformats.org/officeDocument/2006/relationships/oleObject" Target="embeddings/oleObject1023.bin"/><Relationship Id="rId26" Type="http://schemas.openxmlformats.org/officeDocument/2006/relationships/oleObject" Target="embeddings/oleObject12.bin"/><Relationship Id="rId1801" Type="http://schemas.openxmlformats.org/officeDocument/2006/relationships/oleObject" Target="embeddings/oleObject953.bin"/><Relationship Id="rId3559" Type="http://schemas.openxmlformats.org/officeDocument/2006/relationships/image" Target="media/image1698.wmf"/><Relationship Id="rId687" Type="http://schemas.openxmlformats.org/officeDocument/2006/relationships/oleObject" Target="embeddings/oleObject367.bin"/><Relationship Id="rId2368" Type="http://schemas.openxmlformats.org/officeDocument/2006/relationships/image" Target="media/image1123.wmf"/><Relationship Id="rId894" Type="http://schemas.openxmlformats.org/officeDocument/2006/relationships/image" Target="media/image408.wmf"/><Relationship Id="rId1177" Type="http://schemas.openxmlformats.org/officeDocument/2006/relationships/image" Target="media/image541.wmf"/><Relationship Id="rId2575" Type="http://schemas.openxmlformats.org/officeDocument/2006/relationships/oleObject" Target="embeddings/oleObject1344.bin"/><Relationship Id="rId2782" Type="http://schemas.openxmlformats.org/officeDocument/2006/relationships/oleObject" Target="embeddings/oleObject1459.bin"/><Relationship Id="rId3419" Type="http://schemas.openxmlformats.org/officeDocument/2006/relationships/image" Target="media/image1628.wmf"/><Relationship Id="rId3626" Type="http://schemas.openxmlformats.org/officeDocument/2006/relationships/header" Target="header1.xml"/><Relationship Id="rId547" Type="http://schemas.openxmlformats.org/officeDocument/2006/relationships/oleObject" Target="embeddings/oleObject300.bin"/><Relationship Id="rId754" Type="http://schemas.openxmlformats.org/officeDocument/2006/relationships/oleObject" Target="embeddings/oleObject408.bin"/><Relationship Id="rId961" Type="http://schemas.openxmlformats.org/officeDocument/2006/relationships/image" Target="media/image441.wmf"/><Relationship Id="rId1384" Type="http://schemas.openxmlformats.org/officeDocument/2006/relationships/image" Target="media/image642.wmf"/><Relationship Id="rId1591" Type="http://schemas.openxmlformats.org/officeDocument/2006/relationships/image" Target="media/image746.wmf"/><Relationship Id="rId2228" Type="http://schemas.openxmlformats.org/officeDocument/2006/relationships/image" Target="media/image1054.wmf"/><Relationship Id="rId2435" Type="http://schemas.openxmlformats.org/officeDocument/2006/relationships/image" Target="media/image1156.wmf"/><Relationship Id="rId2642" Type="http://schemas.openxmlformats.org/officeDocument/2006/relationships/oleObject" Target="embeddings/oleObject1382.bin"/><Relationship Id="rId90" Type="http://schemas.openxmlformats.org/officeDocument/2006/relationships/oleObject" Target="embeddings/oleObject53.bin"/><Relationship Id="rId407" Type="http://schemas.openxmlformats.org/officeDocument/2006/relationships/image" Target="media/image171.wmf"/><Relationship Id="rId614" Type="http://schemas.openxmlformats.org/officeDocument/2006/relationships/oleObject" Target="embeddings/oleObject329.bin"/><Relationship Id="rId821" Type="http://schemas.openxmlformats.org/officeDocument/2006/relationships/oleObject" Target="embeddings/oleObject443.bin"/><Relationship Id="rId1037" Type="http://schemas.openxmlformats.org/officeDocument/2006/relationships/image" Target="media/image476.wmf"/><Relationship Id="rId1244" Type="http://schemas.openxmlformats.org/officeDocument/2006/relationships/oleObject" Target="embeddings/oleObject663.bin"/><Relationship Id="rId1451" Type="http://schemas.openxmlformats.org/officeDocument/2006/relationships/image" Target="media/image676.wmf"/><Relationship Id="rId2502" Type="http://schemas.openxmlformats.org/officeDocument/2006/relationships/oleObject" Target="embeddings/oleObject1307.bin"/><Relationship Id="rId1104" Type="http://schemas.openxmlformats.org/officeDocument/2006/relationships/oleObject" Target="embeddings/oleObject590.bin"/><Relationship Id="rId1311" Type="http://schemas.openxmlformats.org/officeDocument/2006/relationships/image" Target="media/image605.wmf"/><Relationship Id="rId3069" Type="http://schemas.openxmlformats.org/officeDocument/2006/relationships/image" Target="media/image1459.wmf"/><Relationship Id="rId3276" Type="http://schemas.openxmlformats.org/officeDocument/2006/relationships/oleObject" Target="embeddings/oleObject1709.bin"/><Relationship Id="rId3483" Type="http://schemas.openxmlformats.org/officeDocument/2006/relationships/image" Target="media/image1660.wmf"/><Relationship Id="rId197" Type="http://schemas.openxmlformats.org/officeDocument/2006/relationships/image" Target="media/image66.wmf"/><Relationship Id="rId2085" Type="http://schemas.openxmlformats.org/officeDocument/2006/relationships/image" Target="media/image983.wmf"/><Relationship Id="rId2292" Type="http://schemas.openxmlformats.org/officeDocument/2006/relationships/oleObject" Target="embeddings/oleObject1200.bin"/><Relationship Id="rId3136" Type="http://schemas.openxmlformats.org/officeDocument/2006/relationships/oleObject" Target="embeddings/oleObject1639.bin"/><Relationship Id="rId3343" Type="http://schemas.openxmlformats.org/officeDocument/2006/relationships/image" Target="media/image1590.wmf"/><Relationship Id="rId264" Type="http://schemas.openxmlformats.org/officeDocument/2006/relationships/oleObject" Target="embeddings/oleObject158.bin"/><Relationship Id="rId471" Type="http://schemas.openxmlformats.org/officeDocument/2006/relationships/image" Target="media/image203.wmf"/><Relationship Id="rId2152" Type="http://schemas.openxmlformats.org/officeDocument/2006/relationships/image" Target="media/image1016.wmf"/><Relationship Id="rId3550" Type="http://schemas.openxmlformats.org/officeDocument/2006/relationships/oleObject" Target="embeddings/oleObject1850.bin"/><Relationship Id="rId124" Type="http://schemas.openxmlformats.org/officeDocument/2006/relationships/oleObject" Target="embeddings/oleObject75.bin"/><Relationship Id="rId3203" Type="http://schemas.openxmlformats.org/officeDocument/2006/relationships/image" Target="media/image1524.wmf"/><Relationship Id="rId3410" Type="http://schemas.openxmlformats.org/officeDocument/2006/relationships/oleObject" Target="embeddings/oleObject1780.bin"/><Relationship Id="rId331" Type="http://schemas.openxmlformats.org/officeDocument/2006/relationships/image" Target="media/image133.wmf"/><Relationship Id="rId2012" Type="http://schemas.openxmlformats.org/officeDocument/2006/relationships/oleObject" Target="embeddings/oleObject1059.bin"/><Relationship Id="rId2969" Type="http://schemas.openxmlformats.org/officeDocument/2006/relationships/image" Target="media/image1411.wmf"/><Relationship Id="rId1778" Type="http://schemas.openxmlformats.org/officeDocument/2006/relationships/image" Target="media/image830.wmf"/><Relationship Id="rId1985" Type="http://schemas.openxmlformats.org/officeDocument/2006/relationships/image" Target="media/image933.wmf"/><Relationship Id="rId2829" Type="http://schemas.openxmlformats.org/officeDocument/2006/relationships/image" Target="media/image1340.wmf"/><Relationship Id="rId1638" Type="http://schemas.openxmlformats.org/officeDocument/2006/relationships/image" Target="media/image765.wmf"/><Relationship Id="rId1845" Type="http://schemas.openxmlformats.org/officeDocument/2006/relationships/oleObject" Target="embeddings/oleObject975.bin"/><Relationship Id="rId3060" Type="http://schemas.openxmlformats.org/officeDocument/2006/relationships/oleObject" Target="embeddings/oleObject1599.bin"/><Relationship Id="rId1705" Type="http://schemas.openxmlformats.org/officeDocument/2006/relationships/image" Target="media/image794.wmf"/><Relationship Id="rId1912" Type="http://schemas.openxmlformats.org/officeDocument/2006/relationships/image" Target="media/image897.wmf"/><Relationship Id="rId798" Type="http://schemas.openxmlformats.org/officeDocument/2006/relationships/image" Target="media/image361.wmf"/><Relationship Id="rId2479" Type="http://schemas.openxmlformats.org/officeDocument/2006/relationships/image" Target="media/image1177.wmf"/><Relationship Id="rId2686" Type="http://schemas.openxmlformats.org/officeDocument/2006/relationships/oleObject" Target="embeddings/oleObject1405.bin"/><Relationship Id="rId2893" Type="http://schemas.openxmlformats.org/officeDocument/2006/relationships/oleObject" Target="embeddings/oleObject1518.bin"/><Relationship Id="rId658" Type="http://schemas.openxmlformats.org/officeDocument/2006/relationships/oleObject" Target="embeddings/oleObject351.bin"/><Relationship Id="rId865" Type="http://schemas.openxmlformats.org/officeDocument/2006/relationships/oleObject" Target="embeddings/oleObject465.bin"/><Relationship Id="rId1288" Type="http://schemas.openxmlformats.org/officeDocument/2006/relationships/oleObject" Target="embeddings/oleObject688.bin"/><Relationship Id="rId1495" Type="http://schemas.openxmlformats.org/officeDocument/2006/relationships/image" Target="media/image698.wmf"/><Relationship Id="rId2339" Type="http://schemas.openxmlformats.org/officeDocument/2006/relationships/oleObject" Target="embeddings/oleObject1224.bin"/><Relationship Id="rId2546" Type="http://schemas.openxmlformats.org/officeDocument/2006/relationships/oleObject" Target="embeddings/oleObject1329.bin"/><Relationship Id="rId2753" Type="http://schemas.openxmlformats.org/officeDocument/2006/relationships/image" Target="media/image1302.wmf"/><Relationship Id="rId2960" Type="http://schemas.openxmlformats.org/officeDocument/2006/relationships/oleObject" Target="embeddings/oleObject1547.bin"/><Relationship Id="rId518" Type="http://schemas.openxmlformats.org/officeDocument/2006/relationships/image" Target="media/image226.wmf"/><Relationship Id="rId725" Type="http://schemas.openxmlformats.org/officeDocument/2006/relationships/image" Target="media/image325.wmf"/><Relationship Id="rId932" Type="http://schemas.openxmlformats.org/officeDocument/2006/relationships/oleObject" Target="embeddings/oleObject499.bin"/><Relationship Id="rId1148" Type="http://schemas.openxmlformats.org/officeDocument/2006/relationships/oleObject" Target="embeddings/oleObject613.bin"/><Relationship Id="rId1355" Type="http://schemas.openxmlformats.org/officeDocument/2006/relationships/oleObject" Target="embeddings/oleObject721.bin"/><Relationship Id="rId1562" Type="http://schemas.openxmlformats.org/officeDocument/2006/relationships/oleObject" Target="embeddings/oleObject824.bin"/><Relationship Id="rId2406" Type="http://schemas.openxmlformats.org/officeDocument/2006/relationships/oleObject" Target="embeddings/oleObject1258.bin"/><Relationship Id="rId2613" Type="http://schemas.openxmlformats.org/officeDocument/2006/relationships/image" Target="media/image1239.wmf"/><Relationship Id="rId1008" Type="http://schemas.openxmlformats.org/officeDocument/2006/relationships/oleObject" Target="embeddings/oleObject537.bin"/><Relationship Id="rId1215" Type="http://schemas.openxmlformats.org/officeDocument/2006/relationships/image" Target="media/image560.wmf"/><Relationship Id="rId1422" Type="http://schemas.openxmlformats.org/officeDocument/2006/relationships/oleObject" Target="embeddings/oleObject754.bin"/><Relationship Id="rId2820" Type="http://schemas.openxmlformats.org/officeDocument/2006/relationships/oleObject" Target="embeddings/oleObject1478.bin"/><Relationship Id="rId61" Type="http://schemas.openxmlformats.org/officeDocument/2006/relationships/oleObject" Target="embeddings/oleObject38.bin"/><Relationship Id="rId3387" Type="http://schemas.openxmlformats.org/officeDocument/2006/relationships/image" Target="media/image1612.wmf"/><Relationship Id="rId2196" Type="http://schemas.openxmlformats.org/officeDocument/2006/relationships/image" Target="media/image1038.wmf"/><Relationship Id="rId3594" Type="http://schemas.openxmlformats.org/officeDocument/2006/relationships/oleObject" Target="embeddings/oleObject1872.bin"/><Relationship Id="rId168" Type="http://schemas.openxmlformats.org/officeDocument/2006/relationships/oleObject" Target="embeddings/oleObject108.bin"/><Relationship Id="rId3247" Type="http://schemas.openxmlformats.org/officeDocument/2006/relationships/image" Target="media/image1546.wmf"/><Relationship Id="rId3454" Type="http://schemas.openxmlformats.org/officeDocument/2006/relationships/oleObject" Target="embeddings/oleObject1802.bin"/><Relationship Id="rId375" Type="http://schemas.openxmlformats.org/officeDocument/2006/relationships/image" Target="media/image155.wmf"/><Relationship Id="rId582" Type="http://schemas.openxmlformats.org/officeDocument/2006/relationships/oleObject" Target="embeddings/oleObject313.bin"/><Relationship Id="rId2056" Type="http://schemas.openxmlformats.org/officeDocument/2006/relationships/oleObject" Target="embeddings/oleObject1081.bin"/><Relationship Id="rId2263" Type="http://schemas.openxmlformats.org/officeDocument/2006/relationships/oleObject" Target="embeddings/oleObject1185.bin"/><Relationship Id="rId2470" Type="http://schemas.openxmlformats.org/officeDocument/2006/relationships/oleObject" Target="embeddings/oleObject1291.bin"/><Relationship Id="rId3107" Type="http://schemas.openxmlformats.org/officeDocument/2006/relationships/image" Target="media/image1478.wmf"/><Relationship Id="rId3314" Type="http://schemas.openxmlformats.org/officeDocument/2006/relationships/oleObject" Target="embeddings/oleObject1728.bin"/><Relationship Id="rId3521" Type="http://schemas.openxmlformats.org/officeDocument/2006/relationships/image" Target="media/image1679.wmf"/><Relationship Id="rId235" Type="http://schemas.openxmlformats.org/officeDocument/2006/relationships/image" Target="media/image85.wmf"/><Relationship Id="rId442" Type="http://schemas.openxmlformats.org/officeDocument/2006/relationships/oleObject" Target="embeddings/oleObject247.bin"/><Relationship Id="rId1072" Type="http://schemas.openxmlformats.org/officeDocument/2006/relationships/oleObject" Target="embeddings/oleObject574.bin"/><Relationship Id="rId2123" Type="http://schemas.openxmlformats.org/officeDocument/2006/relationships/image" Target="media/image1002.wmf"/><Relationship Id="rId2330" Type="http://schemas.openxmlformats.org/officeDocument/2006/relationships/image" Target="media/image1104.wmf"/><Relationship Id="rId302" Type="http://schemas.openxmlformats.org/officeDocument/2006/relationships/oleObject" Target="embeddings/oleObject177.bin"/><Relationship Id="rId1889" Type="http://schemas.openxmlformats.org/officeDocument/2006/relationships/oleObject" Target="embeddings/oleObject997.bin"/><Relationship Id="rId1749" Type="http://schemas.openxmlformats.org/officeDocument/2006/relationships/oleObject" Target="embeddings/oleObject927.bin"/><Relationship Id="rId1956" Type="http://schemas.openxmlformats.org/officeDocument/2006/relationships/image" Target="media/image919.wmf"/><Relationship Id="rId3171" Type="http://schemas.openxmlformats.org/officeDocument/2006/relationships/image" Target="media/image1508.wmf"/><Relationship Id="rId1609" Type="http://schemas.openxmlformats.org/officeDocument/2006/relationships/oleObject" Target="embeddings/oleObject851.bin"/><Relationship Id="rId1816" Type="http://schemas.openxmlformats.org/officeDocument/2006/relationships/image" Target="media/image849.wmf"/><Relationship Id="rId3031" Type="http://schemas.openxmlformats.org/officeDocument/2006/relationships/oleObject" Target="embeddings/oleObject1584.bin"/><Relationship Id="rId2797" Type="http://schemas.openxmlformats.org/officeDocument/2006/relationships/image" Target="media/image1324.wmf"/><Relationship Id="rId769" Type="http://schemas.openxmlformats.org/officeDocument/2006/relationships/image" Target="media/image347.wmf"/><Relationship Id="rId976" Type="http://schemas.openxmlformats.org/officeDocument/2006/relationships/oleObject" Target="embeddings/oleObject521.bin"/><Relationship Id="rId1399" Type="http://schemas.openxmlformats.org/officeDocument/2006/relationships/oleObject" Target="embeddings/oleObject743.bin"/><Relationship Id="rId2657" Type="http://schemas.openxmlformats.org/officeDocument/2006/relationships/image" Target="media/image1261.wmf"/><Relationship Id="rId629" Type="http://schemas.openxmlformats.org/officeDocument/2006/relationships/image" Target="media/image286.wmf"/><Relationship Id="rId1259" Type="http://schemas.openxmlformats.org/officeDocument/2006/relationships/image" Target="media/image582.wmf"/><Relationship Id="rId1466" Type="http://schemas.openxmlformats.org/officeDocument/2006/relationships/oleObject" Target="embeddings/oleObject776.bin"/><Relationship Id="rId2864" Type="http://schemas.openxmlformats.org/officeDocument/2006/relationships/oleObject" Target="embeddings/oleObject1503.bin"/><Relationship Id="rId836" Type="http://schemas.openxmlformats.org/officeDocument/2006/relationships/image" Target="media/image379.wmf"/><Relationship Id="rId1119" Type="http://schemas.openxmlformats.org/officeDocument/2006/relationships/image" Target="media/image514.wmf"/><Relationship Id="rId1673" Type="http://schemas.openxmlformats.org/officeDocument/2006/relationships/oleObject" Target="embeddings/oleObject884.bin"/><Relationship Id="rId1880" Type="http://schemas.openxmlformats.org/officeDocument/2006/relationships/image" Target="media/image881.wmf"/><Relationship Id="rId2517" Type="http://schemas.openxmlformats.org/officeDocument/2006/relationships/image" Target="media/image1196.wmf"/><Relationship Id="rId2724" Type="http://schemas.openxmlformats.org/officeDocument/2006/relationships/oleObject" Target="embeddings/oleObject1430.bin"/><Relationship Id="rId2931" Type="http://schemas.openxmlformats.org/officeDocument/2006/relationships/oleObject" Target="embeddings/oleObject1537.bin"/><Relationship Id="rId903" Type="http://schemas.openxmlformats.org/officeDocument/2006/relationships/image" Target="media/image412.wmf"/><Relationship Id="rId1326" Type="http://schemas.openxmlformats.org/officeDocument/2006/relationships/oleObject" Target="embeddings/oleObject707.bin"/><Relationship Id="rId1533" Type="http://schemas.openxmlformats.org/officeDocument/2006/relationships/image" Target="media/image717.wmf"/><Relationship Id="rId1740" Type="http://schemas.openxmlformats.org/officeDocument/2006/relationships/image" Target="media/image811.wmf"/><Relationship Id="rId32" Type="http://schemas.openxmlformats.org/officeDocument/2006/relationships/image" Target="media/image10.png"/><Relationship Id="rId1600" Type="http://schemas.openxmlformats.org/officeDocument/2006/relationships/oleObject" Target="embeddings/oleObject843.bin"/><Relationship Id="rId3498" Type="http://schemas.openxmlformats.org/officeDocument/2006/relationships/oleObject" Target="embeddings/oleObject1824.bin"/><Relationship Id="rId3358" Type="http://schemas.openxmlformats.org/officeDocument/2006/relationships/oleObject" Target="embeddings/oleObject1754.bin"/><Relationship Id="rId3565" Type="http://schemas.openxmlformats.org/officeDocument/2006/relationships/image" Target="media/image1701.wmf"/><Relationship Id="rId279" Type="http://schemas.openxmlformats.org/officeDocument/2006/relationships/image" Target="media/image107.wmf"/><Relationship Id="rId486" Type="http://schemas.openxmlformats.org/officeDocument/2006/relationships/image" Target="media/image210.wmf"/><Relationship Id="rId693" Type="http://schemas.openxmlformats.org/officeDocument/2006/relationships/oleObject" Target="embeddings/oleObject373.bin"/><Relationship Id="rId2167" Type="http://schemas.openxmlformats.org/officeDocument/2006/relationships/oleObject" Target="embeddings/oleObject1137.bin"/><Relationship Id="rId2374" Type="http://schemas.openxmlformats.org/officeDocument/2006/relationships/image" Target="media/image1126.wmf"/><Relationship Id="rId2581" Type="http://schemas.openxmlformats.org/officeDocument/2006/relationships/oleObject" Target="embeddings/oleObject1347.bin"/><Relationship Id="rId3218" Type="http://schemas.openxmlformats.org/officeDocument/2006/relationships/oleObject" Target="embeddings/oleObject1680.bin"/><Relationship Id="rId3425" Type="http://schemas.openxmlformats.org/officeDocument/2006/relationships/image" Target="media/image1631.wmf"/><Relationship Id="rId139" Type="http://schemas.openxmlformats.org/officeDocument/2006/relationships/oleObject" Target="embeddings/oleObject90.bin"/><Relationship Id="rId346" Type="http://schemas.openxmlformats.org/officeDocument/2006/relationships/oleObject" Target="embeddings/oleObject199.bin"/><Relationship Id="rId553" Type="http://schemas.openxmlformats.org/officeDocument/2006/relationships/image" Target="media/image246.wmf"/><Relationship Id="rId760" Type="http://schemas.openxmlformats.org/officeDocument/2006/relationships/oleObject" Target="embeddings/oleObject411.bin"/><Relationship Id="rId1183" Type="http://schemas.openxmlformats.org/officeDocument/2006/relationships/image" Target="media/image544.wmf"/><Relationship Id="rId1390" Type="http://schemas.openxmlformats.org/officeDocument/2006/relationships/image" Target="media/image645.wmf"/><Relationship Id="rId2027" Type="http://schemas.openxmlformats.org/officeDocument/2006/relationships/image" Target="media/image954.wmf"/><Relationship Id="rId2234" Type="http://schemas.openxmlformats.org/officeDocument/2006/relationships/image" Target="media/image1057.wmf"/><Relationship Id="rId2441" Type="http://schemas.openxmlformats.org/officeDocument/2006/relationships/image" Target="media/image1159.wmf"/><Relationship Id="rId206" Type="http://schemas.openxmlformats.org/officeDocument/2006/relationships/oleObject" Target="embeddings/oleObject129.bin"/><Relationship Id="rId413" Type="http://schemas.openxmlformats.org/officeDocument/2006/relationships/image" Target="media/image174.wmf"/><Relationship Id="rId1043" Type="http://schemas.openxmlformats.org/officeDocument/2006/relationships/image" Target="media/image479.wmf"/><Relationship Id="rId620" Type="http://schemas.openxmlformats.org/officeDocument/2006/relationships/oleObject" Target="embeddings/oleObject332.bin"/><Relationship Id="rId1250" Type="http://schemas.openxmlformats.org/officeDocument/2006/relationships/oleObject" Target="embeddings/oleObject666.bin"/><Relationship Id="rId2301" Type="http://schemas.openxmlformats.org/officeDocument/2006/relationships/image" Target="media/image1090.wmf"/><Relationship Id="rId1110" Type="http://schemas.openxmlformats.org/officeDocument/2006/relationships/image" Target="media/image510.wmf"/><Relationship Id="rId1927" Type="http://schemas.openxmlformats.org/officeDocument/2006/relationships/oleObject" Target="embeddings/oleObject1016.bin"/><Relationship Id="rId3075" Type="http://schemas.openxmlformats.org/officeDocument/2006/relationships/image" Target="media/image1462.wmf"/><Relationship Id="rId3282" Type="http://schemas.openxmlformats.org/officeDocument/2006/relationships/oleObject" Target="embeddings/oleObject1712.bin"/><Relationship Id="rId2091" Type="http://schemas.openxmlformats.org/officeDocument/2006/relationships/image" Target="media/image986.wmf"/><Relationship Id="rId3142" Type="http://schemas.openxmlformats.org/officeDocument/2006/relationships/oleObject" Target="embeddings/oleObject1642.bin"/><Relationship Id="rId270" Type="http://schemas.openxmlformats.org/officeDocument/2006/relationships/oleObject" Target="embeddings/oleObject161.bin"/><Relationship Id="rId3002" Type="http://schemas.openxmlformats.org/officeDocument/2006/relationships/oleObject" Target="embeddings/oleObject1568.bin"/><Relationship Id="rId130" Type="http://schemas.openxmlformats.org/officeDocument/2006/relationships/oleObject" Target="embeddings/oleObject81.bin"/><Relationship Id="rId2768" Type="http://schemas.openxmlformats.org/officeDocument/2006/relationships/oleObject" Target="embeddings/oleObject1452.bin"/><Relationship Id="rId2975" Type="http://schemas.openxmlformats.org/officeDocument/2006/relationships/image" Target="media/image1414.wmf"/><Relationship Id="rId947" Type="http://schemas.openxmlformats.org/officeDocument/2006/relationships/image" Target="media/image434.wmf"/><Relationship Id="rId1577" Type="http://schemas.openxmlformats.org/officeDocument/2006/relationships/image" Target="media/image739.wmf"/><Relationship Id="rId1784" Type="http://schemas.openxmlformats.org/officeDocument/2006/relationships/image" Target="media/image833.wmf"/><Relationship Id="rId1991" Type="http://schemas.openxmlformats.org/officeDocument/2006/relationships/image" Target="media/image936.wmf"/><Relationship Id="rId2628" Type="http://schemas.openxmlformats.org/officeDocument/2006/relationships/oleObject" Target="embeddings/oleObject1375.bin"/><Relationship Id="rId2835" Type="http://schemas.openxmlformats.org/officeDocument/2006/relationships/image" Target="media/image1343.wmf"/><Relationship Id="rId76" Type="http://schemas.openxmlformats.org/officeDocument/2006/relationships/oleObject" Target="embeddings/oleObject47.bin"/><Relationship Id="rId807" Type="http://schemas.openxmlformats.org/officeDocument/2006/relationships/oleObject" Target="embeddings/oleObject436.bin"/><Relationship Id="rId1437" Type="http://schemas.openxmlformats.org/officeDocument/2006/relationships/image" Target="media/image669.wmf"/><Relationship Id="rId1644" Type="http://schemas.openxmlformats.org/officeDocument/2006/relationships/image" Target="media/image768.wmf"/><Relationship Id="rId1851" Type="http://schemas.openxmlformats.org/officeDocument/2006/relationships/oleObject" Target="embeddings/oleObject978.bin"/><Relationship Id="rId2902" Type="http://schemas.openxmlformats.org/officeDocument/2006/relationships/image" Target="media/image1373.wmf"/><Relationship Id="rId1504" Type="http://schemas.openxmlformats.org/officeDocument/2006/relationships/oleObject" Target="embeddings/oleObject795.bin"/><Relationship Id="rId1711" Type="http://schemas.openxmlformats.org/officeDocument/2006/relationships/oleObject" Target="embeddings/oleObject908.bin"/><Relationship Id="rId3469" Type="http://schemas.openxmlformats.org/officeDocument/2006/relationships/image" Target="media/image1653.wmf"/><Relationship Id="rId597" Type="http://schemas.openxmlformats.org/officeDocument/2006/relationships/image" Target="media/image270.wmf"/><Relationship Id="rId2278" Type="http://schemas.openxmlformats.org/officeDocument/2006/relationships/image" Target="media/image1079.wmf"/><Relationship Id="rId2485" Type="http://schemas.openxmlformats.org/officeDocument/2006/relationships/image" Target="media/image1180.wmf"/><Relationship Id="rId3329" Type="http://schemas.openxmlformats.org/officeDocument/2006/relationships/image" Target="media/image1583.wmf"/><Relationship Id="rId457" Type="http://schemas.openxmlformats.org/officeDocument/2006/relationships/image" Target="media/image196.wmf"/><Relationship Id="rId1087" Type="http://schemas.openxmlformats.org/officeDocument/2006/relationships/image" Target="media/image499.wmf"/><Relationship Id="rId1294" Type="http://schemas.openxmlformats.org/officeDocument/2006/relationships/oleObject" Target="embeddings/oleObject691.bin"/><Relationship Id="rId2138" Type="http://schemas.openxmlformats.org/officeDocument/2006/relationships/image" Target="media/image1009.wmf"/><Relationship Id="rId2692" Type="http://schemas.openxmlformats.org/officeDocument/2006/relationships/image" Target="media/image1277.wmf"/><Relationship Id="rId3536" Type="http://schemas.openxmlformats.org/officeDocument/2006/relationships/oleObject" Target="embeddings/oleObject1843.bin"/><Relationship Id="rId664" Type="http://schemas.openxmlformats.org/officeDocument/2006/relationships/oleObject" Target="embeddings/oleObject354.bin"/><Relationship Id="rId871" Type="http://schemas.openxmlformats.org/officeDocument/2006/relationships/oleObject" Target="embeddings/oleObject468.bin"/><Relationship Id="rId2345" Type="http://schemas.openxmlformats.org/officeDocument/2006/relationships/oleObject" Target="embeddings/oleObject1227.bin"/><Relationship Id="rId2552" Type="http://schemas.openxmlformats.org/officeDocument/2006/relationships/image" Target="media/image1213.wmf"/><Relationship Id="rId3603" Type="http://schemas.openxmlformats.org/officeDocument/2006/relationships/image" Target="media/image1720.wmf"/><Relationship Id="rId317" Type="http://schemas.openxmlformats.org/officeDocument/2006/relationships/image" Target="media/image126.wmf"/><Relationship Id="rId524" Type="http://schemas.openxmlformats.org/officeDocument/2006/relationships/image" Target="media/image229.wmf"/><Relationship Id="rId731" Type="http://schemas.openxmlformats.org/officeDocument/2006/relationships/image" Target="media/image328.wmf"/><Relationship Id="rId1154" Type="http://schemas.openxmlformats.org/officeDocument/2006/relationships/oleObject" Target="embeddings/oleObject616.bin"/><Relationship Id="rId1361" Type="http://schemas.openxmlformats.org/officeDocument/2006/relationships/oleObject" Target="embeddings/oleObject724.bin"/><Relationship Id="rId2205" Type="http://schemas.openxmlformats.org/officeDocument/2006/relationships/oleObject" Target="embeddings/oleObject1156.bin"/><Relationship Id="rId2412" Type="http://schemas.openxmlformats.org/officeDocument/2006/relationships/oleObject" Target="embeddings/oleObject1261.bin"/><Relationship Id="rId1014" Type="http://schemas.openxmlformats.org/officeDocument/2006/relationships/oleObject" Target="embeddings/oleObject540.bin"/><Relationship Id="rId1221" Type="http://schemas.openxmlformats.org/officeDocument/2006/relationships/image" Target="media/image563.wmf"/><Relationship Id="rId3186" Type="http://schemas.openxmlformats.org/officeDocument/2006/relationships/oleObject" Target="embeddings/oleObject1664.bin"/><Relationship Id="rId3393" Type="http://schemas.openxmlformats.org/officeDocument/2006/relationships/image" Target="media/image1615.wmf"/><Relationship Id="rId3046" Type="http://schemas.openxmlformats.org/officeDocument/2006/relationships/image" Target="media/image1448.wmf"/><Relationship Id="rId3253" Type="http://schemas.openxmlformats.org/officeDocument/2006/relationships/image" Target="media/image1549.wmf"/><Relationship Id="rId3460" Type="http://schemas.openxmlformats.org/officeDocument/2006/relationships/oleObject" Target="embeddings/oleObject1805.bin"/><Relationship Id="rId174" Type="http://schemas.openxmlformats.org/officeDocument/2006/relationships/image" Target="media/image55.wmf"/><Relationship Id="rId381" Type="http://schemas.openxmlformats.org/officeDocument/2006/relationships/image" Target="media/image158.wmf"/><Relationship Id="rId2062" Type="http://schemas.openxmlformats.org/officeDocument/2006/relationships/oleObject" Target="embeddings/oleObject1084.bin"/><Relationship Id="rId3113" Type="http://schemas.openxmlformats.org/officeDocument/2006/relationships/image" Target="media/image1481.wmf"/><Relationship Id="rId241" Type="http://schemas.openxmlformats.org/officeDocument/2006/relationships/image" Target="media/image88.wmf"/><Relationship Id="rId3320" Type="http://schemas.openxmlformats.org/officeDocument/2006/relationships/oleObject" Target="embeddings/oleObject1734.bin"/><Relationship Id="rId2879" Type="http://schemas.openxmlformats.org/officeDocument/2006/relationships/image" Target="media/image1362.wmf"/><Relationship Id="rId101" Type="http://schemas.openxmlformats.org/officeDocument/2006/relationships/oleObject" Target="embeddings/oleObject60.bin"/><Relationship Id="rId1688" Type="http://schemas.openxmlformats.org/officeDocument/2006/relationships/image" Target="media/image790.wmf"/><Relationship Id="rId1895" Type="http://schemas.openxmlformats.org/officeDocument/2006/relationships/oleObject" Target="embeddings/oleObject1000.bin"/><Relationship Id="rId2739" Type="http://schemas.openxmlformats.org/officeDocument/2006/relationships/image" Target="media/image1295.wmf"/><Relationship Id="rId2946" Type="http://schemas.openxmlformats.org/officeDocument/2006/relationships/image" Target="media/image1395.wmf"/><Relationship Id="rId918" Type="http://schemas.openxmlformats.org/officeDocument/2006/relationships/oleObject" Target="embeddings/oleObject492.bin"/><Relationship Id="rId1548" Type="http://schemas.openxmlformats.org/officeDocument/2006/relationships/oleObject" Target="embeddings/oleObject817.bin"/><Relationship Id="rId1755" Type="http://schemas.openxmlformats.org/officeDocument/2006/relationships/oleObject" Target="embeddings/oleObject930.bin"/><Relationship Id="rId1408" Type="http://schemas.openxmlformats.org/officeDocument/2006/relationships/oleObject" Target="embeddings/oleObject747.bin"/><Relationship Id="rId1962" Type="http://schemas.openxmlformats.org/officeDocument/2006/relationships/oleObject" Target="embeddings/oleObject1034.bin"/><Relationship Id="rId2806" Type="http://schemas.openxmlformats.org/officeDocument/2006/relationships/oleObject" Target="embeddings/oleObject1471.bin"/><Relationship Id="rId47" Type="http://schemas.openxmlformats.org/officeDocument/2006/relationships/oleObject" Target="embeddings/oleObject24.bin"/><Relationship Id="rId1615" Type="http://schemas.openxmlformats.org/officeDocument/2006/relationships/oleObject" Target="embeddings/oleObject855.bin"/><Relationship Id="rId1822" Type="http://schemas.openxmlformats.org/officeDocument/2006/relationships/image" Target="media/image852.wmf"/><Relationship Id="rId2389" Type="http://schemas.openxmlformats.org/officeDocument/2006/relationships/image" Target="media/image1133.wmf"/><Relationship Id="rId2596" Type="http://schemas.openxmlformats.org/officeDocument/2006/relationships/image" Target="media/image1235.wmf"/><Relationship Id="rId568" Type="http://schemas.openxmlformats.org/officeDocument/2006/relationships/oleObject" Target="embeddings/oleObject306.bin"/><Relationship Id="rId775" Type="http://schemas.openxmlformats.org/officeDocument/2006/relationships/image" Target="media/image350.wmf"/><Relationship Id="rId982" Type="http://schemas.openxmlformats.org/officeDocument/2006/relationships/oleObject" Target="embeddings/oleObject524.bin"/><Relationship Id="rId1198" Type="http://schemas.openxmlformats.org/officeDocument/2006/relationships/oleObject" Target="embeddings/oleObject640.bin"/><Relationship Id="rId2249" Type="http://schemas.openxmlformats.org/officeDocument/2006/relationships/oleObject" Target="embeddings/oleObject1178.bin"/><Relationship Id="rId2456" Type="http://schemas.openxmlformats.org/officeDocument/2006/relationships/oleObject" Target="embeddings/oleObject1284.bin"/><Relationship Id="rId2663" Type="http://schemas.openxmlformats.org/officeDocument/2006/relationships/oleObject" Target="embeddings/oleObject1393.bin"/><Relationship Id="rId2870" Type="http://schemas.openxmlformats.org/officeDocument/2006/relationships/oleObject" Target="embeddings/oleObject1506.bin"/><Relationship Id="rId3507" Type="http://schemas.openxmlformats.org/officeDocument/2006/relationships/image" Target="media/image1672.wmf"/><Relationship Id="rId428" Type="http://schemas.openxmlformats.org/officeDocument/2006/relationships/oleObject" Target="embeddings/oleObject240.bin"/><Relationship Id="rId635" Type="http://schemas.openxmlformats.org/officeDocument/2006/relationships/image" Target="media/image289.wmf"/><Relationship Id="rId842" Type="http://schemas.openxmlformats.org/officeDocument/2006/relationships/image" Target="media/image382.wmf"/><Relationship Id="rId1058" Type="http://schemas.openxmlformats.org/officeDocument/2006/relationships/oleObject" Target="embeddings/oleObject567.bin"/><Relationship Id="rId1265" Type="http://schemas.openxmlformats.org/officeDocument/2006/relationships/image" Target="media/image585.wmf"/><Relationship Id="rId1472" Type="http://schemas.openxmlformats.org/officeDocument/2006/relationships/oleObject" Target="embeddings/oleObject779.bin"/><Relationship Id="rId2109" Type="http://schemas.openxmlformats.org/officeDocument/2006/relationships/image" Target="media/image995.wmf"/><Relationship Id="rId2316" Type="http://schemas.openxmlformats.org/officeDocument/2006/relationships/image" Target="media/image1097.wmf"/><Relationship Id="rId2523" Type="http://schemas.openxmlformats.org/officeDocument/2006/relationships/image" Target="media/image1199.wmf"/><Relationship Id="rId2730" Type="http://schemas.openxmlformats.org/officeDocument/2006/relationships/oleObject" Target="embeddings/oleObject1433.bin"/><Relationship Id="rId702" Type="http://schemas.openxmlformats.org/officeDocument/2006/relationships/oleObject" Target="embeddings/oleObject382.bin"/><Relationship Id="rId1125" Type="http://schemas.openxmlformats.org/officeDocument/2006/relationships/image" Target="media/image517.wmf"/><Relationship Id="rId1332" Type="http://schemas.openxmlformats.org/officeDocument/2006/relationships/oleObject" Target="embeddings/oleObject710.bin"/><Relationship Id="rId3297" Type="http://schemas.openxmlformats.org/officeDocument/2006/relationships/image" Target="media/image1571.wmf"/><Relationship Id="rId3157" Type="http://schemas.openxmlformats.org/officeDocument/2006/relationships/image" Target="media/image1501.wmf"/><Relationship Id="rId285" Type="http://schemas.openxmlformats.org/officeDocument/2006/relationships/image" Target="media/image110.wmf"/><Relationship Id="rId3364" Type="http://schemas.openxmlformats.org/officeDocument/2006/relationships/oleObject" Target="embeddings/oleObject1757.bin"/><Relationship Id="rId3571" Type="http://schemas.openxmlformats.org/officeDocument/2006/relationships/image" Target="media/image1704.wmf"/><Relationship Id="rId492" Type="http://schemas.openxmlformats.org/officeDocument/2006/relationships/image" Target="media/image213.wmf"/><Relationship Id="rId2173" Type="http://schemas.openxmlformats.org/officeDocument/2006/relationships/oleObject" Target="embeddings/oleObject1140.bin"/><Relationship Id="rId2380" Type="http://schemas.openxmlformats.org/officeDocument/2006/relationships/image" Target="media/image1129.wmf"/><Relationship Id="rId3017" Type="http://schemas.openxmlformats.org/officeDocument/2006/relationships/image" Target="media/image1434.wmf"/><Relationship Id="rId3224" Type="http://schemas.openxmlformats.org/officeDocument/2006/relationships/oleObject" Target="embeddings/oleObject1683.bin"/><Relationship Id="rId3431" Type="http://schemas.openxmlformats.org/officeDocument/2006/relationships/image" Target="media/image1634.wmf"/><Relationship Id="rId145" Type="http://schemas.openxmlformats.org/officeDocument/2006/relationships/oleObject" Target="embeddings/oleObject93.bin"/><Relationship Id="rId352" Type="http://schemas.openxmlformats.org/officeDocument/2006/relationships/oleObject" Target="embeddings/oleObject202.bin"/><Relationship Id="rId2033" Type="http://schemas.openxmlformats.org/officeDocument/2006/relationships/image" Target="media/image957.wmf"/><Relationship Id="rId2240" Type="http://schemas.openxmlformats.org/officeDocument/2006/relationships/image" Target="media/image1060.wmf"/><Relationship Id="rId212" Type="http://schemas.openxmlformats.org/officeDocument/2006/relationships/oleObject" Target="embeddings/oleObject132.bin"/><Relationship Id="rId1799" Type="http://schemas.openxmlformats.org/officeDocument/2006/relationships/oleObject" Target="embeddings/oleObject952.bin"/><Relationship Id="rId2100" Type="http://schemas.openxmlformats.org/officeDocument/2006/relationships/oleObject" Target="embeddings/oleObject1103.bin"/><Relationship Id="rId1659" Type="http://schemas.openxmlformats.org/officeDocument/2006/relationships/oleObject" Target="embeddings/oleObject877.bin"/><Relationship Id="rId1866" Type="http://schemas.openxmlformats.org/officeDocument/2006/relationships/image" Target="media/image874.wmf"/><Relationship Id="rId2917" Type="http://schemas.openxmlformats.org/officeDocument/2006/relationships/oleObject" Target="embeddings/oleObject1530.bin"/><Relationship Id="rId3081" Type="http://schemas.openxmlformats.org/officeDocument/2006/relationships/image" Target="media/image1465.wmf"/><Relationship Id="rId1519" Type="http://schemas.openxmlformats.org/officeDocument/2006/relationships/image" Target="media/image710.wmf"/><Relationship Id="rId1726" Type="http://schemas.openxmlformats.org/officeDocument/2006/relationships/image" Target="media/image804.wmf"/><Relationship Id="rId1933" Type="http://schemas.openxmlformats.org/officeDocument/2006/relationships/oleObject" Target="embeddings/oleObject1019.bin"/><Relationship Id="rId18" Type="http://schemas.openxmlformats.org/officeDocument/2006/relationships/image" Target="media/image6.wmf"/><Relationship Id="rId679" Type="http://schemas.openxmlformats.org/officeDocument/2006/relationships/oleObject" Target="embeddings/oleObject362.bin"/><Relationship Id="rId886" Type="http://schemas.openxmlformats.org/officeDocument/2006/relationships/image" Target="media/image404.wmf"/><Relationship Id="rId2567" Type="http://schemas.openxmlformats.org/officeDocument/2006/relationships/oleObject" Target="embeddings/oleObject1340.bin"/><Relationship Id="rId2774" Type="http://schemas.openxmlformats.org/officeDocument/2006/relationships/oleObject" Target="embeddings/oleObject1455.bin"/><Relationship Id="rId3618" Type="http://schemas.openxmlformats.org/officeDocument/2006/relationships/image" Target="media/image1726.wmf"/><Relationship Id="rId2" Type="http://schemas.openxmlformats.org/officeDocument/2006/relationships/numbering" Target="numbering.xml"/><Relationship Id="rId539" Type="http://schemas.openxmlformats.org/officeDocument/2006/relationships/oleObject" Target="embeddings/oleObject296.bin"/><Relationship Id="rId746" Type="http://schemas.openxmlformats.org/officeDocument/2006/relationships/oleObject" Target="embeddings/oleObject404.bin"/><Relationship Id="rId1169" Type="http://schemas.openxmlformats.org/officeDocument/2006/relationships/image" Target="media/image537.wmf"/><Relationship Id="rId1376" Type="http://schemas.openxmlformats.org/officeDocument/2006/relationships/image" Target="media/image638.wmf"/><Relationship Id="rId1583" Type="http://schemas.openxmlformats.org/officeDocument/2006/relationships/image" Target="media/image742.wmf"/><Relationship Id="rId2427" Type="http://schemas.openxmlformats.org/officeDocument/2006/relationships/image" Target="media/image1152.wmf"/><Relationship Id="rId2981" Type="http://schemas.openxmlformats.org/officeDocument/2006/relationships/image" Target="media/image1417.wmf"/><Relationship Id="rId953" Type="http://schemas.openxmlformats.org/officeDocument/2006/relationships/image" Target="media/image437.wmf"/><Relationship Id="rId1029" Type="http://schemas.openxmlformats.org/officeDocument/2006/relationships/image" Target="media/image472.wmf"/><Relationship Id="rId1236" Type="http://schemas.openxmlformats.org/officeDocument/2006/relationships/oleObject" Target="embeddings/oleObject659.bin"/><Relationship Id="rId1790" Type="http://schemas.openxmlformats.org/officeDocument/2006/relationships/image" Target="media/image836.wmf"/><Relationship Id="rId2634" Type="http://schemas.openxmlformats.org/officeDocument/2006/relationships/oleObject" Target="embeddings/oleObject1378.bin"/><Relationship Id="rId2841" Type="http://schemas.openxmlformats.org/officeDocument/2006/relationships/oleObject" Target="embeddings/oleObject1491.bin"/><Relationship Id="rId82" Type="http://schemas.openxmlformats.org/officeDocument/2006/relationships/oleObject" Target="embeddings/oleObject50.bin"/><Relationship Id="rId606" Type="http://schemas.openxmlformats.org/officeDocument/2006/relationships/oleObject" Target="embeddings/oleObject325.bin"/><Relationship Id="rId813" Type="http://schemas.openxmlformats.org/officeDocument/2006/relationships/oleObject" Target="embeddings/oleObject439.bin"/><Relationship Id="rId1443" Type="http://schemas.openxmlformats.org/officeDocument/2006/relationships/image" Target="media/image672.wmf"/><Relationship Id="rId1650" Type="http://schemas.openxmlformats.org/officeDocument/2006/relationships/image" Target="media/image771.wmf"/><Relationship Id="rId2701" Type="http://schemas.openxmlformats.org/officeDocument/2006/relationships/oleObject" Target="embeddings/oleObject1415.bin"/><Relationship Id="rId1303" Type="http://schemas.openxmlformats.org/officeDocument/2006/relationships/image" Target="media/image601.wmf"/><Relationship Id="rId1510" Type="http://schemas.openxmlformats.org/officeDocument/2006/relationships/oleObject" Target="embeddings/oleObject798.bin"/><Relationship Id="rId3268" Type="http://schemas.openxmlformats.org/officeDocument/2006/relationships/oleObject" Target="embeddings/oleObject1705.bin"/><Relationship Id="rId3475" Type="http://schemas.openxmlformats.org/officeDocument/2006/relationships/image" Target="media/image1656.wmf"/><Relationship Id="rId189" Type="http://schemas.openxmlformats.org/officeDocument/2006/relationships/oleObject" Target="embeddings/oleObject120.bin"/><Relationship Id="rId396" Type="http://schemas.openxmlformats.org/officeDocument/2006/relationships/oleObject" Target="embeddings/oleObject224.bin"/><Relationship Id="rId2077" Type="http://schemas.openxmlformats.org/officeDocument/2006/relationships/image" Target="media/image979.wmf"/><Relationship Id="rId2284" Type="http://schemas.openxmlformats.org/officeDocument/2006/relationships/oleObject" Target="embeddings/oleObject1196.bin"/><Relationship Id="rId2491" Type="http://schemas.openxmlformats.org/officeDocument/2006/relationships/image" Target="media/image1183.wmf"/><Relationship Id="rId3128" Type="http://schemas.openxmlformats.org/officeDocument/2006/relationships/oleObject" Target="embeddings/oleObject1635.bin"/><Relationship Id="rId3335" Type="http://schemas.openxmlformats.org/officeDocument/2006/relationships/image" Target="media/image1586.wmf"/><Relationship Id="rId3542" Type="http://schemas.openxmlformats.org/officeDocument/2006/relationships/oleObject" Target="embeddings/oleObject1846.bin"/><Relationship Id="rId256" Type="http://schemas.openxmlformats.org/officeDocument/2006/relationships/oleObject" Target="embeddings/oleObject154.bin"/><Relationship Id="rId463" Type="http://schemas.openxmlformats.org/officeDocument/2006/relationships/image" Target="media/image199.wmf"/><Relationship Id="rId670" Type="http://schemas.openxmlformats.org/officeDocument/2006/relationships/image" Target="media/image306.wmf"/><Relationship Id="rId1093" Type="http://schemas.openxmlformats.org/officeDocument/2006/relationships/image" Target="media/image502.wmf"/><Relationship Id="rId2144" Type="http://schemas.openxmlformats.org/officeDocument/2006/relationships/image" Target="media/image1012.wmf"/><Relationship Id="rId2351" Type="http://schemas.openxmlformats.org/officeDocument/2006/relationships/oleObject" Target="embeddings/oleObject1230.bin"/><Relationship Id="rId3402" Type="http://schemas.openxmlformats.org/officeDocument/2006/relationships/oleObject" Target="embeddings/oleObject1776.bin"/><Relationship Id="rId116" Type="http://schemas.openxmlformats.org/officeDocument/2006/relationships/oleObject" Target="embeddings/oleObject67.bin"/><Relationship Id="rId323" Type="http://schemas.openxmlformats.org/officeDocument/2006/relationships/image" Target="media/image129.wmf"/><Relationship Id="rId530" Type="http://schemas.openxmlformats.org/officeDocument/2006/relationships/image" Target="media/image232.wmf"/><Relationship Id="rId1160" Type="http://schemas.openxmlformats.org/officeDocument/2006/relationships/image" Target="media/image534.wmf"/><Relationship Id="rId2004" Type="http://schemas.openxmlformats.org/officeDocument/2006/relationships/oleObject" Target="embeddings/oleObject1055.bin"/><Relationship Id="rId2211" Type="http://schemas.openxmlformats.org/officeDocument/2006/relationships/oleObject" Target="embeddings/oleObject1159.bin"/><Relationship Id="rId1020" Type="http://schemas.openxmlformats.org/officeDocument/2006/relationships/oleObject" Target="embeddings/oleObject546.bin"/><Relationship Id="rId1977" Type="http://schemas.openxmlformats.org/officeDocument/2006/relationships/image" Target="media/image929.wmf"/><Relationship Id="rId1837" Type="http://schemas.openxmlformats.org/officeDocument/2006/relationships/oleObject" Target="embeddings/oleObject971.bin"/><Relationship Id="rId3192" Type="http://schemas.openxmlformats.org/officeDocument/2006/relationships/oleObject" Target="embeddings/oleObject1667.bin"/><Relationship Id="rId3052" Type="http://schemas.openxmlformats.org/officeDocument/2006/relationships/oleObject" Target="embeddings/oleObject1595.bin"/><Relationship Id="rId180" Type="http://schemas.openxmlformats.org/officeDocument/2006/relationships/image" Target="media/image58.wmf"/><Relationship Id="rId1904" Type="http://schemas.openxmlformats.org/officeDocument/2006/relationships/image" Target="media/image893.wmf"/><Relationship Id="rId997" Type="http://schemas.openxmlformats.org/officeDocument/2006/relationships/image" Target="media/image459.wmf"/><Relationship Id="rId2678" Type="http://schemas.openxmlformats.org/officeDocument/2006/relationships/oleObject" Target="embeddings/oleObject1401.bin"/><Relationship Id="rId2885" Type="http://schemas.openxmlformats.org/officeDocument/2006/relationships/oleObject" Target="embeddings/oleObject1514.bin"/><Relationship Id="rId857" Type="http://schemas.openxmlformats.org/officeDocument/2006/relationships/oleObject" Target="embeddings/oleObject461.bin"/><Relationship Id="rId1487" Type="http://schemas.openxmlformats.org/officeDocument/2006/relationships/image" Target="media/image694.wmf"/><Relationship Id="rId1694" Type="http://schemas.openxmlformats.org/officeDocument/2006/relationships/oleObject" Target="embeddings/oleObject896.bin"/><Relationship Id="rId2538" Type="http://schemas.openxmlformats.org/officeDocument/2006/relationships/oleObject" Target="embeddings/oleObject1325.bin"/><Relationship Id="rId2745" Type="http://schemas.openxmlformats.org/officeDocument/2006/relationships/image" Target="media/image1298.wmf"/><Relationship Id="rId2952" Type="http://schemas.openxmlformats.org/officeDocument/2006/relationships/image" Target="media/image1399.wmf"/><Relationship Id="rId717" Type="http://schemas.openxmlformats.org/officeDocument/2006/relationships/image" Target="media/image321.wmf"/><Relationship Id="rId924" Type="http://schemas.openxmlformats.org/officeDocument/2006/relationships/oleObject" Target="embeddings/oleObject495.bin"/><Relationship Id="rId1347" Type="http://schemas.openxmlformats.org/officeDocument/2006/relationships/oleObject" Target="embeddings/oleObject717.bin"/><Relationship Id="rId1554" Type="http://schemas.openxmlformats.org/officeDocument/2006/relationships/oleObject" Target="embeddings/oleObject820.bin"/><Relationship Id="rId1761" Type="http://schemas.openxmlformats.org/officeDocument/2006/relationships/oleObject" Target="embeddings/oleObject933.bin"/><Relationship Id="rId2605" Type="http://schemas.openxmlformats.org/officeDocument/2006/relationships/oleObject" Target="embeddings/oleObject1363.bin"/><Relationship Id="rId2812" Type="http://schemas.openxmlformats.org/officeDocument/2006/relationships/oleObject" Target="embeddings/oleObject1474.bin"/><Relationship Id="rId53" Type="http://schemas.openxmlformats.org/officeDocument/2006/relationships/oleObject" Target="embeddings/oleObject30.bin"/><Relationship Id="rId1207" Type="http://schemas.openxmlformats.org/officeDocument/2006/relationships/image" Target="media/image556.wmf"/><Relationship Id="rId1414" Type="http://schemas.openxmlformats.org/officeDocument/2006/relationships/oleObject" Target="embeddings/oleObject750.bin"/><Relationship Id="rId1621" Type="http://schemas.openxmlformats.org/officeDocument/2006/relationships/oleObject" Target="embeddings/oleObject858.bin"/><Relationship Id="rId3379" Type="http://schemas.openxmlformats.org/officeDocument/2006/relationships/image" Target="media/image1608.wmf"/><Relationship Id="rId3586" Type="http://schemas.openxmlformats.org/officeDocument/2006/relationships/oleObject" Target="embeddings/oleObject1868.bin"/><Relationship Id="rId2188" Type="http://schemas.openxmlformats.org/officeDocument/2006/relationships/image" Target="media/image1034.wmf"/><Relationship Id="rId2395" Type="http://schemas.openxmlformats.org/officeDocument/2006/relationships/image" Target="media/image1136.wmf"/><Relationship Id="rId3239" Type="http://schemas.openxmlformats.org/officeDocument/2006/relationships/image" Target="media/image1542.wmf"/><Relationship Id="rId3446" Type="http://schemas.openxmlformats.org/officeDocument/2006/relationships/oleObject" Target="embeddings/oleObject1798.bin"/><Relationship Id="rId367" Type="http://schemas.openxmlformats.org/officeDocument/2006/relationships/image" Target="media/image151.wmf"/><Relationship Id="rId574" Type="http://schemas.openxmlformats.org/officeDocument/2006/relationships/oleObject" Target="embeddings/oleObject309.bin"/><Relationship Id="rId2048" Type="http://schemas.openxmlformats.org/officeDocument/2006/relationships/oleObject" Target="embeddings/oleObject1077.bin"/><Relationship Id="rId2255" Type="http://schemas.openxmlformats.org/officeDocument/2006/relationships/oleObject" Target="embeddings/oleObject1181.bin"/><Relationship Id="rId227" Type="http://schemas.openxmlformats.org/officeDocument/2006/relationships/image" Target="media/image81.wmf"/><Relationship Id="rId781" Type="http://schemas.openxmlformats.org/officeDocument/2006/relationships/image" Target="media/image353.wmf"/><Relationship Id="rId2462" Type="http://schemas.openxmlformats.org/officeDocument/2006/relationships/oleObject" Target="embeddings/oleObject1287.bin"/><Relationship Id="rId3306" Type="http://schemas.openxmlformats.org/officeDocument/2006/relationships/oleObject" Target="embeddings/oleObject1724.bin"/><Relationship Id="rId3513" Type="http://schemas.openxmlformats.org/officeDocument/2006/relationships/image" Target="media/image1675.wmf"/><Relationship Id="rId434" Type="http://schemas.openxmlformats.org/officeDocument/2006/relationships/oleObject" Target="embeddings/oleObject243.bin"/><Relationship Id="rId641" Type="http://schemas.openxmlformats.org/officeDocument/2006/relationships/image" Target="media/image292.wmf"/><Relationship Id="rId1064" Type="http://schemas.openxmlformats.org/officeDocument/2006/relationships/oleObject" Target="embeddings/oleObject570.bin"/><Relationship Id="rId1271" Type="http://schemas.openxmlformats.org/officeDocument/2006/relationships/oleObject" Target="embeddings/oleObject677.bin"/><Relationship Id="rId2115" Type="http://schemas.openxmlformats.org/officeDocument/2006/relationships/image" Target="media/image998.wmf"/><Relationship Id="rId2322" Type="http://schemas.openxmlformats.org/officeDocument/2006/relationships/image" Target="media/image1100.wmf"/><Relationship Id="rId501" Type="http://schemas.openxmlformats.org/officeDocument/2006/relationships/oleObject" Target="embeddings/oleObject277.bin"/><Relationship Id="rId1131" Type="http://schemas.openxmlformats.org/officeDocument/2006/relationships/image" Target="media/image520.wmf"/><Relationship Id="rId3096" Type="http://schemas.openxmlformats.org/officeDocument/2006/relationships/oleObject" Target="embeddings/oleObject1617.bin"/><Relationship Id="rId1948" Type="http://schemas.openxmlformats.org/officeDocument/2006/relationships/image" Target="media/image915.wmf"/><Relationship Id="rId3163" Type="http://schemas.openxmlformats.org/officeDocument/2006/relationships/image" Target="media/image1504.wmf"/><Relationship Id="rId3370" Type="http://schemas.openxmlformats.org/officeDocument/2006/relationships/oleObject" Target="embeddings/oleObject1760.bin"/><Relationship Id="rId291" Type="http://schemas.openxmlformats.org/officeDocument/2006/relationships/image" Target="media/image113.wmf"/><Relationship Id="rId1808" Type="http://schemas.openxmlformats.org/officeDocument/2006/relationships/image" Target="media/image845.wmf"/><Relationship Id="rId3023" Type="http://schemas.openxmlformats.org/officeDocument/2006/relationships/image" Target="media/image1437.wmf"/><Relationship Id="rId151" Type="http://schemas.openxmlformats.org/officeDocument/2006/relationships/oleObject" Target="embeddings/oleObject96.bin"/><Relationship Id="rId3230" Type="http://schemas.openxmlformats.org/officeDocument/2006/relationships/oleObject" Target="embeddings/oleObject1686.bin"/><Relationship Id="rId2789" Type="http://schemas.openxmlformats.org/officeDocument/2006/relationships/image" Target="media/image1320.wmf"/><Relationship Id="rId2996" Type="http://schemas.openxmlformats.org/officeDocument/2006/relationships/oleObject" Target="embeddings/oleObject1565.bin"/><Relationship Id="rId968" Type="http://schemas.openxmlformats.org/officeDocument/2006/relationships/oleObject" Target="embeddings/oleObject517.bin"/><Relationship Id="rId1598" Type="http://schemas.openxmlformats.org/officeDocument/2006/relationships/oleObject" Target="embeddings/oleObject842.bin"/><Relationship Id="rId2649" Type="http://schemas.openxmlformats.org/officeDocument/2006/relationships/image" Target="media/image1257.wmf"/><Relationship Id="rId2856" Type="http://schemas.openxmlformats.org/officeDocument/2006/relationships/oleObject" Target="embeddings/oleObject1499.bin"/><Relationship Id="rId97" Type="http://schemas.openxmlformats.org/officeDocument/2006/relationships/image" Target="media/image34.wmf"/><Relationship Id="rId828" Type="http://schemas.openxmlformats.org/officeDocument/2006/relationships/image" Target="media/image375.wmf"/><Relationship Id="rId1458" Type="http://schemas.openxmlformats.org/officeDocument/2006/relationships/oleObject" Target="embeddings/oleObject772.bin"/><Relationship Id="rId1665" Type="http://schemas.openxmlformats.org/officeDocument/2006/relationships/oleObject" Target="embeddings/oleObject880.bin"/><Relationship Id="rId1872" Type="http://schemas.openxmlformats.org/officeDocument/2006/relationships/image" Target="media/image877.wmf"/><Relationship Id="rId2509" Type="http://schemas.openxmlformats.org/officeDocument/2006/relationships/image" Target="media/image1192.wmf"/><Relationship Id="rId2716" Type="http://schemas.openxmlformats.org/officeDocument/2006/relationships/oleObject" Target="embeddings/oleObject1426.bin"/><Relationship Id="rId1318" Type="http://schemas.openxmlformats.org/officeDocument/2006/relationships/oleObject" Target="embeddings/oleObject703.bin"/><Relationship Id="rId1525" Type="http://schemas.openxmlformats.org/officeDocument/2006/relationships/image" Target="media/image713.wmf"/><Relationship Id="rId2923" Type="http://schemas.openxmlformats.org/officeDocument/2006/relationships/oleObject" Target="embeddings/oleObject1533.bin"/><Relationship Id="rId1732" Type="http://schemas.openxmlformats.org/officeDocument/2006/relationships/image" Target="media/image807.wmf"/><Relationship Id="rId24" Type="http://schemas.openxmlformats.org/officeDocument/2006/relationships/oleObject" Target="embeddings/oleObject10.bin"/><Relationship Id="rId2299" Type="http://schemas.openxmlformats.org/officeDocument/2006/relationships/image" Target="media/image1089.wmf"/><Relationship Id="rId3557" Type="http://schemas.openxmlformats.org/officeDocument/2006/relationships/image" Target="media/image1697.wmf"/><Relationship Id="rId478" Type="http://schemas.openxmlformats.org/officeDocument/2006/relationships/oleObject" Target="embeddings/oleObject265.bin"/><Relationship Id="rId685" Type="http://schemas.openxmlformats.org/officeDocument/2006/relationships/oleObject" Target="embeddings/oleObject365.bin"/><Relationship Id="rId892" Type="http://schemas.openxmlformats.org/officeDocument/2006/relationships/image" Target="media/image407.wmf"/><Relationship Id="rId2159" Type="http://schemas.openxmlformats.org/officeDocument/2006/relationships/oleObject" Target="embeddings/oleObject1133.bin"/><Relationship Id="rId2366" Type="http://schemas.openxmlformats.org/officeDocument/2006/relationships/image" Target="media/image1122.wmf"/><Relationship Id="rId2573" Type="http://schemas.openxmlformats.org/officeDocument/2006/relationships/oleObject" Target="embeddings/oleObject1343.bin"/><Relationship Id="rId2780" Type="http://schemas.openxmlformats.org/officeDocument/2006/relationships/oleObject" Target="embeddings/oleObject1458.bin"/><Relationship Id="rId3417" Type="http://schemas.openxmlformats.org/officeDocument/2006/relationships/image" Target="media/image1627.wmf"/><Relationship Id="rId3624" Type="http://schemas.openxmlformats.org/officeDocument/2006/relationships/image" Target="media/image1729.wmf"/><Relationship Id="rId338" Type="http://schemas.openxmlformats.org/officeDocument/2006/relationships/oleObject" Target="embeddings/oleObject195.bin"/><Relationship Id="rId545" Type="http://schemas.openxmlformats.org/officeDocument/2006/relationships/oleObject" Target="embeddings/oleObject299.bin"/><Relationship Id="rId752" Type="http://schemas.openxmlformats.org/officeDocument/2006/relationships/oleObject" Target="embeddings/oleObject407.bin"/><Relationship Id="rId1175" Type="http://schemas.openxmlformats.org/officeDocument/2006/relationships/image" Target="media/image540.wmf"/><Relationship Id="rId1382" Type="http://schemas.openxmlformats.org/officeDocument/2006/relationships/image" Target="media/image641.wmf"/><Relationship Id="rId2019" Type="http://schemas.openxmlformats.org/officeDocument/2006/relationships/image" Target="media/image950.wmf"/><Relationship Id="rId2226" Type="http://schemas.openxmlformats.org/officeDocument/2006/relationships/image" Target="media/image1053.wmf"/><Relationship Id="rId2433" Type="http://schemas.openxmlformats.org/officeDocument/2006/relationships/image" Target="media/image1155.wmf"/><Relationship Id="rId2640" Type="http://schemas.openxmlformats.org/officeDocument/2006/relationships/oleObject" Target="embeddings/oleObject1381.bin"/><Relationship Id="rId405" Type="http://schemas.openxmlformats.org/officeDocument/2006/relationships/image" Target="media/image170.wmf"/><Relationship Id="rId612" Type="http://schemas.openxmlformats.org/officeDocument/2006/relationships/oleObject" Target="embeddings/oleObject328.bin"/><Relationship Id="rId1035" Type="http://schemas.openxmlformats.org/officeDocument/2006/relationships/image" Target="media/image475.wmf"/><Relationship Id="rId1242" Type="http://schemas.openxmlformats.org/officeDocument/2006/relationships/oleObject" Target="embeddings/oleObject662.bin"/><Relationship Id="rId2500" Type="http://schemas.openxmlformats.org/officeDocument/2006/relationships/oleObject" Target="embeddings/oleObject1306.bin"/><Relationship Id="rId1102" Type="http://schemas.openxmlformats.org/officeDocument/2006/relationships/oleObject" Target="embeddings/oleObject589.bin"/><Relationship Id="rId3067" Type="http://schemas.openxmlformats.org/officeDocument/2006/relationships/image" Target="media/image1458.wmf"/><Relationship Id="rId3274" Type="http://schemas.openxmlformats.org/officeDocument/2006/relationships/oleObject" Target="embeddings/oleObject1708.bin"/><Relationship Id="rId195" Type="http://schemas.openxmlformats.org/officeDocument/2006/relationships/image" Target="media/image65.wmf"/><Relationship Id="rId1919" Type="http://schemas.openxmlformats.org/officeDocument/2006/relationships/oleObject" Target="embeddings/oleObject1012.bin"/><Relationship Id="rId3481" Type="http://schemas.openxmlformats.org/officeDocument/2006/relationships/image" Target="media/image1659.wmf"/><Relationship Id="rId2083" Type="http://schemas.openxmlformats.org/officeDocument/2006/relationships/image" Target="media/image982.wmf"/><Relationship Id="rId2290" Type="http://schemas.openxmlformats.org/officeDocument/2006/relationships/oleObject" Target="embeddings/oleObject1199.bin"/><Relationship Id="rId3134" Type="http://schemas.openxmlformats.org/officeDocument/2006/relationships/oleObject" Target="embeddings/oleObject1638.bin"/><Relationship Id="rId3341" Type="http://schemas.openxmlformats.org/officeDocument/2006/relationships/image" Target="media/image1589.wmf"/><Relationship Id="rId262" Type="http://schemas.openxmlformats.org/officeDocument/2006/relationships/oleObject" Target="embeddings/oleObject157.bin"/><Relationship Id="rId2150" Type="http://schemas.openxmlformats.org/officeDocument/2006/relationships/image" Target="media/image1015.wmf"/><Relationship Id="rId3201" Type="http://schemas.openxmlformats.org/officeDocument/2006/relationships/image" Target="media/image1523.wmf"/><Relationship Id="rId122" Type="http://schemas.openxmlformats.org/officeDocument/2006/relationships/oleObject" Target="embeddings/oleObject73.bin"/><Relationship Id="rId2010" Type="http://schemas.openxmlformats.org/officeDocument/2006/relationships/oleObject" Target="embeddings/oleObject1058.bin"/><Relationship Id="rId1569" Type="http://schemas.openxmlformats.org/officeDocument/2006/relationships/image" Target="media/image735.wmf"/><Relationship Id="rId2967" Type="http://schemas.openxmlformats.org/officeDocument/2006/relationships/image" Target="media/image1410.wmf"/><Relationship Id="rId939" Type="http://schemas.openxmlformats.org/officeDocument/2006/relationships/image" Target="media/image430.wmf"/><Relationship Id="rId1776" Type="http://schemas.openxmlformats.org/officeDocument/2006/relationships/image" Target="media/image829.wmf"/><Relationship Id="rId1983" Type="http://schemas.openxmlformats.org/officeDocument/2006/relationships/image" Target="media/image932.wmf"/><Relationship Id="rId2827" Type="http://schemas.openxmlformats.org/officeDocument/2006/relationships/image" Target="media/image1339.wmf"/><Relationship Id="rId68" Type="http://schemas.openxmlformats.org/officeDocument/2006/relationships/oleObject" Target="embeddings/oleObject43.bin"/><Relationship Id="rId1429" Type="http://schemas.openxmlformats.org/officeDocument/2006/relationships/image" Target="media/image665.wmf"/><Relationship Id="rId1636" Type="http://schemas.openxmlformats.org/officeDocument/2006/relationships/image" Target="media/image764.wmf"/><Relationship Id="rId1843" Type="http://schemas.openxmlformats.org/officeDocument/2006/relationships/oleObject" Target="embeddings/oleObject974.bin"/><Relationship Id="rId1703" Type="http://schemas.openxmlformats.org/officeDocument/2006/relationships/image" Target="media/image793.wmf"/><Relationship Id="rId1910" Type="http://schemas.openxmlformats.org/officeDocument/2006/relationships/image" Target="media/image896.wmf"/><Relationship Id="rId589" Type="http://schemas.openxmlformats.org/officeDocument/2006/relationships/image" Target="media/image266.wmf"/><Relationship Id="rId796" Type="http://schemas.openxmlformats.org/officeDocument/2006/relationships/oleObject" Target="embeddings/oleObject429.bin"/><Relationship Id="rId2477" Type="http://schemas.openxmlformats.org/officeDocument/2006/relationships/image" Target="media/image1176.wmf"/><Relationship Id="rId2684" Type="http://schemas.openxmlformats.org/officeDocument/2006/relationships/oleObject" Target="embeddings/oleObject1404.bin"/><Relationship Id="rId3528" Type="http://schemas.openxmlformats.org/officeDocument/2006/relationships/oleObject" Target="embeddings/oleObject1839.bin"/><Relationship Id="rId449" Type="http://schemas.openxmlformats.org/officeDocument/2006/relationships/image" Target="media/image192.wmf"/><Relationship Id="rId656" Type="http://schemas.openxmlformats.org/officeDocument/2006/relationships/oleObject" Target="embeddings/oleObject350.bin"/><Relationship Id="rId863" Type="http://schemas.openxmlformats.org/officeDocument/2006/relationships/oleObject" Target="embeddings/oleObject464.bin"/><Relationship Id="rId1079" Type="http://schemas.openxmlformats.org/officeDocument/2006/relationships/image" Target="media/image495.wmf"/><Relationship Id="rId1286" Type="http://schemas.openxmlformats.org/officeDocument/2006/relationships/oleObject" Target="embeddings/oleObject687.bin"/><Relationship Id="rId1493" Type="http://schemas.openxmlformats.org/officeDocument/2006/relationships/image" Target="media/image697.wmf"/><Relationship Id="rId2337" Type="http://schemas.openxmlformats.org/officeDocument/2006/relationships/oleObject" Target="embeddings/oleObject1223.bin"/><Relationship Id="rId2544" Type="http://schemas.openxmlformats.org/officeDocument/2006/relationships/oleObject" Target="embeddings/oleObject1328.bin"/><Relationship Id="rId2891" Type="http://schemas.openxmlformats.org/officeDocument/2006/relationships/oleObject" Target="embeddings/oleObject1517.bin"/><Relationship Id="rId309" Type="http://schemas.openxmlformats.org/officeDocument/2006/relationships/image" Target="media/image122.wmf"/><Relationship Id="rId516" Type="http://schemas.openxmlformats.org/officeDocument/2006/relationships/image" Target="media/image225.wmf"/><Relationship Id="rId1146" Type="http://schemas.openxmlformats.org/officeDocument/2006/relationships/oleObject" Target="embeddings/oleObject612.bin"/><Relationship Id="rId2751" Type="http://schemas.openxmlformats.org/officeDocument/2006/relationships/image" Target="media/image1301.wmf"/><Relationship Id="rId723" Type="http://schemas.openxmlformats.org/officeDocument/2006/relationships/image" Target="media/image324.wmf"/><Relationship Id="rId930" Type="http://schemas.openxmlformats.org/officeDocument/2006/relationships/oleObject" Target="embeddings/oleObject498.bin"/><Relationship Id="rId1006" Type="http://schemas.openxmlformats.org/officeDocument/2006/relationships/oleObject" Target="embeddings/oleObject536.bin"/><Relationship Id="rId1353" Type="http://schemas.openxmlformats.org/officeDocument/2006/relationships/oleObject" Target="embeddings/oleObject720.bin"/><Relationship Id="rId1560" Type="http://schemas.openxmlformats.org/officeDocument/2006/relationships/oleObject" Target="embeddings/oleObject823.bin"/><Relationship Id="rId2404" Type="http://schemas.openxmlformats.org/officeDocument/2006/relationships/oleObject" Target="embeddings/oleObject1257.bin"/><Relationship Id="rId2611" Type="http://schemas.openxmlformats.org/officeDocument/2006/relationships/image" Target="media/image1238.wmf"/><Relationship Id="rId1213" Type="http://schemas.openxmlformats.org/officeDocument/2006/relationships/image" Target="media/image559.wmf"/><Relationship Id="rId1420" Type="http://schemas.openxmlformats.org/officeDocument/2006/relationships/oleObject" Target="embeddings/oleObject753.bin"/><Relationship Id="rId3178" Type="http://schemas.openxmlformats.org/officeDocument/2006/relationships/oleObject" Target="embeddings/oleObject1660.bin"/><Relationship Id="rId3385" Type="http://schemas.openxmlformats.org/officeDocument/2006/relationships/image" Target="media/image1611.wmf"/><Relationship Id="rId3592" Type="http://schemas.openxmlformats.org/officeDocument/2006/relationships/oleObject" Target="embeddings/oleObject1871.bin"/><Relationship Id="rId2194" Type="http://schemas.openxmlformats.org/officeDocument/2006/relationships/image" Target="media/image1037.wmf"/><Relationship Id="rId3038" Type="http://schemas.openxmlformats.org/officeDocument/2006/relationships/image" Target="media/image1444.wmf"/><Relationship Id="rId3245" Type="http://schemas.openxmlformats.org/officeDocument/2006/relationships/image" Target="media/image1545.wmf"/><Relationship Id="rId3452" Type="http://schemas.openxmlformats.org/officeDocument/2006/relationships/oleObject" Target="embeddings/oleObject1801.bin"/><Relationship Id="rId166" Type="http://schemas.openxmlformats.org/officeDocument/2006/relationships/oleObject" Target="embeddings/oleObject106.bin"/><Relationship Id="rId373" Type="http://schemas.openxmlformats.org/officeDocument/2006/relationships/image" Target="media/image154.wmf"/><Relationship Id="rId580" Type="http://schemas.openxmlformats.org/officeDocument/2006/relationships/oleObject" Target="embeddings/oleObject312.bin"/><Relationship Id="rId2054" Type="http://schemas.openxmlformats.org/officeDocument/2006/relationships/oleObject" Target="embeddings/oleObject1080.bin"/><Relationship Id="rId2261" Type="http://schemas.openxmlformats.org/officeDocument/2006/relationships/oleObject" Target="embeddings/oleObject1184.bin"/><Relationship Id="rId3105" Type="http://schemas.openxmlformats.org/officeDocument/2006/relationships/image" Target="media/image1477.wmf"/><Relationship Id="rId3312" Type="http://schemas.openxmlformats.org/officeDocument/2006/relationships/oleObject" Target="embeddings/oleObject1727.bin"/><Relationship Id="rId233" Type="http://schemas.openxmlformats.org/officeDocument/2006/relationships/image" Target="media/image84.wmf"/><Relationship Id="rId440" Type="http://schemas.openxmlformats.org/officeDocument/2006/relationships/oleObject" Target="embeddings/oleObject246.bin"/><Relationship Id="rId1070" Type="http://schemas.openxmlformats.org/officeDocument/2006/relationships/oleObject" Target="embeddings/oleObject573.bin"/><Relationship Id="rId2121" Type="http://schemas.openxmlformats.org/officeDocument/2006/relationships/image" Target="media/image1001.wmf"/><Relationship Id="rId300" Type="http://schemas.openxmlformats.org/officeDocument/2006/relationships/oleObject" Target="embeddings/oleObject176.bin"/><Relationship Id="rId1887" Type="http://schemas.openxmlformats.org/officeDocument/2006/relationships/oleObject" Target="embeddings/oleObject996.bin"/><Relationship Id="rId2938" Type="http://schemas.openxmlformats.org/officeDocument/2006/relationships/image" Target="media/image1391.wmf"/><Relationship Id="rId1747" Type="http://schemas.openxmlformats.org/officeDocument/2006/relationships/oleObject" Target="embeddings/oleObject926.bin"/><Relationship Id="rId1954" Type="http://schemas.openxmlformats.org/officeDocument/2006/relationships/image" Target="media/image918.wmf"/><Relationship Id="rId39" Type="http://schemas.openxmlformats.org/officeDocument/2006/relationships/oleObject" Target="embeddings/oleObject18.bin"/><Relationship Id="rId1607" Type="http://schemas.openxmlformats.org/officeDocument/2006/relationships/oleObject" Target="embeddings/oleObject849.bin"/><Relationship Id="rId1814" Type="http://schemas.openxmlformats.org/officeDocument/2006/relationships/image" Target="media/image848.wmf"/><Relationship Id="rId2588" Type="http://schemas.openxmlformats.org/officeDocument/2006/relationships/image" Target="media/image1231.wmf"/><Relationship Id="rId1397" Type="http://schemas.openxmlformats.org/officeDocument/2006/relationships/oleObject" Target="embeddings/oleObject742.bin"/><Relationship Id="rId2795" Type="http://schemas.openxmlformats.org/officeDocument/2006/relationships/image" Target="media/image1323.wmf"/><Relationship Id="rId767" Type="http://schemas.openxmlformats.org/officeDocument/2006/relationships/image" Target="media/image346.wmf"/><Relationship Id="rId974" Type="http://schemas.openxmlformats.org/officeDocument/2006/relationships/oleObject" Target="embeddings/oleObject520.bin"/><Relationship Id="rId2448" Type="http://schemas.openxmlformats.org/officeDocument/2006/relationships/oleObject" Target="embeddings/oleObject1279.bin"/><Relationship Id="rId2655" Type="http://schemas.openxmlformats.org/officeDocument/2006/relationships/image" Target="media/image1260.wmf"/><Relationship Id="rId2862" Type="http://schemas.openxmlformats.org/officeDocument/2006/relationships/oleObject" Target="embeddings/oleObject1502.bin"/><Relationship Id="rId627" Type="http://schemas.openxmlformats.org/officeDocument/2006/relationships/image" Target="media/image285.wmf"/><Relationship Id="rId834" Type="http://schemas.openxmlformats.org/officeDocument/2006/relationships/image" Target="media/image378.wmf"/><Relationship Id="rId1257" Type="http://schemas.openxmlformats.org/officeDocument/2006/relationships/image" Target="media/image581.wmf"/><Relationship Id="rId1464" Type="http://schemas.openxmlformats.org/officeDocument/2006/relationships/oleObject" Target="embeddings/oleObject775.bin"/><Relationship Id="rId1671" Type="http://schemas.openxmlformats.org/officeDocument/2006/relationships/oleObject" Target="embeddings/oleObject883.bin"/><Relationship Id="rId2308" Type="http://schemas.openxmlformats.org/officeDocument/2006/relationships/image" Target="media/image1093.wmf"/><Relationship Id="rId2515" Type="http://schemas.openxmlformats.org/officeDocument/2006/relationships/image" Target="media/image1195.wmf"/><Relationship Id="rId2722" Type="http://schemas.openxmlformats.org/officeDocument/2006/relationships/oleObject" Target="embeddings/oleObject1429.bin"/><Relationship Id="rId901" Type="http://schemas.openxmlformats.org/officeDocument/2006/relationships/image" Target="media/image411.wmf"/><Relationship Id="rId1117" Type="http://schemas.openxmlformats.org/officeDocument/2006/relationships/image" Target="media/image513.wmf"/><Relationship Id="rId1324" Type="http://schemas.openxmlformats.org/officeDocument/2006/relationships/oleObject" Target="embeddings/oleObject706.bin"/><Relationship Id="rId1531" Type="http://schemas.openxmlformats.org/officeDocument/2006/relationships/image" Target="media/image716.wmf"/><Relationship Id="rId30" Type="http://schemas.openxmlformats.org/officeDocument/2006/relationships/image" Target="media/image9.wmf"/><Relationship Id="rId3289" Type="http://schemas.openxmlformats.org/officeDocument/2006/relationships/image" Target="media/image1567.wmf"/><Relationship Id="rId3496" Type="http://schemas.openxmlformats.org/officeDocument/2006/relationships/oleObject" Target="embeddings/oleObject1823.bin"/><Relationship Id="rId2098" Type="http://schemas.openxmlformats.org/officeDocument/2006/relationships/oleObject" Target="embeddings/oleObject1102.bin"/><Relationship Id="rId3149" Type="http://schemas.openxmlformats.org/officeDocument/2006/relationships/image" Target="media/image1497.wmf"/><Relationship Id="rId3356" Type="http://schemas.openxmlformats.org/officeDocument/2006/relationships/oleObject" Target="embeddings/oleObject1753.bin"/><Relationship Id="rId3563" Type="http://schemas.openxmlformats.org/officeDocument/2006/relationships/image" Target="media/image1700.wmf"/><Relationship Id="rId277" Type="http://schemas.openxmlformats.org/officeDocument/2006/relationships/image" Target="media/image106.wmf"/><Relationship Id="rId484" Type="http://schemas.openxmlformats.org/officeDocument/2006/relationships/image" Target="media/image209.wmf"/><Relationship Id="rId2165" Type="http://schemas.openxmlformats.org/officeDocument/2006/relationships/oleObject" Target="embeddings/oleObject1136.bin"/><Relationship Id="rId3009" Type="http://schemas.openxmlformats.org/officeDocument/2006/relationships/oleObject" Target="embeddings/oleObject1572.bin"/><Relationship Id="rId3216" Type="http://schemas.openxmlformats.org/officeDocument/2006/relationships/oleObject" Target="embeddings/oleObject1679.bin"/><Relationship Id="rId137" Type="http://schemas.openxmlformats.org/officeDocument/2006/relationships/oleObject" Target="embeddings/oleObject88.bin"/><Relationship Id="rId344" Type="http://schemas.openxmlformats.org/officeDocument/2006/relationships/oleObject" Target="embeddings/oleObject198.bin"/><Relationship Id="rId691" Type="http://schemas.openxmlformats.org/officeDocument/2006/relationships/oleObject" Target="embeddings/oleObject371.bin"/><Relationship Id="rId2025" Type="http://schemas.openxmlformats.org/officeDocument/2006/relationships/image" Target="media/image953.wmf"/><Relationship Id="rId2372" Type="http://schemas.openxmlformats.org/officeDocument/2006/relationships/image" Target="media/image1125.wmf"/><Relationship Id="rId3423" Type="http://schemas.openxmlformats.org/officeDocument/2006/relationships/image" Target="media/image1630.wmf"/><Relationship Id="rId551" Type="http://schemas.openxmlformats.org/officeDocument/2006/relationships/image" Target="media/image244.wmf"/><Relationship Id="rId1181" Type="http://schemas.openxmlformats.org/officeDocument/2006/relationships/image" Target="media/image543.wmf"/><Relationship Id="rId2232" Type="http://schemas.openxmlformats.org/officeDocument/2006/relationships/image" Target="media/image1056.wmf"/><Relationship Id="rId204" Type="http://schemas.openxmlformats.org/officeDocument/2006/relationships/oleObject" Target="embeddings/oleObject128.bin"/><Relationship Id="rId411" Type="http://schemas.openxmlformats.org/officeDocument/2006/relationships/image" Target="media/image173.wmf"/><Relationship Id="rId1041" Type="http://schemas.openxmlformats.org/officeDocument/2006/relationships/image" Target="media/image478.wmf"/><Relationship Id="rId1998" Type="http://schemas.openxmlformats.org/officeDocument/2006/relationships/oleObject" Target="embeddings/oleObject1052.bin"/><Relationship Id="rId1858" Type="http://schemas.openxmlformats.org/officeDocument/2006/relationships/image" Target="media/image870.wmf"/><Relationship Id="rId2909" Type="http://schemas.openxmlformats.org/officeDocument/2006/relationships/oleObject" Target="embeddings/oleObject1526.bin"/><Relationship Id="rId3073" Type="http://schemas.openxmlformats.org/officeDocument/2006/relationships/image" Target="media/image1461.wmf"/><Relationship Id="rId3280" Type="http://schemas.openxmlformats.org/officeDocument/2006/relationships/oleObject" Target="embeddings/oleObject1711.bin"/><Relationship Id="rId1718" Type="http://schemas.openxmlformats.org/officeDocument/2006/relationships/image" Target="media/image800.wmf"/><Relationship Id="rId1925" Type="http://schemas.openxmlformats.org/officeDocument/2006/relationships/oleObject" Target="embeddings/oleObject1015.bin"/><Relationship Id="rId3140" Type="http://schemas.openxmlformats.org/officeDocument/2006/relationships/oleObject" Target="embeddings/oleObject1641.bin"/><Relationship Id="rId2699" Type="http://schemas.openxmlformats.org/officeDocument/2006/relationships/oleObject" Target="embeddings/oleObject1413.bin"/><Relationship Id="rId3000" Type="http://schemas.openxmlformats.org/officeDocument/2006/relationships/oleObject" Target="embeddings/oleObject1567.bin"/><Relationship Id="rId878" Type="http://schemas.openxmlformats.org/officeDocument/2006/relationships/image" Target="media/image400.wmf"/><Relationship Id="rId2559" Type="http://schemas.openxmlformats.org/officeDocument/2006/relationships/oleObject" Target="embeddings/oleObject1336.bin"/><Relationship Id="rId2766" Type="http://schemas.openxmlformats.org/officeDocument/2006/relationships/oleObject" Target="embeddings/oleObject1451.bin"/><Relationship Id="rId2973" Type="http://schemas.openxmlformats.org/officeDocument/2006/relationships/image" Target="media/image1413.wmf"/><Relationship Id="rId738" Type="http://schemas.openxmlformats.org/officeDocument/2006/relationships/oleObject" Target="embeddings/oleObject400.bin"/><Relationship Id="rId945" Type="http://schemas.openxmlformats.org/officeDocument/2006/relationships/image" Target="media/image433.wmf"/><Relationship Id="rId1368" Type="http://schemas.openxmlformats.org/officeDocument/2006/relationships/image" Target="media/image634.wmf"/><Relationship Id="rId1575" Type="http://schemas.openxmlformats.org/officeDocument/2006/relationships/image" Target="media/image738.wmf"/><Relationship Id="rId1782" Type="http://schemas.openxmlformats.org/officeDocument/2006/relationships/image" Target="media/image832.wmf"/><Relationship Id="rId2419" Type="http://schemas.openxmlformats.org/officeDocument/2006/relationships/image" Target="media/image1148.wmf"/><Relationship Id="rId2626" Type="http://schemas.openxmlformats.org/officeDocument/2006/relationships/oleObject" Target="embeddings/oleObject1374.bin"/><Relationship Id="rId2833" Type="http://schemas.openxmlformats.org/officeDocument/2006/relationships/image" Target="media/image1342.wmf"/><Relationship Id="rId74" Type="http://schemas.openxmlformats.org/officeDocument/2006/relationships/oleObject" Target="embeddings/oleObject46.bin"/><Relationship Id="rId805" Type="http://schemas.openxmlformats.org/officeDocument/2006/relationships/oleObject" Target="embeddings/oleObject435.bin"/><Relationship Id="rId1228" Type="http://schemas.openxmlformats.org/officeDocument/2006/relationships/oleObject" Target="embeddings/oleObject655.bin"/><Relationship Id="rId1435" Type="http://schemas.openxmlformats.org/officeDocument/2006/relationships/image" Target="media/image668.wmf"/><Relationship Id="rId1642" Type="http://schemas.openxmlformats.org/officeDocument/2006/relationships/image" Target="media/image767.wmf"/><Relationship Id="rId2900" Type="http://schemas.openxmlformats.org/officeDocument/2006/relationships/image" Target="media/image1372.wmf"/><Relationship Id="rId1502" Type="http://schemas.openxmlformats.org/officeDocument/2006/relationships/oleObject" Target="embeddings/oleObject794.bin"/><Relationship Id="rId388" Type="http://schemas.openxmlformats.org/officeDocument/2006/relationships/oleObject" Target="embeddings/oleObject220.bin"/><Relationship Id="rId2069" Type="http://schemas.openxmlformats.org/officeDocument/2006/relationships/image" Target="media/image975.wmf"/><Relationship Id="rId3467" Type="http://schemas.openxmlformats.org/officeDocument/2006/relationships/image" Target="media/image1652.wmf"/><Relationship Id="rId595" Type="http://schemas.openxmlformats.org/officeDocument/2006/relationships/image" Target="media/image269.wmf"/><Relationship Id="rId2276" Type="http://schemas.openxmlformats.org/officeDocument/2006/relationships/image" Target="media/image1078.wmf"/><Relationship Id="rId2483" Type="http://schemas.openxmlformats.org/officeDocument/2006/relationships/image" Target="media/image1179.wmf"/><Relationship Id="rId2690" Type="http://schemas.openxmlformats.org/officeDocument/2006/relationships/image" Target="media/image1276.wmf"/><Relationship Id="rId3327" Type="http://schemas.openxmlformats.org/officeDocument/2006/relationships/image" Target="media/image1582.wmf"/><Relationship Id="rId3534" Type="http://schemas.openxmlformats.org/officeDocument/2006/relationships/oleObject" Target="embeddings/oleObject1842.bin"/><Relationship Id="rId248" Type="http://schemas.openxmlformats.org/officeDocument/2006/relationships/oleObject" Target="embeddings/oleObject150.bin"/><Relationship Id="rId455" Type="http://schemas.openxmlformats.org/officeDocument/2006/relationships/image" Target="media/image195.wmf"/><Relationship Id="rId662" Type="http://schemas.openxmlformats.org/officeDocument/2006/relationships/oleObject" Target="embeddings/oleObject353.bin"/><Relationship Id="rId1085" Type="http://schemas.openxmlformats.org/officeDocument/2006/relationships/image" Target="media/image498.wmf"/><Relationship Id="rId1292" Type="http://schemas.openxmlformats.org/officeDocument/2006/relationships/oleObject" Target="embeddings/oleObject690.bin"/><Relationship Id="rId2136" Type="http://schemas.openxmlformats.org/officeDocument/2006/relationships/image" Target="media/image1008.wmf"/><Relationship Id="rId2343" Type="http://schemas.openxmlformats.org/officeDocument/2006/relationships/oleObject" Target="embeddings/oleObject1226.bin"/><Relationship Id="rId2550" Type="http://schemas.openxmlformats.org/officeDocument/2006/relationships/image" Target="media/image1212.wmf"/><Relationship Id="rId3601" Type="http://schemas.openxmlformats.org/officeDocument/2006/relationships/image" Target="media/image1719.wmf"/><Relationship Id="rId108" Type="http://schemas.openxmlformats.org/officeDocument/2006/relationships/oleObject" Target="embeddings/oleObject63.bin"/><Relationship Id="rId315" Type="http://schemas.openxmlformats.org/officeDocument/2006/relationships/image" Target="media/image125.wmf"/><Relationship Id="rId522" Type="http://schemas.openxmlformats.org/officeDocument/2006/relationships/image" Target="media/image228.wmf"/><Relationship Id="rId1152" Type="http://schemas.openxmlformats.org/officeDocument/2006/relationships/oleObject" Target="embeddings/oleObject615.bin"/><Relationship Id="rId2203" Type="http://schemas.openxmlformats.org/officeDocument/2006/relationships/oleObject" Target="embeddings/oleObject1155.bin"/><Relationship Id="rId2410" Type="http://schemas.openxmlformats.org/officeDocument/2006/relationships/oleObject" Target="embeddings/oleObject1260.bin"/><Relationship Id="rId1012" Type="http://schemas.openxmlformats.org/officeDocument/2006/relationships/oleObject" Target="embeddings/oleObject539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730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38</TotalTime>
  <Pages>30</Pages>
  <Words>10029</Words>
  <Characters>57168</Characters>
  <Application>Microsoft Office Word</Application>
  <DocSecurity>0</DocSecurity>
  <Lines>476</Lines>
  <Paragraphs>134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10</cp:revision>
  <cp:lastPrinted>2021-07-03T03:25:00Z</cp:lastPrinted>
  <dcterms:created xsi:type="dcterms:W3CDTF">2021-07-03T02:50:00Z</dcterms:created>
  <dcterms:modified xsi:type="dcterms:W3CDTF">2021-07-03T03:34:00Z</dcterms:modified>
</cp:coreProperties>
</file>